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5.xml" ContentType="application/vnd.openxmlformats-officedocument.wordprocessingml.footer+xml"/>
  <Override PartName="/word/header9.xml" ContentType="application/vnd.openxmlformats-officedocument.wordprocessingml.head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6.xml" ContentType="application/vnd.openxmlformats-officedocument.wordprocessingml.footer+xml"/>
  <Override PartName="/word/header1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8CBAFD" w14:textId="77777777" w:rsidR="006C443F" w:rsidRDefault="006C443F" w:rsidP="00BB3503"/>
    <w:p w14:paraId="3A39D24F" w14:textId="77777777" w:rsidR="006C443F" w:rsidRDefault="006C443F" w:rsidP="00BB3503"/>
    <w:p w14:paraId="32B7EC35" w14:textId="7FF33AF4" w:rsidR="00BB3503" w:rsidRPr="00A04EBF" w:rsidRDefault="00BB3503" w:rsidP="00BB3503">
      <w:r w:rsidRPr="00A04EBF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1" layoutInCell="1" allowOverlap="1" wp14:anchorId="3BCC4AE3" wp14:editId="640D3CAC">
                <wp:simplePos x="0" y="0"/>
                <wp:positionH relativeFrom="column">
                  <wp:posOffset>0</wp:posOffset>
                </wp:positionH>
                <wp:positionV relativeFrom="page">
                  <wp:posOffset>2520315</wp:posOffset>
                </wp:positionV>
                <wp:extent cx="5940000" cy="1800000"/>
                <wp:effectExtent l="0" t="0" r="0" b="0"/>
                <wp:wrapNone/>
                <wp:docPr id="1341516526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0000" cy="1800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0C6816" w14:textId="77777777" w:rsidR="006C443F" w:rsidRDefault="006C443F" w:rsidP="00BB3503">
                            <w:pPr>
                              <w:jc w:val="center"/>
                              <w:rPr>
                                <w:b/>
                                <w:sz w:val="44"/>
                                <w:szCs w:val="44"/>
                              </w:rPr>
                            </w:pPr>
                            <w:bookmarkStart w:id="0" w:name="_Hlk149748595"/>
                            <w:r w:rsidRPr="006C443F">
                              <w:rPr>
                                <w:b/>
                                <w:sz w:val="44"/>
                                <w:szCs w:val="44"/>
                              </w:rPr>
                              <w:t xml:space="preserve">Ingenieurgemeinschaft </w:t>
                            </w:r>
                            <w:proofErr w:type="spellStart"/>
                            <w:r w:rsidRPr="006C443F">
                              <w:rPr>
                                <w:b/>
                                <w:sz w:val="44"/>
                                <w:szCs w:val="44"/>
                              </w:rPr>
                              <w:t>agwa</w:t>
                            </w:r>
                            <w:proofErr w:type="spellEnd"/>
                            <w:r w:rsidRPr="006C443F">
                              <w:rPr>
                                <w:b/>
                                <w:sz w:val="44"/>
                                <w:szCs w:val="44"/>
                              </w:rPr>
                              <w:t xml:space="preserve"> GmbH</w:t>
                            </w:r>
                          </w:p>
                          <w:bookmarkEnd w:id="0"/>
                          <w:p w14:paraId="7F3F9A24" w14:textId="7E6F54E0" w:rsidR="00BB3503" w:rsidRPr="00154128" w:rsidRDefault="006C443F" w:rsidP="00BB3503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Im Moore 17 D</w:t>
                            </w:r>
                          </w:p>
                          <w:p w14:paraId="460961B2" w14:textId="40524F27" w:rsidR="00BB3503" w:rsidRPr="00154128" w:rsidRDefault="006C443F" w:rsidP="00BB3503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30167</w:t>
                            </w:r>
                            <w:r w:rsidR="00B83CA7">
                              <w:rPr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Hannover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CC4AE3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0;margin-top:198.45pt;width:467.7pt;height:141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" filled="f" stroked="f" strokeweight=".5pt">
                <v:textbox>
                  <w:txbxContent>
                    <w:p w14:paraId="5A0C6816" w14:textId="77777777" w:rsidR="006C443F" w:rsidRDefault="006C443F" w:rsidP="00BB3503">
                      <w:pPr>
                        <w:jc w:val="center"/>
                        <w:rPr>
                          <w:b/>
                          <w:sz w:val="44"/>
                          <w:szCs w:val="44"/>
                        </w:rPr>
                      </w:pPr>
                      <w:bookmarkStart w:id="1" w:name="_Hlk149748595"/>
                      <w:r w:rsidRPr="006C443F">
                        <w:rPr>
                          <w:b/>
                          <w:sz w:val="44"/>
                          <w:szCs w:val="44"/>
                        </w:rPr>
                        <w:t xml:space="preserve">Ingenieurgemeinschaft </w:t>
                      </w:r>
                      <w:proofErr w:type="spellStart"/>
                      <w:r w:rsidRPr="006C443F">
                        <w:rPr>
                          <w:b/>
                          <w:sz w:val="44"/>
                          <w:szCs w:val="44"/>
                        </w:rPr>
                        <w:t>agwa</w:t>
                      </w:r>
                      <w:proofErr w:type="spellEnd"/>
                      <w:r w:rsidRPr="006C443F">
                        <w:rPr>
                          <w:b/>
                          <w:sz w:val="44"/>
                          <w:szCs w:val="44"/>
                        </w:rPr>
                        <w:t xml:space="preserve"> GmbH</w:t>
                      </w:r>
                    </w:p>
                    <w:bookmarkEnd w:id="1"/>
                    <w:p w14:paraId="7F3F9A24" w14:textId="7E6F54E0" w:rsidR="00BB3503" w:rsidRPr="00154128" w:rsidRDefault="006C443F" w:rsidP="00BB3503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sz w:val="36"/>
                          <w:szCs w:val="36"/>
                        </w:rPr>
                        <w:t>Im Moore 17 D</w:t>
                      </w:r>
                    </w:p>
                    <w:p w14:paraId="460961B2" w14:textId="40524F27" w:rsidR="00BB3503" w:rsidRPr="00154128" w:rsidRDefault="006C443F" w:rsidP="00BB3503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sz w:val="36"/>
                          <w:szCs w:val="36"/>
                        </w:rPr>
                        <w:t>30167</w:t>
                      </w:r>
                      <w:r w:rsidR="00B83CA7">
                        <w:rPr>
                          <w:b/>
                          <w:sz w:val="36"/>
                          <w:szCs w:val="36"/>
                        </w:rPr>
                        <w:t xml:space="preserve"> </w:t>
                      </w:r>
                      <w:r>
                        <w:rPr>
                          <w:b/>
                          <w:sz w:val="36"/>
                          <w:szCs w:val="36"/>
                        </w:rPr>
                        <w:t>Hannover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14:paraId="54ED7E40" w14:textId="77777777" w:rsidR="00BB3503" w:rsidRPr="00A04EBF" w:rsidRDefault="00BB3503" w:rsidP="00BB3503">
      <w:pPr>
        <w:jc w:val="center"/>
        <w:rPr>
          <w:b/>
          <w:bCs/>
          <w:sz w:val="40"/>
          <w:szCs w:val="40"/>
        </w:rPr>
      </w:pPr>
    </w:p>
    <w:p w14:paraId="361144A7" w14:textId="77777777" w:rsidR="00BB3503" w:rsidRPr="00A04EBF" w:rsidRDefault="00BB3503" w:rsidP="00BB3503">
      <w:pPr>
        <w:jc w:val="center"/>
        <w:rPr>
          <w:b/>
          <w:bCs/>
          <w:sz w:val="40"/>
          <w:szCs w:val="40"/>
        </w:rPr>
      </w:pPr>
    </w:p>
    <w:p w14:paraId="4F83879E" w14:textId="77777777" w:rsidR="00BB3503" w:rsidRPr="00A04EBF" w:rsidRDefault="00BB3503" w:rsidP="00BB3503">
      <w:pPr>
        <w:jc w:val="center"/>
        <w:rPr>
          <w:b/>
          <w:bCs/>
          <w:sz w:val="40"/>
          <w:szCs w:val="40"/>
        </w:rPr>
      </w:pPr>
    </w:p>
    <w:p w14:paraId="03F6A725" w14:textId="77777777" w:rsidR="00BB3503" w:rsidRPr="00A04EBF" w:rsidRDefault="00BB3503" w:rsidP="00BB3503"/>
    <w:p w14:paraId="2876FBC0" w14:textId="77777777" w:rsidR="00BB3503" w:rsidRPr="00A04EBF" w:rsidRDefault="00BB3503" w:rsidP="00BB3503"/>
    <w:p w14:paraId="77A4CF43" w14:textId="77777777" w:rsidR="00BB3503" w:rsidRPr="00A04EBF" w:rsidRDefault="00BB3503" w:rsidP="00BB3503"/>
    <w:p w14:paraId="08B0275E" w14:textId="77777777" w:rsidR="00BB3503" w:rsidRPr="00A04EBF" w:rsidRDefault="00BB3503" w:rsidP="00BB3503"/>
    <w:p w14:paraId="68E2F585" w14:textId="77777777" w:rsidR="00BB3503" w:rsidRPr="00A04EBF" w:rsidRDefault="00BB3503" w:rsidP="00BB3503"/>
    <w:p w14:paraId="65F1EE3E" w14:textId="77777777" w:rsidR="00BB3503" w:rsidRPr="00A04EBF" w:rsidRDefault="00BB3503" w:rsidP="00BB3503"/>
    <w:p w14:paraId="0D4DB531" w14:textId="77777777" w:rsidR="00BB3503" w:rsidRPr="00A04EBF" w:rsidRDefault="00BB3503" w:rsidP="00BB3503"/>
    <w:p w14:paraId="792CC528" w14:textId="77777777" w:rsidR="00BB3503" w:rsidRPr="00A04EBF" w:rsidRDefault="00BB3503" w:rsidP="00BB3503"/>
    <w:p w14:paraId="45947DC0" w14:textId="77777777" w:rsidR="00BB3503" w:rsidRPr="00A04EBF" w:rsidRDefault="00BB3503" w:rsidP="00BB3503"/>
    <w:p w14:paraId="6CA91014" w14:textId="77777777" w:rsidR="00BB3503" w:rsidRPr="00A04EBF" w:rsidRDefault="00BB3503" w:rsidP="00BB3503"/>
    <w:p w14:paraId="2CDACD99" w14:textId="77777777" w:rsidR="00BB3503" w:rsidRPr="00A04EBF" w:rsidRDefault="00BB3503" w:rsidP="00BB3503"/>
    <w:p w14:paraId="610E23A6" w14:textId="77777777" w:rsidR="00BB3503" w:rsidRPr="00A04EBF" w:rsidRDefault="00A447AF" w:rsidP="00BB3503">
      <w:pPr>
        <w:jc w:val="center"/>
      </w:pPr>
      <w:r w:rsidRPr="00A04EBF">
        <w:rPr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9504" behindDoc="0" locked="1" layoutInCell="1" allowOverlap="1" wp14:anchorId="6D0137A9" wp14:editId="2F4C93FC">
                <wp:simplePos x="0" y="0"/>
                <wp:positionH relativeFrom="column">
                  <wp:posOffset>0</wp:posOffset>
                </wp:positionH>
                <wp:positionV relativeFrom="page">
                  <wp:posOffset>6480810</wp:posOffset>
                </wp:positionV>
                <wp:extent cx="5940000" cy="1440000"/>
                <wp:effectExtent l="0" t="0" r="0" b="0"/>
                <wp:wrapNone/>
                <wp:docPr id="1121837547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0000" cy="1440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E0901E" w14:textId="5FCA97FC" w:rsidR="00A447AF" w:rsidRPr="00A447AF" w:rsidRDefault="00D45AFD" w:rsidP="00A447AF">
                            <w:pPr>
                              <w:jc w:val="center"/>
                              <w:rPr>
                                <w:sz w:val="80"/>
                                <w:szCs w:val="8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sz w:val="80"/>
                                <w:szCs w:val="8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Studie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137A9" id="_x0000_s1027" type="#_x0000_t202" style="position:absolute;left:0;text-align:left;margin-left:0;margin-top:510.3pt;width:467.7pt;height:113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" filled="f" stroked="f" strokeweight=".5pt">
                <v:textbox>
                  <w:txbxContent>
                    <w:p w14:paraId="77E0901E" w14:textId="5FCA97FC" w:rsidR="00A447AF" w:rsidRPr="00A447AF" w:rsidRDefault="00D45AFD" w:rsidP="00A447AF">
                      <w:pPr>
                        <w:jc w:val="center"/>
                        <w:rPr>
                          <w:sz w:val="80"/>
                          <w:szCs w:val="8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sz w:val="80"/>
                          <w:szCs w:val="8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Studie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14:paraId="767A7290" w14:textId="77777777" w:rsidR="00BB3503" w:rsidRPr="00A04EBF" w:rsidRDefault="00BB3503" w:rsidP="00BB3503">
      <w:pPr>
        <w:jc w:val="center"/>
      </w:pPr>
    </w:p>
    <w:p w14:paraId="528A07A8" w14:textId="77777777" w:rsidR="00BB3503" w:rsidRPr="00A04EBF" w:rsidRDefault="00BB3503" w:rsidP="00BB3503">
      <w:pPr>
        <w:jc w:val="center"/>
      </w:pPr>
    </w:p>
    <w:p w14:paraId="14548FED" w14:textId="77777777" w:rsidR="00BB3503" w:rsidRPr="00A04EBF" w:rsidRDefault="00BB3503" w:rsidP="00BB3503"/>
    <w:p w14:paraId="0B222D0D" w14:textId="77777777" w:rsidR="00BB3503" w:rsidRPr="00A04EBF" w:rsidRDefault="00BB3503" w:rsidP="00BB3503">
      <w:r w:rsidRPr="00A04EBF">
        <w:rPr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6432" behindDoc="0" locked="1" layoutInCell="1" allowOverlap="1" wp14:anchorId="2975FD6C" wp14:editId="6C0E6C1B">
                <wp:simplePos x="0" y="0"/>
                <wp:positionH relativeFrom="column">
                  <wp:posOffset>0</wp:posOffset>
                </wp:positionH>
                <wp:positionV relativeFrom="page">
                  <wp:posOffset>4680585</wp:posOffset>
                </wp:positionV>
                <wp:extent cx="5940000" cy="1440000"/>
                <wp:effectExtent l="0" t="0" r="0" b="0"/>
                <wp:wrapNone/>
                <wp:docPr id="1060799108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0000" cy="1440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ACCD80" w14:textId="62DA7DD5" w:rsidR="00266B0A" w:rsidRDefault="006C443F" w:rsidP="00BB3503">
                            <w:pPr>
                              <w:jc w:val="center"/>
                              <w:rPr>
                                <w:b/>
                                <w:sz w:val="42"/>
                                <w:szCs w:val="42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b/>
                                <w:sz w:val="42"/>
                                <w:szCs w:val="42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Fuhse</w:t>
                            </w:r>
                          </w:p>
                          <w:p w14:paraId="716A72E0" w14:textId="241B7FB4" w:rsidR="00D45AFD" w:rsidRDefault="006C443F" w:rsidP="00BB3503">
                            <w:pPr>
                              <w:jc w:val="center"/>
                              <w:rPr>
                                <w:b/>
                                <w:sz w:val="42"/>
                                <w:szCs w:val="42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b/>
                                <w:sz w:val="42"/>
                                <w:szCs w:val="42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Hydraulische</w:t>
                            </w:r>
                            <w:r w:rsidR="008412C5">
                              <w:rPr>
                                <w:b/>
                                <w:sz w:val="42"/>
                                <w:szCs w:val="42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42"/>
                                <w:szCs w:val="42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Berechnungen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75FD6C" id="_x0000_s1028" type="#_x0000_t202" style="position:absolute;left:0;text-align:left;margin-left:0;margin-top:368.55pt;width:467.7pt;height:113.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" filled="f" stroked="f" strokeweight=".5pt">
                <v:textbox>
                  <w:txbxContent>
                    <w:p w14:paraId="6BACCD80" w14:textId="62DA7DD5" w:rsidR="00266B0A" w:rsidRDefault="006C443F" w:rsidP="00BB3503">
                      <w:pPr>
                        <w:jc w:val="center"/>
                        <w:rPr>
                          <w:b/>
                          <w:sz w:val="42"/>
                          <w:szCs w:val="42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b/>
                          <w:sz w:val="42"/>
                          <w:szCs w:val="42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Fuhse</w:t>
                      </w:r>
                    </w:p>
                    <w:p w14:paraId="716A72E0" w14:textId="241B7FB4" w:rsidR="00D45AFD" w:rsidRDefault="006C443F" w:rsidP="00BB3503">
                      <w:pPr>
                        <w:jc w:val="center"/>
                        <w:rPr>
                          <w:b/>
                          <w:sz w:val="42"/>
                          <w:szCs w:val="42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b/>
                          <w:sz w:val="42"/>
                          <w:szCs w:val="42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Hydraulische</w:t>
                      </w:r>
                      <w:r w:rsidR="008412C5">
                        <w:rPr>
                          <w:b/>
                          <w:sz w:val="42"/>
                          <w:szCs w:val="42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>
                        <w:rPr>
                          <w:b/>
                          <w:sz w:val="42"/>
                          <w:szCs w:val="42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Berechnungen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14:paraId="3926F6CF" w14:textId="77777777" w:rsidR="00BB3503" w:rsidRPr="00A04EBF" w:rsidRDefault="00BB3503" w:rsidP="00BB3503"/>
    <w:p w14:paraId="26D727AF" w14:textId="77777777" w:rsidR="00BB3503" w:rsidRPr="00A04EBF" w:rsidRDefault="00BB3503" w:rsidP="00BB3503"/>
    <w:p w14:paraId="271A3F2A" w14:textId="77777777" w:rsidR="00BB3503" w:rsidRPr="00A04EBF" w:rsidRDefault="00BB3503" w:rsidP="00BB3503"/>
    <w:p w14:paraId="34F5F8E3" w14:textId="77777777" w:rsidR="00BB3503" w:rsidRPr="00A04EBF" w:rsidRDefault="00BB3503" w:rsidP="00BB3503">
      <w:r w:rsidRPr="00A04EBF">
        <w:rPr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7456" behindDoc="0" locked="1" layoutInCell="1" allowOverlap="1" wp14:anchorId="2D53979F" wp14:editId="7AEC8C6B">
                <wp:simplePos x="0" y="0"/>
                <wp:positionH relativeFrom="column">
                  <wp:posOffset>0</wp:posOffset>
                </wp:positionH>
                <wp:positionV relativeFrom="page">
                  <wp:posOffset>8641080</wp:posOffset>
                </wp:positionV>
                <wp:extent cx="5940000" cy="720000"/>
                <wp:effectExtent l="0" t="0" r="22860" b="23495"/>
                <wp:wrapNone/>
                <wp:docPr id="779263972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0000" cy="720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48215552" w14:textId="035F7A03" w:rsidR="00BB3503" w:rsidRDefault="00BB3503" w:rsidP="00BB3503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7E07CF">
                              <w:rPr>
                                <w:b/>
                                <w:sz w:val="32"/>
                                <w:szCs w:val="32"/>
                              </w:rPr>
                              <w:t xml:space="preserve">Projekt-Nr.: </w:t>
                            </w:r>
                            <w:r w:rsidR="00B9272D">
                              <w:rPr>
                                <w:b/>
                                <w:sz w:val="32"/>
                                <w:szCs w:val="32"/>
                              </w:rPr>
                              <w:t>0</w:t>
                            </w:r>
                            <w:r w:rsidR="00B83CA7">
                              <w:rPr>
                                <w:b/>
                                <w:sz w:val="32"/>
                                <w:szCs w:val="32"/>
                              </w:rPr>
                              <w:t>6</w:t>
                            </w:r>
                            <w:r w:rsidR="006C443F">
                              <w:rPr>
                                <w:b/>
                                <w:sz w:val="32"/>
                                <w:szCs w:val="32"/>
                              </w:rPr>
                              <w:t>466</w:t>
                            </w:r>
                          </w:p>
                          <w:p w14:paraId="41D3188F" w14:textId="5D70592F" w:rsidR="00BB3503" w:rsidRPr="007E07CF" w:rsidRDefault="00BB3503" w:rsidP="00BB3503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A04EBF">
                              <w:rPr>
                                <w:b/>
                                <w:sz w:val="32"/>
                                <w:szCs w:val="32"/>
                              </w:rPr>
                              <w:t xml:space="preserve">Stand: </w:t>
                            </w:r>
                            <w:r w:rsidR="006644EE">
                              <w:rPr>
                                <w:b/>
                                <w:sz w:val="32"/>
                                <w:szCs w:val="32"/>
                              </w:rPr>
                              <w:t>20</w:t>
                            </w:r>
                            <w:r w:rsidR="00A04EBF">
                              <w:rPr>
                                <w:b/>
                                <w:sz w:val="32"/>
                                <w:szCs w:val="32"/>
                              </w:rPr>
                              <w:t xml:space="preserve">. </w:t>
                            </w:r>
                            <w:r w:rsidR="00960337">
                              <w:rPr>
                                <w:b/>
                                <w:sz w:val="32"/>
                                <w:szCs w:val="32"/>
                              </w:rPr>
                              <w:t xml:space="preserve">März </w:t>
                            </w:r>
                            <w:r w:rsidR="00A04EBF">
                              <w:rPr>
                                <w:b/>
                                <w:sz w:val="32"/>
                                <w:szCs w:val="32"/>
                              </w:rPr>
                              <w:t>2024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53979F" id="_x0000_s1029" type="#_x0000_t202" style="position:absolute;left:0;text-align:left;margin-left:0;margin-top:680.4pt;width:467.7pt;height:56.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" fillcolor="white [3201]" strokecolor="white [3212]" strokeweight=".5pt">
                <v:textbox>
                  <w:txbxContent>
                    <w:p w14:paraId="48215552" w14:textId="035F7A03" w:rsidR="00BB3503" w:rsidRDefault="00BB3503" w:rsidP="00BB3503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7E07CF">
                        <w:rPr>
                          <w:b/>
                          <w:sz w:val="32"/>
                          <w:szCs w:val="32"/>
                        </w:rPr>
                        <w:t xml:space="preserve">Projekt-Nr.: </w:t>
                      </w:r>
                      <w:r w:rsidR="00B9272D">
                        <w:rPr>
                          <w:b/>
                          <w:sz w:val="32"/>
                          <w:szCs w:val="32"/>
                        </w:rPr>
                        <w:t>0</w:t>
                      </w:r>
                      <w:r w:rsidR="00B83CA7">
                        <w:rPr>
                          <w:b/>
                          <w:sz w:val="32"/>
                          <w:szCs w:val="32"/>
                        </w:rPr>
                        <w:t>6</w:t>
                      </w:r>
                      <w:r w:rsidR="006C443F">
                        <w:rPr>
                          <w:b/>
                          <w:sz w:val="32"/>
                          <w:szCs w:val="32"/>
                        </w:rPr>
                        <w:t>466</w:t>
                      </w:r>
                    </w:p>
                    <w:p w14:paraId="41D3188F" w14:textId="5D70592F" w:rsidR="00BB3503" w:rsidRPr="007E07CF" w:rsidRDefault="00BB3503" w:rsidP="00BB3503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A04EBF">
                        <w:rPr>
                          <w:b/>
                          <w:sz w:val="32"/>
                          <w:szCs w:val="32"/>
                        </w:rPr>
                        <w:t xml:space="preserve">Stand: </w:t>
                      </w:r>
                      <w:r w:rsidR="006644EE">
                        <w:rPr>
                          <w:b/>
                          <w:sz w:val="32"/>
                          <w:szCs w:val="32"/>
                        </w:rPr>
                        <w:t>20</w:t>
                      </w:r>
                      <w:r w:rsidR="00A04EBF">
                        <w:rPr>
                          <w:b/>
                          <w:sz w:val="32"/>
                          <w:szCs w:val="32"/>
                        </w:rPr>
                        <w:t xml:space="preserve">. </w:t>
                      </w:r>
                      <w:r w:rsidR="00960337">
                        <w:rPr>
                          <w:b/>
                          <w:sz w:val="32"/>
                          <w:szCs w:val="32"/>
                        </w:rPr>
                        <w:t xml:space="preserve">März </w:t>
                      </w:r>
                      <w:r w:rsidR="00A04EBF">
                        <w:rPr>
                          <w:b/>
                          <w:sz w:val="32"/>
                          <w:szCs w:val="32"/>
                        </w:rPr>
                        <w:t>2024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14:paraId="5B59F301" w14:textId="77777777" w:rsidR="00BB3503" w:rsidRPr="00A04EBF" w:rsidRDefault="00BB3503" w:rsidP="00BB3503"/>
    <w:p w14:paraId="24CC65B3" w14:textId="77777777" w:rsidR="00BB3503" w:rsidRPr="00A04EBF" w:rsidRDefault="00BB3503" w:rsidP="00BB3503"/>
    <w:p w14:paraId="506652ED" w14:textId="77777777" w:rsidR="00BB3503" w:rsidRPr="00A04EBF" w:rsidRDefault="00BB3503" w:rsidP="00F54ACD"/>
    <w:p w14:paraId="00883235" w14:textId="77777777" w:rsidR="00BB3503" w:rsidRPr="00A04EBF" w:rsidRDefault="00BB3503" w:rsidP="00F54ACD"/>
    <w:p w14:paraId="03FAC225" w14:textId="77777777" w:rsidR="00BB3503" w:rsidRPr="00A04EBF" w:rsidRDefault="00BB3503" w:rsidP="00F54ACD">
      <w:pPr>
        <w:sectPr w:rsidR="00BB3503" w:rsidRPr="00A04EBF" w:rsidSect="00726827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 w:code="9"/>
          <w:pgMar w:top="3402" w:right="1418" w:bottom="1134" w:left="1418" w:header="851" w:footer="454" w:gutter="0"/>
          <w:cols w:space="708"/>
          <w:docGrid w:linePitch="360"/>
        </w:sectPr>
      </w:pPr>
    </w:p>
    <w:p w14:paraId="45F6C355" w14:textId="77777777" w:rsidR="00F54ACD" w:rsidRPr="00A04EBF" w:rsidRDefault="00F54ACD" w:rsidP="0065654F">
      <w:pPr>
        <w:rPr>
          <w:b/>
          <w:sz w:val="32"/>
          <w:szCs w:val="32"/>
        </w:rPr>
      </w:pPr>
      <w:bookmarkStart w:id="2" w:name="_Toc130565426"/>
      <w:r w:rsidRPr="00A04EBF">
        <w:rPr>
          <w:b/>
          <w:sz w:val="32"/>
          <w:szCs w:val="32"/>
        </w:rPr>
        <w:lastRenderedPageBreak/>
        <w:t>Qualitätssicherung und Freigabe</w:t>
      </w:r>
    </w:p>
    <w:p w14:paraId="26B07A91" w14:textId="77777777" w:rsidR="00F54ACD" w:rsidRPr="00A04EBF" w:rsidRDefault="00F54ACD" w:rsidP="00F54ACD"/>
    <w:p w14:paraId="5B5AC95E" w14:textId="77777777" w:rsidR="00F54ACD" w:rsidRPr="00A04EBF" w:rsidRDefault="00F54ACD" w:rsidP="00F54ACD"/>
    <w:bookmarkEnd w:id="2"/>
    <w:p w14:paraId="44EBF9EF" w14:textId="4B0FD179" w:rsidR="00F54ACD" w:rsidRPr="00A04EBF" w:rsidRDefault="00F54ACD" w:rsidP="00772198">
      <w:pPr>
        <w:tabs>
          <w:tab w:val="left" w:pos="2552"/>
        </w:tabs>
        <w:ind w:left="2552" w:hanging="2552"/>
        <w:rPr>
          <w:rFonts w:cs="Arial"/>
          <w:b/>
          <w:bCs/>
          <w:kern w:val="32"/>
          <w:sz w:val="24"/>
        </w:rPr>
      </w:pPr>
      <w:r w:rsidRPr="00A04EBF">
        <w:rPr>
          <w:rFonts w:cs="Arial"/>
          <w:b/>
          <w:bCs/>
          <w:kern w:val="32"/>
          <w:sz w:val="24"/>
        </w:rPr>
        <w:t>Auftraggeber:</w:t>
      </w:r>
      <w:r w:rsidRPr="00A04EBF">
        <w:rPr>
          <w:rFonts w:cs="Arial"/>
          <w:b/>
          <w:bCs/>
          <w:kern w:val="32"/>
          <w:sz w:val="24"/>
        </w:rPr>
        <w:tab/>
      </w:r>
      <w:r w:rsidR="006C443F" w:rsidRPr="00A04EBF">
        <w:rPr>
          <w:rFonts w:cs="Arial"/>
          <w:bCs/>
          <w:kern w:val="32"/>
          <w:sz w:val="24"/>
        </w:rPr>
        <w:t xml:space="preserve">Ingenieurgemeinschaft </w:t>
      </w:r>
      <w:proofErr w:type="spellStart"/>
      <w:r w:rsidR="006C443F" w:rsidRPr="00A04EBF">
        <w:rPr>
          <w:rFonts w:cs="Arial"/>
          <w:bCs/>
          <w:kern w:val="32"/>
          <w:sz w:val="24"/>
        </w:rPr>
        <w:t>agwa</w:t>
      </w:r>
      <w:proofErr w:type="spellEnd"/>
      <w:r w:rsidR="006C443F" w:rsidRPr="00A04EBF">
        <w:rPr>
          <w:rFonts w:cs="Arial"/>
          <w:bCs/>
          <w:kern w:val="32"/>
          <w:sz w:val="24"/>
        </w:rPr>
        <w:t xml:space="preserve"> GmbH</w:t>
      </w:r>
    </w:p>
    <w:p w14:paraId="2BE0170C" w14:textId="2223F8C0" w:rsidR="00F54ACD" w:rsidRPr="00A04EBF" w:rsidRDefault="00F54ACD" w:rsidP="00772198">
      <w:pPr>
        <w:tabs>
          <w:tab w:val="left" w:pos="2552"/>
        </w:tabs>
        <w:ind w:left="2552" w:hanging="2552"/>
        <w:rPr>
          <w:bCs/>
          <w:sz w:val="24"/>
        </w:rPr>
      </w:pPr>
      <w:r w:rsidRPr="00A04EBF">
        <w:rPr>
          <w:rFonts w:cs="Arial"/>
          <w:b/>
          <w:bCs/>
          <w:kern w:val="32"/>
          <w:sz w:val="24"/>
        </w:rPr>
        <w:t>Projekt:</w:t>
      </w:r>
      <w:r w:rsidRPr="00A04EBF">
        <w:rPr>
          <w:sz w:val="24"/>
        </w:rPr>
        <w:tab/>
      </w:r>
      <w:r w:rsidR="006C443F" w:rsidRPr="00A04EBF">
        <w:rPr>
          <w:bCs/>
          <w:sz w:val="24"/>
        </w:rPr>
        <w:t>Fuhse – Hydraulische</w:t>
      </w:r>
      <w:r w:rsidR="006644EE">
        <w:rPr>
          <w:bCs/>
          <w:sz w:val="24"/>
        </w:rPr>
        <w:t xml:space="preserve"> </w:t>
      </w:r>
      <w:r w:rsidR="006C443F" w:rsidRPr="00A04EBF">
        <w:rPr>
          <w:bCs/>
          <w:sz w:val="24"/>
        </w:rPr>
        <w:t>Berechnungen</w:t>
      </w:r>
    </w:p>
    <w:p w14:paraId="4EE0FD4D" w14:textId="0AF75697" w:rsidR="00F54ACD" w:rsidRPr="00A04EBF" w:rsidRDefault="00F54ACD" w:rsidP="00772198">
      <w:pPr>
        <w:tabs>
          <w:tab w:val="left" w:pos="2552"/>
        </w:tabs>
        <w:ind w:left="2552" w:hanging="2552"/>
        <w:rPr>
          <w:sz w:val="24"/>
        </w:rPr>
      </w:pPr>
      <w:r w:rsidRPr="00A04EBF">
        <w:rPr>
          <w:rFonts w:cs="Arial"/>
          <w:b/>
          <w:bCs/>
          <w:kern w:val="32"/>
          <w:sz w:val="24"/>
        </w:rPr>
        <w:t>Vertragsnummer:</w:t>
      </w:r>
      <w:r w:rsidRPr="00A04EBF">
        <w:rPr>
          <w:sz w:val="24"/>
        </w:rPr>
        <w:tab/>
      </w:r>
      <w:r w:rsidR="00705127" w:rsidRPr="00A04EBF">
        <w:rPr>
          <w:sz w:val="24"/>
        </w:rPr>
        <w:t>0</w:t>
      </w:r>
      <w:r w:rsidR="00EB1D09" w:rsidRPr="00A04EBF">
        <w:rPr>
          <w:bCs/>
          <w:sz w:val="24"/>
        </w:rPr>
        <w:t>6</w:t>
      </w:r>
      <w:r w:rsidR="006C443F" w:rsidRPr="00A04EBF">
        <w:rPr>
          <w:bCs/>
          <w:sz w:val="24"/>
        </w:rPr>
        <w:t>466</w:t>
      </w:r>
    </w:p>
    <w:p w14:paraId="286259ED" w14:textId="77777777" w:rsidR="00F54ACD" w:rsidRPr="00A04EBF" w:rsidRDefault="00F54ACD" w:rsidP="00F54ACD"/>
    <w:p w14:paraId="6020A29A" w14:textId="77777777" w:rsidR="0065654F" w:rsidRPr="00A04EBF" w:rsidRDefault="0065654F" w:rsidP="00F54ACD"/>
    <w:p w14:paraId="5F0ACF0D" w14:textId="77777777" w:rsidR="00F54ACD" w:rsidRPr="00A04EBF" w:rsidRDefault="00F54ACD" w:rsidP="00BB3503">
      <w:pPr>
        <w:spacing w:after="240"/>
        <w:rPr>
          <w:b/>
          <w:sz w:val="26"/>
          <w:szCs w:val="26"/>
        </w:rPr>
      </w:pPr>
      <w:r w:rsidRPr="00A04EBF">
        <w:rPr>
          <w:b/>
          <w:sz w:val="26"/>
          <w:szCs w:val="26"/>
        </w:rPr>
        <w:t>Geprüfte Unterlagen</w:t>
      </w:r>
    </w:p>
    <w:p w14:paraId="3CB60F26" w14:textId="77777777" w:rsidR="00F54ACD" w:rsidRPr="00A04EBF" w:rsidRDefault="00F54ACD" w:rsidP="00F54ACD">
      <w:pPr>
        <w:tabs>
          <w:tab w:val="left" w:pos="720"/>
          <w:tab w:val="left" w:pos="964"/>
        </w:tabs>
        <w:rPr>
          <w:rFonts w:cstheme="minorHAnsi"/>
          <w:b/>
          <w:sz w:val="24"/>
        </w:rPr>
      </w:pPr>
      <w:r w:rsidRPr="00A04EBF">
        <w:rPr>
          <w:rFonts w:cstheme="minorHAnsi"/>
          <w:b/>
          <w:sz w:val="24"/>
        </w:rPr>
        <w:t>Schriftliche Unterlagen</w:t>
      </w:r>
    </w:p>
    <w:p w14:paraId="2F6FEE16" w14:textId="77777777" w:rsidR="00F54ACD" w:rsidRDefault="00F54ACD" w:rsidP="00F54ACD">
      <w:pPr>
        <w:tabs>
          <w:tab w:val="left" w:pos="1134"/>
        </w:tabs>
        <w:spacing w:after="0"/>
        <w:rPr>
          <w:rFonts w:cstheme="minorHAnsi"/>
        </w:rPr>
      </w:pPr>
      <w:r w:rsidRPr="00A04EBF">
        <w:rPr>
          <w:rFonts w:cstheme="minorHAnsi"/>
        </w:rPr>
        <w:t>Anlage 1</w:t>
      </w:r>
      <w:r w:rsidRPr="00A04EBF">
        <w:rPr>
          <w:rFonts w:cstheme="minorHAnsi"/>
        </w:rPr>
        <w:tab/>
        <w:t>Erläuterungsbericht</w:t>
      </w:r>
    </w:p>
    <w:p w14:paraId="6FE64B80" w14:textId="7E873B4E" w:rsidR="00B52DE4" w:rsidRPr="00A04EBF" w:rsidRDefault="00B52DE4" w:rsidP="00F54ACD">
      <w:pPr>
        <w:tabs>
          <w:tab w:val="left" w:pos="1134"/>
        </w:tabs>
        <w:spacing w:after="0"/>
        <w:rPr>
          <w:rFonts w:cstheme="minorHAnsi"/>
        </w:rPr>
      </w:pPr>
      <w:r>
        <w:rPr>
          <w:rFonts w:cstheme="minorHAnsi"/>
        </w:rPr>
        <w:t>Anlage 2</w:t>
      </w:r>
      <w:r>
        <w:rPr>
          <w:rFonts w:cstheme="minorHAnsi"/>
        </w:rPr>
        <w:tab/>
        <w:t>Ergebnistabelle der hydraulischen Berechnung</w:t>
      </w:r>
    </w:p>
    <w:p w14:paraId="224ADD58" w14:textId="77777777" w:rsidR="00E2262F" w:rsidRPr="00A04EBF" w:rsidRDefault="00E2262F" w:rsidP="00F54ACD">
      <w:pPr>
        <w:tabs>
          <w:tab w:val="left" w:pos="1134"/>
        </w:tabs>
        <w:spacing w:after="0"/>
        <w:rPr>
          <w:rFonts w:cstheme="minorHAnsi"/>
        </w:rPr>
      </w:pPr>
    </w:p>
    <w:p w14:paraId="507DA9DB" w14:textId="77777777" w:rsidR="00F54ACD" w:rsidRPr="00A04EBF" w:rsidRDefault="00F54ACD" w:rsidP="00F54ACD">
      <w:pPr>
        <w:tabs>
          <w:tab w:val="left" w:pos="964"/>
          <w:tab w:val="left" w:pos="1134"/>
        </w:tabs>
        <w:rPr>
          <w:rFonts w:cstheme="minorHAnsi"/>
        </w:rPr>
      </w:pPr>
    </w:p>
    <w:p w14:paraId="2BC3CAA9" w14:textId="77777777" w:rsidR="008C55EF" w:rsidRDefault="008C55EF" w:rsidP="00E3295C">
      <w:pPr>
        <w:tabs>
          <w:tab w:val="left" w:pos="0"/>
          <w:tab w:val="left" w:pos="1134"/>
        </w:tabs>
        <w:spacing w:after="0"/>
        <w:rPr>
          <w:rFonts w:cstheme="minorHAnsi"/>
        </w:rPr>
      </w:pPr>
    </w:p>
    <w:p w14:paraId="358F148D" w14:textId="77777777" w:rsidR="007A5EEB" w:rsidRDefault="007A5EEB" w:rsidP="00E3295C">
      <w:pPr>
        <w:tabs>
          <w:tab w:val="left" w:pos="0"/>
          <w:tab w:val="left" w:pos="1134"/>
        </w:tabs>
        <w:spacing w:after="0"/>
        <w:rPr>
          <w:rFonts w:cstheme="minorHAnsi"/>
        </w:rPr>
      </w:pPr>
    </w:p>
    <w:p w14:paraId="1AB33248" w14:textId="77777777" w:rsidR="007A5EEB" w:rsidRPr="00A04EBF" w:rsidRDefault="007A5EEB" w:rsidP="00E3295C">
      <w:pPr>
        <w:tabs>
          <w:tab w:val="left" w:pos="0"/>
          <w:tab w:val="left" w:pos="1134"/>
        </w:tabs>
        <w:spacing w:after="0"/>
        <w:rPr>
          <w:rFonts w:cstheme="minorHAnsi"/>
        </w:rPr>
      </w:pPr>
    </w:p>
    <w:p w14:paraId="1A234DAB" w14:textId="77777777" w:rsidR="00E3295C" w:rsidRPr="00A04EBF" w:rsidRDefault="00E3295C" w:rsidP="00F54ACD">
      <w:pPr>
        <w:tabs>
          <w:tab w:val="left" w:pos="0"/>
          <w:tab w:val="left" w:pos="1134"/>
        </w:tabs>
        <w:spacing w:after="0"/>
        <w:rPr>
          <w:rFonts w:cstheme="minorHAnsi"/>
        </w:rPr>
      </w:pPr>
    </w:p>
    <w:p w14:paraId="1C5CDC19" w14:textId="77777777" w:rsidR="006C443F" w:rsidRPr="00A04EBF" w:rsidRDefault="006C443F" w:rsidP="00F54ACD">
      <w:pPr>
        <w:tabs>
          <w:tab w:val="left" w:pos="0"/>
          <w:tab w:val="left" w:pos="1134"/>
        </w:tabs>
        <w:spacing w:after="0"/>
        <w:rPr>
          <w:rFonts w:cstheme="minorHAnsi"/>
        </w:rPr>
      </w:pPr>
    </w:p>
    <w:p w14:paraId="5A2850ED" w14:textId="77777777" w:rsidR="006C443F" w:rsidRPr="00A04EBF" w:rsidRDefault="006C443F" w:rsidP="00F54ACD">
      <w:pPr>
        <w:tabs>
          <w:tab w:val="left" w:pos="0"/>
          <w:tab w:val="left" w:pos="1134"/>
        </w:tabs>
        <w:spacing w:after="0"/>
        <w:rPr>
          <w:rFonts w:cstheme="minorHAnsi"/>
        </w:rPr>
      </w:pPr>
    </w:p>
    <w:p w14:paraId="15D64C38" w14:textId="77777777" w:rsidR="006A7F24" w:rsidRPr="00A04EBF" w:rsidRDefault="006A7F24" w:rsidP="006A7F24">
      <w:pPr>
        <w:tabs>
          <w:tab w:val="left" w:pos="1134"/>
        </w:tabs>
        <w:rPr>
          <w:rFonts w:cstheme="minorHAnsi"/>
        </w:rPr>
      </w:pPr>
    </w:p>
    <w:p w14:paraId="55DBBA06" w14:textId="2FB7FF69" w:rsidR="006A7F24" w:rsidRPr="008412C5" w:rsidRDefault="008412C5" w:rsidP="00960337">
      <w:pPr>
        <w:tabs>
          <w:tab w:val="left" w:pos="2552"/>
        </w:tabs>
        <w:ind w:left="2552" w:hanging="2552"/>
      </w:pPr>
      <w:r w:rsidRPr="00A04EBF">
        <w:rPr>
          <w:b/>
          <w:sz w:val="24"/>
        </w:rPr>
        <w:t>Projekt</w:t>
      </w:r>
      <w:r>
        <w:rPr>
          <w:b/>
          <w:sz w:val="24"/>
        </w:rPr>
        <w:t>bearbeiter</w:t>
      </w:r>
      <w:r w:rsidRPr="00A04EBF">
        <w:rPr>
          <w:b/>
          <w:sz w:val="24"/>
        </w:rPr>
        <w:t>*in:</w:t>
      </w:r>
      <w:r w:rsidRPr="00A04EBF">
        <w:tab/>
      </w:r>
      <w:proofErr w:type="spellStart"/>
      <w:r w:rsidR="00117F3D">
        <w:t>M.Sc</w:t>
      </w:r>
      <w:proofErr w:type="spellEnd"/>
      <w:r w:rsidR="00117F3D">
        <w:t xml:space="preserve">. </w:t>
      </w:r>
      <w:r>
        <w:t>S. Tang</w:t>
      </w:r>
    </w:p>
    <w:p w14:paraId="159FE378" w14:textId="77777777" w:rsidR="009E57A8" w:rsidRPr="00A04EBF" w:rsidRDefault="009E57A8" w:rsidP="009E57A8">
      <w:pPr>
        <w:tabs>
          <w:tab w:val="left" w:pos="1134"/>
        </w:tabs>
        <w:rPr>
          <w:rFonts w:cstheme="minorHAnsi"/>
        </w:rPr>
      </w:pPr>
    </w:p>
    <w:p w14:paraId="6AA8E089" w14:textId="671B305D" w:rsidR="00F54ACD" w:rsidRPr="00A04EBF" w:rsidRDefault="00F54ACD" w:rsidP="00A04EBF">
      <w:pPr>
        <w:tabs>
          <w:tab w:val="left" w:pos="2552"/>
        </w:tabs>
        <w:ind w:left="2552" w:hanging="2552"/>
      </w:pPr>
      <w:r w:rsidRPr="00A04EBF">
        <w:rPr>
          <w:b/>
          <w:sz w:val="24"/>
        </w:rPr>
        <w:t>Projektleiter</w:t>
      </w:r>
      <w:r w:rsidR="004704A1" w:rsidRPr="00A04EBF">
        <w:rPr>
          <w:b/>
          <w:sz w:val="24"/>
        </w:rPr>
        <w:t>*in</w:t>
      </w:r>
      <w:r w:rsidRPr="00A04EBF">
        <w:rPr>
          <w:b/>
          <w:sz w:val="24"/>
        </w:rPr>
        <w:t>:</w:t>
      </w:r>
      <w:r w:rsidRPr="00A04EBF">
        <w:tab/>
      </w:r>
      <w:r w:rsidR="00A04EBF" w:rsidRPr="00A04EBF">
        <w:t>Dr.-Ing. S. Lorke</w:t>
      </w:r>
    </w:p>
    <w:p w14:paraId="1E491710" w14:textId="77777777" w:rsidR="00A04EBF" w:rsidRPr="00A04EBF" w:rsidRDefault="00A04EBF" w:rsidP="00A04EBF">
      <w:pPr>
        <w:tabs>
          <w:tab w:val="left" w:pos="2552"/>
        </w:tabs>
        <w:ind w:left="2552" w:hanging="2552"/>
      </w:pPr>
    </w:p>
    <w:p w14:paraId="79B02C2A" w14:textId="392529AE" w:rsidR="00F54ACD" w:rsidRPr="00A04EBF" w:rsidRDefault="00F54ACD" w:rsidP="00D45AFD">
      <w:pPr>
        <w:tabs>
          <w:tab w:val="left" w:pos="2552"/>
        </w:tabs>
        <w:ind w:left="2552" w:hanging="2552"/>
        <w:jc w:val="left"/>
      </w:pPr>
      <w:r w:rsidRPr="00A04EBF">
        <w:rPr>
          <w:rFonts w:cs="Arial"/>
          <w:b/>
          <w:bCs/>
          <w:kern w:val="32"/>
          <w:sz w:val="24"/>
        </w:rPr>
        <w:t>Prüfer</w:t>
      </w:r>
      <w:r w:rsidR="004704A1" w:rsidRPr="00A04EBF">
        <w:rPr>
          <w:rFonts w:cs="Arial"/>
          <w:b/>
          <w:bCs/>
          <w:kern w:val="32"/>
          <w:sz w:val="24"/>
        </w:rPr>
        <w:t>*in</w:t>
      </w:r>
      <w:r w:rsidRPr="00A04EBF">
        <w:rPr>
          <w:rFonts w:cs="Arial"/>
          <w:b/>
          <w:bCs/>
          <w:kern w:val="32"/>
          <w:sz w:val="24"/>
        </w:rPr>
        <w:t>:</w:t>
      </w:r>
      <w:r w:rsidRPr="00A04EBF">
        <w:rPr>
          <w:rFonts w:cs="Arial"/>
          <w:b/>
          <w:bCs/>
          <w:kern w:val="32"/>
        </w:rPr>
        <w:tab/>
      </w:r>
      <w:r w:rsidR="00A04EBF" w:rsidRPr="00A04EBF">
        <w:t>Dr.-Ing. S. Lorke</w:t>
      </w:r>
      <w:r w:rsidRPr="00A04EBF">
        <w:rPr>
          <w:bCs/>
        </w:rPr>
        <w:br/>
      </w:r>
    </w:p>
    <w:p w14:paraId="20CFFF88" w14:textId="77777777" w:rsidR="00D45AFD" w:rsidRPr="00A04EBF" w:rsidRDefault="00D45AFD" w:rsidP="00D45AFD">
      <w:pPr>
        <w:tabs>
          <w:tab w:val="left" w:pos="2552"/>
        </w:tabs>
        <w:ind w:left="2552" w:hanging="2552"/>
        <w:jc w:val="left"/>
      </w:pPr>
    </w:p>
    <w:p w14:paraId="769B3EC4" w14:textId="77777777" w:rsidR="00F54ACD" w:rsidRPr="00A04EBF" w:rsidRDefault="00F54ACD" w:rsidP="00F54ACD"/>
    <w:p w14:paraId="3CC3DA9E" w14:textId="08B11BEA" w:rsidR="00F54ACD" w:rsidRPr="00A04EBF" w:rsidRDefault="00F54ACD" w:rsidP="00F54ACD">
      <w:pPr>
        <w:tabs>
          <w:tab w:val="left" w:pos="2552"/>
          <w:tab w:val="left" w:pos="6804"/>
        </w:tabs>
        <w:spacing w:after="0"/>
        <w:ind w:left="2552" w:hanging="2552"/>
        <w:rPr>
          <w:rFonts w:cs="Arial"/>
          <w:b/>
          <w:bCs/>
          <w:kern w:val="32"/>
        </w:rPr>
      </w:pPr>
      <w:r w:rsidRPr="00A04EBF">
        <w:rPr>
          <w:rFonts w:cs="Arial"/>
          <w:b/>
          <w:bCs/>
          <w:kern w:val="32"/>
        </w:rPr>
        <w:t>Freigabe:</w:t>
      </w:r>
      <w:r w:rsidRPr="00A04EBF">
        <w:rPr>
          <w:rFonts w:cs="Arial"/>
          <w:b/>
          <w:bCs/>
          <w:kern w:val="32"/>
        </w:rPr>
        <w:tab/>
      </w:r>
      <w:r w:rsidRPr="000D2FAD">
        <w:rPr>
          <w:bCs/>
          <w:u w:val="dotted"/>
        </w:rPr>
        <w:fldChar w:fldCharType="begin">
          <w:ffData>
            <w:name w:val=""/>
            <w:enabled/>
            <w:calcOnExit w:val="0"/>
            <w:textInput/>
          </w:ffData>
        </w:fldChar>
      </w:r>
      <w:r w:rsidRPr="000D2FAD">
        <w:rPr>
          <w:bCs/>
          <w:u w:val="dotted"/>
        </w:rPr>
        <w:instrText xml:space="preserve"> FORMTEXT </w:instrText>
      </w:r>
      <w:r w:rsidRPr="000D2FAD">
        <w:rPr>
          <w:bCs/>
          <w:u w:val="dotted"/>
        </w:rPr>
      </w:r>
      <w:r w:rsidRPr="000D2FAD">
        <w:rPr>
          <w:bCs/>
          <w:u w:val="dotted"/>
        </w:rPr>
        <w:fldChar w:fldCharType="separate"/>
      </w:r>
      <w:r w:rsidR="001A21AC">
        <w:rPr>
          <w:bCs/>
          <w:noProof/>
          <w:u w:val="dotted"/>
        </w:rPr>
        <w:t> </w:t>
      </w:r>
      <w:r w:rsidR="001A21AC">
        <w:rPr>
          <w:bCs/>
          <w:noProof/>
          <w:u w:val="dotted"/>
        </w:rPr>
        <w:t> </w:t>
      </w:r>
      <w:r w:rsidR="001A21AC">
        <w:rPr>
          <w:bCs/>
          <w:noProof/>
          <w:u w:val="dotted"/>
        </w:rPr>
        <w:t> </w:t>
      </w:r>
      <w:r w:rsidR="001A21AC">
        <w:rPr>
          <w:bCs/>
          <w:noProof/>
          <w:u w:val="dotted"/>
        </w:rPr>
        <w:t> </w:t>
      </w:r>
      <w:r w:rsidR="001A21AC">
        <w:rPr>
          <w:bCs/>
          <w:noProof/>
          <w:u w:val="dotted"/>
        </w:rPr>
        <w:t> </w:t>
      </w:r>
      <w:r w:rsidRPr="000D2FAD">
        <w:rPr>
          <w:bCs/>
          <w:u w:val="dotted"/>
        </w:rPr>
        <w:fldChar w:fldCharType="end"/>
      </w:r>
      <w:r w:rsidRPr="00A04EBF">
        <w:rPr>
          <w:bCs/>
          <w:u w:val="dotted"/>
        </w:rPr>
        <w:tab/>
      </w:r>
    </w:p>
    <w:p w14:paraId="40A6AB27" w14:textId="77777777" w:rsidR="00F54ACD" w:rsidRPr="00A04EBF" w:rsidRDefault="00F54ACD" w:rsidP="00F54ACD">
      <w:pPr>
        <w:tabs>
          <w:tab w:val="center" w:pos="4678"/>
        </w:tabs>
        <w:rPr>
          <w:sz w:val="20"/>
          <w:szCs w:val="20"/>
        </w:rPr>
      </w:pPr>
      <w:r w:rsidRPr="00A04EBF">
        <w:rPr>
          <w:sz w:val="20"/>
          <w:szCs w:val="20"/>
        </w:rPr>
        <w:tab/>
        <w:t>(Datum, Unterschrift Geschäftsleitung)</w:t>
      </w:r>
    </w:p>
    <w:p w14:paraId="5500C325" w14:textId="77777777" w:rsidR="00F54ACD" w:rsidRPr="00A04EBF" w:rsidRDefault="00F54ACD" w:rsidP="00F54ACD">
      <w:pPr>
        <w:tabs>
          <w:tab w:val="left" w:pos="2835"/>
        </w:tabs>
      </w:pPr>
    </w:p>
    <w:p w14:paraId="194B4354" w14:textId="77777777" w:rsidR="003B7D41" w:rsidRPr="00A04EBF" w:rsidRDefault="003B7D41" w:rsidP="00F54ACD">
      <w:pPr>
        <w:tabs>
          <w:tab w:val="left" w:pos="2835"/>
        </w:tabs>
      </w:pPr>
    </w:p>
    <w:p w14:paraId="77629BAB" w14:textId="77777777" w:rsidR="00E944EF" w:rsidRPr="00A04EBF" w:rsidRDefault="00F54ACD" w:rsidP="006D17FD">
      <w:r w:rsidRPr="00A04EBF">
        <w:rPr>
          <w:i/>
          <w:iCs/>
          <w:sz w:val="18"/>
          <w:szCs w:val="18"/>
        </w:rPr>
        <w:t>Das Produkt wurde der internen Qualitätsprüfung unterzogen. Die Freigabe bezieht sich auf alle genannten Unterlagen.</w:t>
      </w:r>
    </w:p>
    <w:p w14:paraId="1CFAEB21" w14:textId="77777777" w:rsidR="00E944EF" w:rsidRPr="00A04EBF" w:rsidRDefault="00E944EF" w:rsidP="006D17FD">
      <w:pPr>
        <w:sectPr w:rsidR="00E944EF" w:rsidRPr="00A04EBF" w:rsidSect="00ED18E7">
          <w:headerReference w:type="even" r:id="rId14"/>
          <w:headerReference w:type="default" r:id="rId15"/>
          <w:footerReference w:type="default" r:id="rId16"/>
          <w:headerReference w:type="first" r:id="rId17"/>
          <w:pgSz w:w="11906" w:h="16838" w:code="9"/>
          <w:pgMar w:top="2268" w:right="1418" w:bottom="1134" w:left="1418" w:header="851" w:footer="567" w:gutter="0"/>
          <w:cols w:space="708"/>
          <w:docGrid w:linePitch="360"/>
        </w:sectPr>
      </w:pPr>
    </w:p>
    <w:p w14:paraId="611B1C24" w14:textId="77777777" w:rsidR="00377A42" w:rsidRPr="00A04EBF" w:rsidRDefault="00377A42" w:rsidP="006D17FD"/>
    <w:sdt>
      <w:sdtPr>
        <w:rPr>
          <w:b w:val="0"/>
          <w:noProof w:val="0"/>
          <w:sz w:val="22"/>
          <w:szCs w:val="24"/>
        </w:rPr>
        <w:id w:val="-651526944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68137209" w14:textId="77777777" w:rsidR="00EB62CF" w:rsidRPr="00A04EBF" w:rsidRDefault="00EB62CF">
          <w:pPr>
            <w:pStyle w:val="Inhaltsverzeichnisberschrift"/>
          </w:pPr>
          <w:r w:rsidRPr="00A04EBF">
            <w:t>Inhaltsverzeichnis</w:t>
          </w:r>
        </w:p>
        <w:p w14:paraId="4D6FAE04" w14:textId="623C85F4" w:rsidR="001A21AC" w:rsidRDefault="00EB62CF">
          <w:pPr>
            <w:pStyle w:val="Verzeichnis1"/>
            <w:rPr>
              <w:rFonts w:asciiTheme="minorHAnsi" w:hAnsiTheme="minorHAnsi" w:cstheme="minorBidi"/>
              <w:b w:val="0"/>
              <w:kern w:val="2"/>
              <w:szCs w:val="24"/>
              <w14:ligatures w14:val="standardContextual"/>
            </w:rPr>
          </w:pPr>
          <w:r w:rsidRPr="00A04EBF">
            <w:fldChar w:fldCharType="begin"/>
          </w:r>
          <w:r w:rsidRPr="00A04EBF">
            <w:instrText xml:space="preserve"> TOC \o "1-3" \h \z \u </w:instrText>
          </w:r>
          <w:r w:rsidRPr="00A04EBF">
            <w:fldChar w:fldCharType="separate"/>
          </w:r>
          <w:hyperlink w:anchor="_Toc161824910" w:history="1">
            <w:r w:rsidR="001A21AC" w:rsidRPr="00390F8D">
              <w:rPr>
                <w:rStyle w:val="Hyperlink"/>
              </w:rPr>
              <w:t>Erläuterungsbericht</w:t>
            </w:r>
            <w:r w:rsidR="001A21AC">
              <w:rPr>
                <w:webHidden/>
              </w:rPr>
              <w:tab/>
            </w:r>
            <w:r w:rsidR="001A21AC">
              <w:rPr>
                <w:webHidden/>
              </w:rPr>
              <w:fldChar w:fldCharType="begin"/>
            </w:r>
            <w:r w:rsidR="001A21AC">
              <w:rPr>
                <w:webHidden/>
              </w:rPr>
              <w:instrText xml:space="preserve"> PAGEREF _Toc161824910 \h </w:instrText>
            </w:r>
            <w:r w:rsidR="001A21AC">
              <w:rPr>
                <w:webHidden/>
              </w:rPr>
            </w:r>
            <w:r w:rsidR="001A21AC">
              <w:rPr>
                <w:webHidden/>
              </w:rPr>
              <w:fldChar w:fldCharType="separate"/>
            </w:r>
            <w:r w:rsidR="001A21AC">
              <w:rPr>
                <w:webHidden/>
              </w:rPr>
              <w:t>1</w:t>
            </w:r>
            <w:r w:rsidR="001A21AC">
              <w:rPr>
                <w:webHidden/>
              </w:rPr>
              <w:fldChar w:fldCharType="end"/>
            </w:r>
          </w:hyperlink>
        </w:p>
        <w:p w14:paraId="5073B116" w14:textId="6163CAB9" w:rsidR="001A21AC" w:rsidRDefault="001F795A">
          <w:pPr>
            <w:pStyle w:val="Verzeichnis1"/>
            <w:rPr>
              <w:rFonts w:asciiTheme="minorHAnsi" w:hAnsiTheme="minorHAnsi" w:cstheme="minorBidi"/>
              <w:b w:val="0"/>
              <w:kern w:val="2"/>
              <w:szCs w:val="24"/>
              <w14:ligatures w14:val="standardContextual"/>
            </w:rPr>
          </w:pPr>
          <w:hyperlink w:anchor="_Toc161824911" w:history="1">
            <w:r w:rsidR="001A21AC" w:rsidRPr="00390F8D">
              <w:rPr>
                <w:rStyle w:val="Hyperlink"/>
                <w:rFonts w:cstheme="minorHAnsi"/>
              </w:rPr>
              <w:t>1</w:t>
            </w:r>
            <w:r w:rsidR="001A21AC">
              <w:rPr>
                <w:rFonts w:asciiTheme="minorHAnsi" w:hAnsiTheme="minorHAnsi" w:cstheme="minorBidi"/>
                <w:b w:val="0"/>
                <w:kern w:val="2"/>
                <w:szCs w:val="24"/>
                <w14:ligatures w14:val="standardContextual"/>
              </w:rPr>
              <w:tab/>
            </w:r>
            <w:r w:rsidR="001A21AC" w:rsidRPr="00390F8D">
              <w:rPr>
                <w:rStyle w:val="Hyperlink"/>
              </w:rPr>
              <w:t>Vorhabensträger</w:t>
            </w:r>
            <w:r w:rsidR="001A21AC">
              <w:rPr>
                <w:webHidden/>
              </w:rPr>
              <w:tab/>
            </w:r>
            <w:r w:rsidR="001A21AC">
              <w:rPr>
                <w:webHidden/>
              </w:rPr>
              <w:fldChar w:fldCharType="begin"/>
            </w:r>
            <w:r w:rsidR="001A21AC">
              <w:rPr>
                <w:webHidden/>
              </w:rPr>
              <w:instrText xml:space="preserve"> PAGEREF _Toc161824911 \h </w:instrText>
            </w:r>
            <w:r w:rsidR="001A21AC">
              <w:rPr>
                <w:webHidden/>
              </w:rPr>
            </w:r>
            <w:r w:rsidR="001A21AC">
              <w:rPr>
                <w:webHidden/>
              </w:rPr>
              <w:fldChar w:fldCharType="separate"/>
            </w:r>
            <w:r w:rsidR="001A21AC">
              <w:rPr>
                <w:webHidden/>
              </w:rPr>
              <w:t>1</w:t>
            </w:r>
            <w:r w:rsidR="001A21AC">
              <w:rPr>
                <w:webHidden/>
              </w:rPr>
              <w:fldChar w:fldCharType="end"/>
            </w:r>
          </w:hyperlink>
        </w:p>
        <w:p w14:paraId="015D6679" w14:textId="44204A96" w:rsidR="001A21AC" w:rsidRDefault="001F795A">
          <w:pPr>
            <w:pStyle w:val="Verzeichnis1"/>
            <w:rPr>
              <w:rFonts w:asciiTheme="minorHAnsi" w:hAnsiTheme="minorHAnsi" w:cstheme="minorBidi"/>
              <w:b w:val="0"/>
              <w:kern w:val="2"/>
              <w:szCs w:val="24"/>
              <w14:ligatures w14:val="standardContextual"/>
            </w:rPr>
          </w:pPr>
          <w:hyperlink w:anchor="_Toc161824912" w:history="1">
            <w:r w:rsidR="001A21AC" w:rsidRPr="00390F8D">
              <w:rPr>
                <w:rStyle w:val="Hyperlink"/>
                <w:rFonts w:cstheme="minorHAnsi"/>
              </w:rPr>
              <w:t>2</w:t>
            </w:r>
            <w:r w:rsidR="001A21AC">
              <w:rPr>
                <w:rFonts w:asciiTheme="minorHAnsi" w:hAnsiTheme="minorHAnsi" w:cstheme="minorBidi"/>
                <w:b w:val="0"/>
                <w:kern w:val="2"/>
                <w:szCs w:val="24"/>
                <w14:ligatures w14:val="standardContextual"/>
              </w:rPr>
              <w:tab/>
            </w:r>
            <w:r w:rsidR="001A21AC" w:rsidRPr="00390F8D">
              <w:rPr>
                <w:rStyle w:val="Hyperlink"/>
              </w:rPr>
              <w:t>Aufgabenstellung</w:t>
            </w:r>
            <w:r w:rsidR="001A21AC">
              <w:rPr>
                <w:webHidden/>
              </w:rPr>
              <w:tab/>
            </w:r>
            <w:r w:rsidR="001A21AC">
              <w:rPr>
                <w:webHidden/>
              </w:rPr>
              <w:fldChar w:fldCharType="begin"/>
            </w:r>
            <w:r w:rsidR="001A21AC">
              <w:rPr>
                <w:webHidden/>
              </w:rPr>
              <w:instrText xml:space="preserve"> PAGEREF _Toc161824912 \h </w:instrText>
            </w:r>
            <w:r w:rsidR="001A21AC">
              <w:rPr>
                <w:webHidden/>
              </w:rPr>
            </w:r>
            <w:r w:rsidR="001A21AC">
              <w:rPr>
                <w:webHidden/>
              </w:rPr>
              <w:fldChar w:fldCharType="separate"/>
            </w:r>
            <w:r w:rsidR="001A21AC">
              <w:rPr>
                <w:webHidden/>
              </w:rPr>
              <w:t>1</w:t>
            </w:r>
            <w:r w:rsidR="001A21AC">
              <w:rPr>
                <w:webHidden/>
              </w:rPr>
              <w:fldChar w:fldCharType="end"/>
            </w:r>
          </w:hyperlink>
        </w:p>
        <w:p w14:paraId="7730DC63" w14:textId="3F36B1F8" w:rsidR="001A21AC" w:rsidRDefault="001F795A">
          <w:pPr>
            <w:pStyle w:val="Verzeichnis1"/>
            <w:rPr>
              <w:rFonts w:asciiTheme="minorHAnsi" w:hAnsiTheme="minorHAnsi" w:cstheme="minorBidi"/>
              <w:b w:val="0"/>
              <w:kern w:val="2"/>
              <w:szCs w:val="24"/>
              <w14:ligatures w14:val="standardContextual"/>
            </w:rPr>
          </w:pPr>
          <w:hyperlink w:anchor="_Toc161824913" w:history="1">
            <w:r w:rsidR="001A21AC" w:rsidRPr="00390F8D">
              <w:rPr>
                <w:rStyle w:val="Hyperlink"/>
                <w:rFonts w:cstheme="minorHAnsi"/>
              </w:rPr>
              <w:t>3</w:t>
            </w:r>
            <w:r w:rsidR="001A21AC">
              <w:rPr>
                <w:rFonts w:asciiTheme="minorHAnsi" w:hAnsiTheme="minorHAnsi" w:cstheme="minorBidi"/>
                <w:b w:val="0"/>
                <w:kern w:val="2"/>
                <w:szCs w:val="24"/>
                <w14:ligatures w14:val="standardContextual"/>
              </w:rPr>
              <w:tab/>
            </w:r>
            <w:r w:rsidR="001A21AC" w:rsidRPr="00390F8D">
              <w:rPr>
                <w:rStyle w:val="Hyperlink"/>
              </w:rPr>
              <w:t>Datengrundlage</w:t>
            </w:r>
            <w:r w:rsidR="001A21AC">
              <w:rPr>
                <w:webHidden/>
              </w:rPr>
              <w:tab/>
            </w:r>
            <w:r w:rsidR="001A21AC">
              <w:rPr>
                <w:webHidden/>
              </w:rPr>
              <w:fldChar w:fldCharType="begin"/>
            </w:r>
            <w:r w:rsidR="001A21AC">
              <w:rPr>
                <w:webHidden/>
              </w:rPr>
              <w:instrText xml:space="preserve"> PAGEREF _Toc161824913 \h </w:instrText>
            </w:r>
            <w:r w:rsidR="001A21AC">
              <w:rPr>
                <w:webHidden/>
              </w:rPr>
            </w:r>
            <w:r w:rsidR="001A21AC">
              <w:rPr>
                <w:webHidden/>
              </w:rPr>
              <w:fldChar w:fldCharType="separate"/>
            </w:r>
            <w:r w:rsidR="001A21AC">
              <w:rPr>
                <w:webHidden/>
              </w:rPr>
              <w:t>1</w:t>
            </w:r>
            <w:r w:rsidR="001A21AC">
              <w:rPr>
                <w:webHidden/>
              </w:rPr>
              <w:fldChar w:fldCharType="end"/>
            </w:r>
          </w:hyperlink>
        </w:p>
        <w:p w14:paraId="2883B728" w14:textId="4F79DF48" w:rsidR="001A21AC" w:rsidRDefault="001F795A">
          <w:pPr>
            <w:pStyle w:val="Verzeichnis1"/>
            <w:rPr>
              <w:rFonts w:asciiTheme="minorHAnsi" w:hAnsiTheme="minorHAnsi" w:cstheme="minorBidi"/>
              <w:b w:val="0"/>
              <w:kern w:val="2"/>
              <w:szCs w:val="24"/>
              <w14:ligatures w14:val="standardContextual"/>
            </w:rPr>
          </w:pPr>
          <w:hyperlink w:anchor="_Toc161824914" w:history="1">
            <w:r w:rsidR="001A21AC" w:rsidRPr="00390F8D">
              <w:rPr>
                <w:rStyle w:val="Hyperlink"/>
                <w:rFonts w:cstheme="minorHAnsi"/>
              </w:rPr>
              <w:t>4</w:t>
            </w:r>
            <w:r w:rsidR="001A21AC">
              <w:rPr>
                <w:rFonts w:asciiTheme="minorHAnsi" w:hAnsiTheme="minorHAnsi" w:cstheme="minorBidi"/>
                <w:b w:val="0"/>
                <w:kern w:val="2"/>
                <w:szCs w:val="24"/>
                <w14:ligatures w14:val="standardContextual"/>
              </w:rPr>
              <w:tab/>
            </w:r>
            <w:r w:rsidR="001A21AC" w:rsidRPr="00390F8D">
              <w:rPr>
                <w:rStyle w:val="Hyperlink"/>
              </w:rPr>
              <w:t>Hydraulische Berechnungen</w:t>
            </w:r>
            <w:r w:rsidR="001A21AC">
              <w:rPr>
                <w:webHidden/>
              </w:rPr>
              <w:tab/>
            </w:r>
            <w:r w:rsidR="001A21AC">
              <w:rPr>
                <w:webHidden/>
              </w:rPr>
              <w:fldChar w:fldCharType="begin"/>
            </w:r>
            <w:r w:rsidR="001A21AC">
              <w:rPr>
                <w:webHidden/>
              </w:rPr>
              <w:instrText xml:space="preserve"> PAGEREF _Toc161824914 \h </w:instrText>
            </w:r>
            <w:r w:rsidR="001A21AC">
              <w:rPr>
                <w:webHidden/>
              </w:rPr>
            </w:r>
            <w:r w:rsidR="001A21AC">
              <w:rPr>
                <w:webHidden/>
              </w:rPr>
              <w:fldChar w:fldCharType="separate"/>
            </w:r>
            <w:r w:rsidR="001A21AC">
              <w:rPr>
                <w:webHidden/>
              </w:rPr>
              <w:t>1</w:t>
            </w:r>
            <w:r w:rsidR="001A21AC">
              <w:rPr>
                <w:webHidden/>
              </w:rPr>
              <w:fldChar w:fldCharType="end"/>
            </w:r>
          </w:hyperlink>
        </w:p>
        <w:p w14:paraId="60163BD7" w14:textId="4D2A15AE" w:rsidR="001A21AC" w:rsidRDefault="001F795A">
          <w:pPr>
            <w:pStyle w:val="Verzeichnis2"/>
            <w:rPr>
              <w:rFonts w:asciiTheme="minorHAnsi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161824915" w:history="1">
            <w:r w:rsidR="001A21AC" w:rsidRPr="00390F8D">
              <w:rPr>
                <w:rStyle w:val="Hyperlink"/>
                <w:rFonts w:cstheme="minorHAnsi"/>
              </w:rPr>
              <w:t>4.1</w:t>
            </w:r>
            <w:r w:rsidR="001A21AC">
              <w:rPr>
                <w:rFonts w:asciiTheme="minorHAnsi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="001A21AC" w:rsidRPr="00390F8D">
              <w:rPr>
                <w:rStyle w:val="Hyperlink"/>
              </w:rPr>
              <w:t>Hydraulisches Modell</w:t>
            </w:r>
            <w:r w:rsidR="001A21AC">
              <w:rPr>
                <w:webHidden/>
              </w:rPr>
              <w:tab/>
            </w:r>
            <w:r w:rsidR="001A21AC">
              <w:rPr>
                <w:webHidden/>
              </w:rPr>
              <w:fldChar w:fldCharType="begin"/>
            </w:r>
            <w:r w:rsidR="001A21AC">
              <w:rPr>
                <w:webHidden/>
              </w:rPr>
              <w:instrText xml:space="preserve"> PAGEREF _Toc161824915 \h </w:instrText>
            </w:r>
            <w:r w:rsidR="001A21AC">
              <w:rPr>
                <w:webHidden/>
              </w:rPr>
            </w:r>
            <w:r w:rsidR="001A21AC">
              <w:rPr>
                <w:webHidden/>
              </w:rPr>
              <w:fldChar w:fldCharType="separate"/>
            </w:r>
            <w:r w:rsidR="001A21AC">
              <w:rPr>
                <w:webHidden/>
              </w:rPr>
              <w:t>1</w:t>
            </w:r>
            <w:r w:rsidR="001A21AC">
              <w:rPr>
                <w:webHidden/>
              </w:rPr>
              <w:fldChar w:fldCharType="end"/>
            </w:r>
          </w:hyperlink>
        </w:p>
        <w:p w14:paraId="50029DCB" w14:textId="2DBF1EFF" w:rsidR="001A21AC" w:rsidRDefault="001F795A">
          <w:pPr>
            <w:pStyle w:val="Verzeichnis2"/>
            <w:rPr>
              <w:rFonts w:asciiTheme="minorHAnsi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161824916" w:history="1">
            <w:r w:rsidR="001A21AC" w:rsidRPr="00390F8D">
              <w:rPr>
                <w:rStyle w:val="Hyperlink"/>
                <w:rFonts w:cstheme="minorHAnsi"/>
              </w:rPr>
              <w:t>4.2</w:t>
            </w:r>
            <w:r w:rsidR="001A21AC">
              <w:rPr>
                <w:rFonts w:asciiTheme="minorHAnsi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="001A21AC" w:rsidRPr="00390F8D">
              <w:rPr>
                <w:rStyle w:val="Hyperlink"/>
              </w:rPr>
              <w:t>Bemessungsabflüsse</w:t>
            </w:r>
            <w:r w:rsidR="001A21AC">
              <w:rPr>
                <w:webHidden/>
              </w:rPr>
              <w:tab/>
            </w:r>
            <w:r w:rsidR="001A21AC">
              <w:rPr>
                <w:webHidden/>
              </w:rPr>
              <w:fldChar w:fldCharType="begin"/>
            </w:r>
            <w:r w:rsidR="001A21AC">
              <w:rPr>
                <w:webHidden/>
              </w:rPr>
              <w:instrText xml:space="preserve"> PAGEREF _Toc161824916 \h </w:instrText>
            </w:r>
            <w:r w:rsidR="001A21AC">
              <w:rPr>
                <w:webHidden/>
              </w:rPr>
            </w:r>
            <w:r w:rsidR="001A21AC">
              <w:rPr>
                <w:webHidden/>
              </w:rPr>
              <w:fldChar w:fldCharType="separate"/>
            </w:r>
            <w:r w:rsidR="001A21AC">
              <w:rPr>
                <w:webHidden/>
              </w:rPr>
              <w:t>2</w:t>
            </w:r>
            <w:r w:rsidR="001A21AC">
              <w:rPr>
                <w:webHidden/>
              </w:rPr>
              <w:fldChar w:fldCharType="end"/>
            </w:r>
          </w:hyperlink>
        </w:p>
        <w:p w14:paraId="0F6C43CC" w14:textId="3861CC3A" w:rsidR="001A21AC" w:rsidRDefault="001F795A">
          <w:pPr>
            <w:pStyle w:val="Verzeichnis2"/>
            <w:rPr>
              <w:rFonts w:asciiTheme="minorHAnsi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161824917" w:history="1">
            <w:r w:rsidR="001A21AC" w:rsidRPr="00390F8D">
              <w:rPr>
                <w:rStyle w:val="Hyperlink"/>
                <w:rFonts w:cstheme="minorHAnsi"/>
              </w:rPr>
              <w:t>4.3</w:t>
            </w:r>
            <w:r w:rsidR="001A21AC">
              <w:rPr>
                <w:rFonts w:asciiTheme="minorHAnsi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="001A21AC" w:rsidRPr="00390F8D">
              <w:rPr>
                <w:rStyle w:val="Hyperlink"/>
              </w:rPr>
              <w:t>Modellanpassung und Ergebnisse – Ist-Zustand</w:t>
            </w:r>
            <w:r w:rsidR="001A21AC">
              <w:rPr>
                <w:webHidden/>
              </w:rPr>
              <w:tab/>
            </w:r>
            <w:r w:rsidR="001A21AC">
              <w:rPr>
                <w:webHidden/>
              </w:rPr>
              <w:fldChar w:fldCharType="begin"/>
            </w:r>
            <w:r w:rsidR="001A21AC">
              <w:rPr>
                <w:webHidden/>
              </w:rPr>
              <w:instrText xml:space="preserve"> PAGEREF _Toc161824917 \h </w:instrText>
            </w:r>
            <w:r w:rsidR="001A21AC">
              <w:rPr>
                <w:webHidden/>
              </w:rPr>
            </w:r>
            <w:r w:rsidR="001A21AC">
              <w:rPr>
                <w:webHidden/>
              </w:rPr>
              <w:fldChar w:fldCharType="separate"/>
            </w:r>
            <w:r w:rsidR="001A21AC">
              <w:rPr>
                <w:webHidden/>
              </w:rPr>
              <w:t>2</w:t>
            </w:r>
            <w:r w:rsidR="001A21AC">
              <w:rPr>
                <w:webHidden/>
              </w:rPr>
              <w:fldChar w:fldCharType="end"/>
            </w:r>
          </w:hyperlink>
        </w:p>
        <w:p w14:paraId="4771B4C9" w14:textId="1E913178" w:rsidR="001A21AC" w:rsidRDefault="001F795A">
          <w:pPr>
            <w:pStyle w:val="Verzeichnis2"/>
            <w:rPr>
              <w:rFonts w:asciiTheme="minorHAnsi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161824918" w:history="1">
            <w:r w:rsidR="001A21AC" w:rsidRPr="00390F8D">
              <w:rPr>
                <w:rStyle w:val="Hyperlink"/>
                <w:rFonts w:cstheme="minorHAnsi"/>
              </w:rPr>
              <w:t>4.4</w:t>
            </w:r>
            <w:r w:rsidR="001A21AC">
              <w:rPr>
                <w:rFonts w:asciiTheme="minorHAnsi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="001A21AC" w:rsidRPr="00390F8D">
              <w:rPr>
                <w:rStyle w:val="Hyperlink"/>
              </w:rPr>
              <w:t>Modellanpassung – Plan-Zustand</w:t>
            </w:r>
            <w:r w:rsidR="001A21AC">
              <w:rPr>
                <w:webHidden/>
              </w:rPr>
              <w:tab/>
            </w:r>
            <w:r w:rsidR="001A21AC">
              <w:rPr>
                <w:webHidden/>
              </w:rPr>
              <w:fldChar w:fldCharType="begin"/>
            </w:r>
            <w:r w:rsidR="001A21AC">
              <w:rPr>
                <w:webHidden/>
              </w:rPr>
              <w:instrText xml:space="preserve"> PAGEREF _Toc161824918 \h </w:instrText>
            </w:r>
            <w:r w:rsidR="001A21AC">
              <w:rPr>
                <w:webHidden/>
              </w:rPr>
            </w:r>
            <w:r w:rsidR="001A21AC">
              <w:rPr>
                <w:webHidden/>
              </w:rPr>
              <w:fldChar w:fldCharType="separate"/>
            </w:r>
            <w:r w:rsidR="001A21AC">
              <w:rPr>
                <w:webHidden/>
              </w:rPr>
              <w:t>3</w:t>
            </w:r>
            <w:r w:rsidR="001A21AC">
              <w:rPr>
                <w:webHidden/>
              </w:rPr>
              <w:fldChar w:fldCharType="end"/>
            </w:r>
          </w:hyperlink>
        </w:p>
        <w:p w14:paraId="70316E64" w14:textId="6374913F" w:rsidR="001A21AC" w:rsidRDefault="001F795A">
          <w:pPr>
            <w:pStyle w:val="Verzeichnis2"/>
            <w:rPr>
              <w:rFonts w:asciiTheme="minorHAnsi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161824919" w:history="1">
            <w:r w:rsidR="001A21AC" w:rsidRPr="00390F8D">
              <w:rPr>
                <w:rStyle w:val="Hyperlink"/>
                <w:rFonts w:cstheme="minorHAnsi"/>
              </w:rPr>
              <w:t>4.5</w:t>
            </w:r>
            <w:r w:rsidR="001A21AC">
              <w:rPr>
                <w:rFonts w:asciiTheme="minorHAnsi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="001A21AC" w:rsidRPr="00390F8D">
              <w:rPr>
                <w:rStyle w:val="Hyperlink"/>
              </w:rPr>
              <w:t>Ergebnisse Plan-Zustand</w:t>
            </w:r>
            <w:r w:rsidR="001A21AC">
              <w:rPr>
                <w:webHidden/>
              </w:rPr>
              <w:tab/>
            </w:r>
            <w:r w:rsidR="001A21AC">
              <w:rPr>
                <w:webHidden/>
              </w:rPr>
              <w:fldChar w:fldCharType="begin"/>
            </w:r>
            <w:r w:rsidR="001A21AC">
              <w:rPr>
                <w:webHidden/>
              </w:rPr>
              <w:instrText xml:space="preserve"> PAGEREF _Toc161824919 \h </w:instrText>
            </w:r>
            <w:r w:rsidR="001A21AC">
              <w:rPr>
                <w:webHidden/>
              </w:rPr>
            </w:r>
            <w:r w:rsidR="001A21AC">
              <w:rPr>
                <w:webHidden/>
              </w:rPr>
              <w:fldChar w:fldCharType="separate"/>
            </w:r>
            <w:r w:rsidR="001A21AC">
              <w:rPr>
                <w:webHidden/>
              </w:rPr>
              <w:t>5</w:t>
            </w:r>
            <w:r w:rsidR="001A21AC">
              <w:rPr>
                <w:webHidden/>
              </w:rPr>
              <w:fldChar w:fldCharType="end"/>
            </w:r>
          </w:hyperlink>
        </w:p>
        <w:p w14:paraId="3364D755" w14:textId="420D0C0D" w:rsidR="001A21AC" w:rsidRDefault="001F795A">
          <w:pPr>
            <w:pStyle w:val="Verzeichnis1"/>
            <w:rPr>
              <w:rFonts w:asciiTheme="minorHAnsi" w:hAnsiTheme="minorHAnsi" w:cstheme="minorBidi"/>
              <w:b w:val="0"/>
              <w:kern w:val="2"/>
              <w:szCs w:val="24"/>
              <w14:ligatures w14:val="standardContextual"/>
            </w:rPr>
          </w:pPr>
          <w:hyperlink w:anchor="_Toc161824920" w:history="1">
            <w:r w:rsidR="001A21AC" w:rsidRPr="00390F8D">
              <w:rPr>
                <w:rStyle w:val="Hyperlink"/>
                <w:rFonts w:cstheme="minorHAnsi"/>
              </w:rPr>
              <w:t>5</w:t>
            </w:r>
            <w:r w:rsidR="001A21AC">
              <w:rPr>
                <w:rFonts w:asciiTheme="minorHAnsi" w:hAnsiTheme="minorHAnsi" w:cstheme="minorBidi"/>
                <w:b w:val="0"/>
                <w:kern w:val="2"/>
                <w:szCs w:val="24"/>
                <w14:ligatures w14:val="standardContextual"/>
              </w:rPr>
              <w:tab/>
            </w:r>
            <w:r w:rsidR="001A21AC" w:rsidRPr="00390F8D">
              <w:rPr>
                <w:rStyle w:val="Hyperlink"/>
              </w:rPr>
              <w:t>Zusammenfassung</w:t>
            </w:r>
            <w:r w:rsidR="001A21AC">
              <w:rPr>
                <w:webHidden/>
              </w:rPr>
              <w:tab/>
            </w:r>
            <w:r w:rsidR="001A21AC">
              <w:rPr>
                <w:webHidden/>
              </w:rPr>
              <w:fldChar w:fldCharType="begin"/>
            </w:r>
            <w:r w:rsidR="001A21AC">
              <w:rPr>
                <w:webHidden/>
              </w:rPr>
              <w:instrText xml:space="preserve"> PAGEREF _Toc161824920 \h </w:instrText>
            </w:r>
            <w:r w:rsidR="001A21AC">
              <w:rPr>
                <w:webHidden/>
              </w:rPr>
            </w:r>
            <w:r w:rsidR="001A21AC">
              <w:rPr>
                <w:webHidden/>
              </w:rPr>
              <w:fldChar w:fldCharType="separate"/>
            </w:r>
            <w:r w:rsidR="001A21AC">
              <w:rPr>
                <w:webHidden/>
              </w:rPr>
              <w:t>7</w:t>
            </w:r>
            <w:r w:rsidR="001A21AC">
              <w:rPr>
                <w:webHidden/>
              </w:rPr>
              <w:fldChar w:fldCharType="end"/>
            </w:r>
          </w:hyperlink>
        </w:p>
        <w:p w14:paraId="6FA39102" w14:textId="3EA5AC06" w:rsidR="00EB62CF" w:rsidRPr="00A04EBF" w:rsidRDefault="00EB62CF">
          <w:r w:rsidRPr="00A04EBF">
            <w:rPr>
              <w:b/>
              <w:bCs/>
            </w:rPr>
            <w:fldChar w:fldCharType="end"/>
          </w:r>
        </w:p>
      </w:sdtContent>
    </w:sdt>
    <w:p w14:paraId="69F62D54" w14:textId="77777777" w:rsidR="001A21AC" w:rsidRDefault="00B2200D" w:rsidP="006D17FD">
      <w:pPr>
        <w:rPr>
          <w:noProof/>
        </w:rPr>
      </w:pPr>
      <w:r w:rsidRPr="00A04EBF">
        <w:rPr>
          <w:b/>
          <w:sz w:val="26"/>
          <w:szCs w:val="26"/>
        </w:rPr>
        <w:t>Tabellenverzeichnis</w:t>
      </w:r>
      <w:r w:rsidRPr="00A04EBF">
        <w:rPr>
          <w:b/>
          <w:sz w:val="26"/>
          <w:szCs w:val="26"/>
        </w:rPr>
        <w:fldChar w:fldCharType="begin"/>
      </w:r>
      <w:r w:rsidRPr="00A04EBF">
        <w:rPr>
          <w:b/>
          <w:sz w:val="26"/>
          <w:szCs w:val="26"/>
        </w:rPr>
        <w:instrText xml:space="preserve"> TOC \h \z \c "Tabelle" </w:instrText>
      </w:r>
      <w:r w:rsidRPr="00A04EBF">
        <w:rPr>
          <w:b/>
          <w:sz w:val="26"/>
          <w:szCs w:val="26"/>
        </w:rPr>
        <w:fldChar w:fldCharType="separate"/>
      </w:r>
    </w:p>
    <w:p w14:paraId="2435E109" w14:textId="5172FE1F" w:rsidR="001A21AC" w:rsidRDefault="001F795A">
      <w:pPr>
        <w:pStyle w:val="Abbildungsverzeichnis"/>
        <w:tabs>
          <w:tab w:val="right" w:leader="dot" w:pos="9060"/>
        </w:tabs>
        <w:rPr>
          <w:rFonts w:asciiTheme="minorHAnsi" w:hAnsiTheme="minorHAnsi" w:cstheme="minorBidi"/>
          <w:noProof/>
          <w:kern w:val="2"/>
          <w:sz w:val="24"/>
          <w14:ligatures w14:val="standardContextual"/>
        </w:rPr>
      </w:pPr>
      <w:hyperlink w:anchor="_Toc161824921" w:history="1">
        <w:r w:rsidR="001A21AC" w:rsidRPr="003D1690">
          <w:rPr>
            <w:rStyle w:val="Hyperlink"/>
            <w:noProof/>
          </w:rPr>
          <w:t>Tabelle 1: Datengrundlage</w:t>
        </w:r>
        <w:r w:rsidR="001A21AC">
          <w:rPr>
            <w:noProof/>
            <w:webHidden/>
          </w:rPr>
          <w:tab/>
        </w:r>
        <w:r w:rsidR="001A21AC">
          <w:rPr>
            <w:noProof/>
            <w:webHidden/>
          </w:rPr>
          <w:fldChar w:fldCharType="begin"/>
        </w:r>
        <w:r w:rsidR="001A21AC">
          <w:rPr>
            <w:noProof/>
            <w:webHidden/>
          </w:rPr>
          <w:instrText xml:space="preserve"> PAGEREF _Toc161824921 \h </w:instrText>
        </w:r>
        <w:r w:rsidR="001A21AC">
          <w:rPr>
            <w:noProof/>
            <w:webHidden/>
          </w:rPr>
        </w:r>
        <w:r w:rsidR="001A21AC">
          <w:rPr>
            <w:noProof/>
            <w:webHidden/>
          </w:rPr>
          <w:fldChar w:fldCharType="separate"/>
        </w:r>
        <w:r w:rsidR="001A21AC">
          <w:rPr>
            <w:noProof/>
            <w:webHidden/>
          </w:rPr>
          <w:t>1</w:t>
        </w:r>
        <w:r w:rsidR="001A21AC">
          <w:rPr>
            <w:noProof/>
            <w:webHidden/>
          </w:rPr>
          <w:fldChar w:fldCharType="end"/>
        </w:r>
      </w:hyperlink>
    </w:p>
    <w:p w14:paraId="63D043CE" w14:textId="77777777" w:rsidR="00163B3D" w:rsidRPr="00A04EBF" w:rsidRDefault="00B2200D" w:rsidP="006D17FD">
      <w:r w:rsidRPr="00A04EBF">
        <w:rPr>
          <w:sz w:val="26"/>
          <w:szCs w:val="26"/>
        </w:rPr>
        <w:fldChar w:fldCharType="end"/>
      </w:r>
    </w:p>
    <w:p w14:paraId="47C612F9" w14:textId="77777777" w:rsidR="00B2200D" w:rsidRPr="00A04EBF" w:rsidRDefault="00B2200D" w:rsidP="006D17FD"/>
    <w:p w14:paraId="14D2ABD5" w14:textId="77777777" w:rsidR="00B2200D" w:rsidRPr="00A04EBF" w:rsidRDefault="00B2200D" w:rsidP="006D17FD">
      <w:pPr>
        <w:rPr>
          <w:b/>
          <w:sz w:val="26"/>
          <w:szCs w:val="28"/>
        </w:rPr>
      </w:pPr>
      <w:r w:rsidRPr="00A04EBF">
        <w:rPr>
          <w:b/>
          <w:sz w:val="26"/>
          <w:szCs w:val="28"/>
        </w:rPr>
        <w:t>Abbildungs- bzw. Diagrammverzeichnis</w:t>
      </w:r>
    </w:p>
    <w:p w14:paraId="17D68900" w14:textId="31452989" w:rsidR="00853291" w:rsidRPr="00853291" w:rsidRDefault="009A30AB">
      <w:pPr>
        <w:pStyle w:val="Abbildungsverzeichnis"/>
        <w:tabs>
          <w:tab w:val="right" w:leader="dot" w:pos="9060"/>
        </w:tabs>
        <w:rPr>
          <w:rFonts w:asciiTheme="minorHAnsi" w:hAnsiTheme="minorHAnsi" w:cstheme="minorBidi"/>
          <w:noProof/>
          <w:kern w:val="2"/>
          <w:sz w:val="24"/>
          <w:lang w:eastAsia="zh-CN"/>
          <w14:ligatures w14:val="standardContextual"/>
        </w:rPr>
      </w:pPr>
      <w:r w:rsidRPr="00853291">
        <w:fldChar w:fldCharType="begin"/>
      </w:r>
      <w:r w:rsidRPr="00853291">
        <w:instrText xml:space="preserve"> TOC \h \z \c "Abbildung" </w:instrText>
      </w:r>
      <w:r w:rsidRPr="00853291">
        <w:fldChar w:fldCharType="separate"/>
      </w:r>
      <w:hyperlink w:anchor="_Toc161828895" w:history="1">
        <w:r w:rsidR="00853291" w:rsidRPr="00853291">
          <w:rPr>
            <w:rStyle w:val="Hyperlink"/>
            <w:bCs/>
            <w:noProof/>
          </w:rPr>
          <w:t>Abbildung 1: Vergleich Ergebnisse Ist-Zustand NLWKN und Hydro_AS-2D-Modell</w:t>
        </w:r>
        <w:r w:rsidR="00853291" w:rsidRPr="00853291">
          <w:rPr>
            <w:noProof/>
            <w:webHidden/>
          </w:rPr>
          <w:tab/>
        </w:r>
        <w:r w:rsidR="00853291" w:rsidRPr="00853291">
          <w:rPr>
            <w:noProof/>
            <w:webHidden/>
          </w:rPr>
          <w:fldChar w:fldCharType="begin"/>
        </w:r>
        <w:r w:rsidR="00853291" w:rsidRPr="00853291">
          <w:rPr>
            <w:noProof/>
            <w:webHidden/>
          </w:rPr>
          <w:instrText xml:space="preserve"> PAGEREF _Toc161828895 \h </w:instrText>
        </w:r>
        <w:r w:rsidR="00853291" w:rsidRPr="00853291">
          <w:rPr>
            <w:noProof/>
            <w:webHidden/>
          </w:rPr>
        </w:r>
        <w:r w:rsidR="00853291" w:rsidRPr="00853291">
          <w:rPr>
            <w:noProof/>
            <w:webHidden/>
          </w:rPr>
          <w:fldChar w:fldCharType="separate"/>
        </w:r>
        <w:r w:rsidR="00853291" w:rsidRPr="00853291">
          <w:rPr>
            <w:noProof/>
            <w:webHidden/>
          </w:rPr>
          <w:t>3</w:t>
        </w:r>
        <w:r w:rsidR="00853291" w:rsidRPr="00853291">
          <w:rPr>
            <w:noProof/>
            <w:webHidden/>
          </w:rPr>
          <w:fldChar w:fldCharType="end"/>
        </w:r>
      </w:hyperlink>
    </w:p>
    <w:p w14:paraId="1C527AA7" w14:textId="53BD3ADD" w:rsidR="00853291" w:rsidRPr="00853291" w:rsidRDefault="001F795A">
      <w:pPr>
        <w:pStyle w:val="Abbildungsverzeichnis"/>
        <w:tabs>
          <w:tab w:val="right" w:leader="dot" w:pos="9060"/>
        </w:tabs>
        <w:rPr>
          <w:rFonts w:asciiTheme="minorHAnsi" w:hAnsiTheme="minorHAnsi" w:cstheme="minorBidi"/>
          <w:noProof/>
          <w:kern w:val="2"/>
          <w:sz w:val="24"/>
          <w:lang w:eastAsia="zh-CN"/>
          <w14:ligatures w14:val="standardContextual"/>
        </w:rPr>
      </w:pPr>
      <w:hyperlink w:anchor="_Toc161828896" w:history="1">
        <w:r w:rsidR="00853291" w:rsidRPr="00853291">
          <w:rPr>
            <w:rStyle w:val="Hyperlink"/>
            <w:noProof/>
          </w:rPr>
          <w:t>Abbildung 2: Längsschnitt Sohle und WSP, Ist-Zustand Hydro_AS-2D-Modell</w:t>
        </w:r>
        <w:r w:rsidR="00853291" w:rsidRPr="00853291">
          <w:rPr>
            <w:noProof/>
            <w:webHidden/>
          </w:rPr>
          <w:tab/>
        </w:r>
        <w:r w:rsidR="00853291" w:rsidRPr="00853291">
          <w:rPr>
            <w:noProof/>
            <w:webHidden/>
          </w:rPr>
          <w:fldChar w:fldCharType="begin"/>
        </w:r>
        <w:r w:rsidR="00853291" w:rsidRPr="00853291">
          <w:rPr>
            <w:noProof/>
            <w:webHidden/>
          </w:rPr>
          <w:instrText xml:space="preserve"> PAGEREF _Toc161828896 \h </w:instrText>
        </w:r>
        <w:r w:rsidR="00853291" w:rsidRPr="00853291">
          <w:rPr>
            <w:noProof/>
            <w:webHidden/>
          </w:rPr>
        </w:r>
        <w:r w:rsidR="00853291" w:rsidRPr="00853291">
          <w:rPr>
            <w:noProof/>
            <w:webHidden/>
          </w:rPr>
          <w:fldChar w:fldCharType="separate"/>
        </w:r>
        <w:r w:rsidR="00853291" w:rsidRPr="00853291">
          <w:rPr>
            <w:noProof/>
            <w:webHidden/>
          </w:rPr>
          <w:t>3</w:t>
        </w:r>
        <w:r w:rsidR="00853291" w:rsidRPr="00853291">
          <w:rPr>
            <w:noProof/>
            <w:webHidden/>
          </w:rPr>
          <w:fldChar w:fldCharType="end"/>
        </w:r>
      </w:hyperlink>
    </w:p>
    <w:p w14:paraId="23380E3E" w14:textId="7328B28A" w:rsidR="00853291" w:rsidRPr="00853291" w:rsidRDefault="001F795A">
      <w:pPr>
        <w:pStyle w:val="Abbildungsverzeichnis"/>
        <w:tabs>
          <w:tab w:val="right" w:leader="dot" w:pos="9060"/>
        </w:tabs>
        <w:rPr>
          <w:rFonts w:asciiTheme="minorHAnsi" w:hAnsiTheme="minorHAnsi" w:cstheme="minorBidi"/>
          <w:noProof/>
          <w:kern w:val="2"/>
          <w:sz w:val="24"/>
          <w:lang w:eastAsia="zh-CN"/>
          <w14:ligatures w14:val="standardContextual"/>
        </w:rPr>
      </w:pPr>
      <w:hyperlink w:anchor="_Toc161828897" w:history="1">
        <w:r w:rsidR="00853291" w:rsidRPr="00853291">
          <w:rPr>
            <w:rStyle w:val="Hyperlink"/>
            <w:noProof/>
          </w:rPr>
          <w:t>Abbildung 3: Modellanpassung – Bereich Aussichtshügel, Bepflanzung und Blänke</w:t>
        </w:r>
        <w:r w:rsidR="00853291" w:rsidRPr="00853291">
          <w:rPr>
            <w:noProof/>
            <w:webHidden/>
          </w:rPr>
          <w:tab/>
        </w:r>
        <w:r w:rsidR="00853291" w:rsidRPr="00853291">
          <w:rPr>
            <w:noProof/>
            <w:webHidden/>
          </w:rPr>
          <w:fldChar w:fldCharType="begin"/>
        </w:r>
        <w:r w:rsidR="00853291" w:rsidRPr="00853291">
          <w:rPr>
            <w:noProof/>
            <w:webHidden/>
          </w:rPr>
          <w:instrText xml:space="preserve"> PAGEREF _Toc161828897 \h </w:instrText>
        </w:r>
        <w:r w:rsidR="00853291" w:rsidRPr="00853291">
          <w:rPr>
            <w:noProof/>
            <w:webHidden/>
          </w:rPr>
        </w:r>
        <w:r w:rsidR="00853291" w:rsidRPr="00853291">
          <w:rPr>
            <w:noProof/>
            <w:webHidden/>
          </w:rPr>
          <w:fldChar w:fldCharType="separate"/>
        </w:r>
        <w:r w:rsidR="00853291" w:rsidRPr="00853291">
          <w:rPr>
            <w:noProof/>
            <w:webHidden/>
          </w:rPr>
          <w:t>4</w:t>
        </w:r>
        <w:r w:rsidR="00853291" w:rsidRPr="00853291">
          <w:rPr>
            <w:noProof/>
            <w:webHidden/>
          </w:rPr>
          <w:fldChar w:fldCharType="end"/>
        </w:r>
      </w:hyperlink>
    </w:p>
    <w:p w14:paraId="3887357E" w14:textId="27BE8DD2" w:rsidR="00853291" w:rsidRPr="00853291" w:rsidRDefault="001F795A">
      <w:pPr>
        <w:pStyle w:val="Abbildungsverzeichnis"/>
        <w:tabs>
          <w:tab w:val="right" w:leader="dot" w:pos="9060"/>
        </w:tabs>
        <w:rPr>
          <w:rFonts w:asciiTheme="minorHAnsi" w:hAnsiTheme="minorHAnsi" w:cstheme="minorBidi"/>
          <w:noProof/>
          <w:kern w:val="2"/>
          <w:sz w:val="24"/>
          <w:lang w:eastAsia="zh-CN"/>
          <w14:ligatures w14:val="standardContextual"/>
        </w:rPr>
      </w:pPr>
      <w:hyperlink w:anchor="_Toc161828898" w:history="1">
        <w:r w:rsidR="00853291" w:rsidRPr="00853291">
          <w:rPr>
            <w:rStyle w:val="Hyperlink"/>
            <w:noProof/>
          </w:rPr>
          <w:t>Abbildung 4: Modellanpassung – Draufsicht Maßnahmenbereich</w:t>
        </w:r>
        <w:r w:rsidR="00853291" w:rsidRPr="00853291">
          <w:rPr>
            <w:noProof/>
            <w:webHidden/>
          </w:rPr>
          <w:tab/>
        </w:r>
        <w:r w:rsidR="00853291" w:rsidRPr="00853291">
          <w:rPr>
            <w:noProof/>
            <w:webHidden/>
          </w:rPr>
          <w:fldChar w:fldCharType="begin"/>
        </w:r>
        <w:r w:rsidR="00853291" w:rsidRPr="00853291">
          <w:rPr>
            <w:noProof/>
            <w:webHidden/>
          </w:rPr>
          <w:instrText xml:space="preserve"> PAGEREF _Toc161828898 \h </w:instrText>
        </w:r>
        <w:r w:rsidR="00853291" w:rsidRPr="00853291">
          <w:rPr>
            <w:noProof/>
            <w:webHidden/>
          </w:rPr>
        </w:r>
        <w:r w:rsidR="00853291" w:rsidRPr="00853291">
          <w:rPr>
            <w:noProof/>
            <w:webHidden/>
          </w:rPr>
          <w:fldChar w:fldCharType="separate"/>
        </w:r>
        <w:r w:rsidR="00853291" w:rsidRPr="00853291">
          <w:rPr>
            <w:noProof/>
            <w:webHidden/>
          </w:rPr>
          <w:t>5</w:t>
        </w:r>
        <w:r w:rsidR="00853291" w:rsidRPr="00853291">
          <w:rPr>
            <w:noProof/>
            <w:webHidden/>
          </w:rPr>
          <w:fldChar w:fldCharType="end"/>
        </w:r>
      </w:hyperlink>
    </w:p>
    <w:p w14:paraId="361BFBDD" w14:textId="5DDCCFA0" w:rsidR="00853291" w:rsidRPr="00853291" w:rsidRDefault="001F795A">
      <w:pPr>
        <w:pStyle w:val="Abbildungsverzeichnis"/>
        <w:tabs>
          <w:tab w:val="right" w:leader="dot" w:pos="9060"/>
        </w:tabs>
        <w:rPr>
          <w:rFonts w:asciiTheme="minorHAnsi" w:hAnsiTheme="minorHAnsi" w:cstheme="minorBidi"/>
          <w:noProof/>
          <w:kern w:val="2"/>
          <w:sz w:val="24"/>
          <w:lang w:eastAsia="zh-CN"/>
          <w14:ligatures w14:val="standardContextual"/>
        </w:rPr>
      </w:pPr>
      <w:hyperlink w:anchor="_Toc161828899" w:history="1">
        <w:r w:rsidR="00853291" w:rsidRPr="00853291">
          <w:rPr>
            <w:rStyle w:val="Hyperlink"/>
            <w:bCs/>
            <w:noProof/>
          </w:rPr>
          <w:t xml:space="preserve">Abbildung 5:Längsschnitt </w:t>
        </w:r>
        <w:r w:rsidR="00853291" w:rsidRPr="00853291">
          <w:rPr>
            <w:rStyle w:val="Hyperlink"/>
            <w:bCs/>
            <w:noProof/>
            <w:lang w:eastAsia="zh-CN"/>
          </w:rPr>
          <w:t>auf neuen Flussachse Plan</w:t>
        </w:r>
        <w:r w:rsidR="00853291" w:rsidRPr="00853291">
          <w:rPr>
            <w:rStyle w:val="Hyperlink"/>
            <w:bCs/>
            <w:noProof/>
          </w:rPr>
          <w:t>-Zustand, Wasserspiegellagen</w:t>
        </w:r>
        <w:r w:rsidR="00853291" w:rsidRPr="00853291">
          <w:rPr>
            <w:noProof/>
            <w:webHidden/>
          </w:rPr>
          <w:tab/>
        </w:r>
        <w:r w:rsidR="00853291" w:rsidRPr="00853291">
          <w:rPr>
            <w:noProof/>
            <w:webHidden/>
          </w:rPr>
          <w:fldChar w:fldCharType="begin"/>
        </w:r>
        <w:r w:rsidR="00853291" w:rsidRPr="00853291">
          <w:rPr>
            <w:noProof/>
            <w:webHidden/>
          </w:rPr>
          <w:instrText xml:space="preserve"> PAGEREF _Toc161828899 \h </w:instrText>
        </w:r>
        <w:r w:rsidR="00853291" w:rsidRPr="00853291">
          <w:rPr>
            <w:noProof/>
            <w:webHidden/>
          </w:rPr>
        </w:r>
        <w:r w:rsidR="00853291" w:rsidRPr="00853291">
          <w:rPr>
            <w:noProof/>
            <w:webHidden/>
          </w:rPr>
          <w:fldChar w:fldCharType="separate"/>
        </w:r>
        <w:r w:rsidR="00853291" w:rsidRPr="00853291">
          <w:rPr>
            <w:noProof/>
            <w:webHidden/>
          </w:rPr>
          <w:t>6</w:t>
        </w:r>
        <w:r w:rsidR="00853291" w:rsidRPr="00853291">
          <w:rPr>
            <w:noProof/>
            <w:webHidden/>
          </w:rPr>
          <w:fldChar w:fldCharType="end"/>
        </w:r>
      </w:hyperlink>
    </w:p>
    <w:p w14:paraId="6A9A25FF" w14:textId="388E7736" w:rsidR="00853291" w:rsidRPr="00853291" w:rsidRDefault="001F795A">
      <w:pPr>
        <w:pStyle w:val="Abbildungsverzeichnis"/>
        <w:tabs>
          <w:tab w:val="right" w:leader="dot" w:pos="9060"/>
        </w:tabs>
        <w:rPr>
          <w:rFonts w:asciiTheme="minorHAnsi" w:hAnsiTheme="minorHAnsi" w:cstheme="minorBidi"/>
          <w:noProof/>
          <w:kern w:val="2"/>
          <w:sz w:val="24"/>
          <w:lang w:eastAsia="zh-CN"/>
          <w14:ligatures w14:val="standardContextual"/>
        </w:rPr>
      </w:pPr>
      <w:hyperlink w:anchor="_Toc161828900" w:history="1">
        <w:r w:rsidR="00853291" w:rsidRPr="00853291">
          <w:rPr>
            <w:rStyle w:val="Hyperlink"/>
            <w:bCs/>
            <w:noProof/>
          </w:rPr>
          <w:t>Abbildung 6: Längsschnitt</w:t>
        </w:r>
        <w:r w:rsidR="00853291" w:rsidRPr="00853291">
          <w:rPr>
            <w:rStyle w:val="Hyperlink"/>
            <w:bCs/>
            <w:noProof/>
            <w:lang w:eastAsia="zh-CN"/>
          </w:rPr>
          <w:t xml:space="preserve"> auf alten Flussachse</w:t>
        </w:r>
        <w:r w:rsidR="00853291" w:rsidRPr="00853291">
          <w:rPr>
            <w:rStyle w:val="Hyperlink"/>
            <w:bCs/>
            <w:noProof/>
          </w:rPr>
          <w:t xml:space="preserve"> Ist-</w:t>
        </w:r>
        <w:r w:rsidR="00853291" w:rsidRPr="00853291">
          <w:rPr>
            <w:rStyle w:val="Hyperlink"/>
            <w:bCs/>
            <w:noProof/>
            <w:lang w:eastAsia="zh-CN"/>
          </w:rPr>
          <w:t xml:space="preserve"> und Plan-</w:t>
        </w:r>
        <w:r w:rsidR="00853291" w:rsidRPr="00853291">
          <w:rPr>
            <w:rStyle w:val="Hyperlink"/>
            <w:bCs/>
            <w:noProof/>
          </w:rPr>
          <w:t>Zustand, Wasserspiegellagen</w:t>
        </w:r>
        <w:r w:rsidR="00853291" w:rsidRPr="00853291">
          <w:rPr>
            <w:noProof/>
            <w:webHidden/>
          </w:rPr>
          <w:tab/>
        </w:r>
        <w:r w:rsidR="00853291" w:rsidRPr="00853291">
          <w:rPr>
            <w:noProof/>
            <w:webHidden/>
          </w:rPr>
          <w:fldChar w:fldCharType="begin"/>
        </w:r>
        <w:r w:rsidR="00853291" w:rsidRPr="00853291">
          <w:rPr>
            <w:noProof/>
            <w:webHidden/>
          </w:rPr>
          <w:instrText xml:space="preserve"> PAGEREF _Toc161828900 \h </w:instrText>
        </w:r>
        <w:r w:rsidR="00853291" w:rsidRPr="00853291">
          <w:rPr>
            <w:noProof/>
            <w:webHidden/>
          </w:rPr>
        </w:r>
        <w:r w:rsidR="00853291" w:rsidRPr="00853291">
          <w:rPr>
            <w:noProof/>
            <w:webHidden/>
          </w:rPr>
          <w:fldChar w:fldCharType="separate"/>
        </w:r>
        <w:r w:rsidR="00853291" w:rsidRPr="00853291">
          <w:rPr>
            <w:noProof/>
            <w:webHidden/>
          </w:rPr>
          <w:t>6</w:t>
        </w:r>
        <w:r w:rsidR="00853291" w:rsidRPr="00853291">
          <w:rPr>
            <w:noProof/>
            <w:webHidden/>
          </w:rPr>
          <w:fldChar w:fldCharType="end"/>
        </w:r>
      </w:hyperlink>
    </w:p>
    <w:p w14:paraId="36B0AA3D" w14:textId="174D5499" w:rsidR="00853291" w:rsidRPr="00853291" w:rsidRDefault="001F795A">
      <w:pPr>
        <w:pStyle w:val="Abbildungsverzeichnis"/>
        <w:tabs>
          <w:tab w:val="right" w:leader="dot" w:pos="9060"/>
        </w:tabs>
        <w:rPr>
          <w:rFonts w:asciiTheme="minorHAnsi" w:hAnsiTheme="minorHAnsi" w:cstheme="minorBidi"/>
          <w:noProof/>
          <w:kern w:val="2"/>
          <w:sz w:val="24"/>
          <w:lang w:eastAsia="zh-CN"/>
          <w14:ligatures w14:val="standardContextual"/>
        </w:rPr>
      </w:pPr>
      <w:hyperlink w:anchor="_Toc161828901" w:history="1">
        <w:r w:rsidR="00853291" w:rsidRPr="00853291">
          <w:rPr>
            <w:rStyle w:val="Hyperlink"/>
            <w:noProof/>
          </w:rPr>
          <w:t xml:space="preserve">Abbildung 7: </w:t>
        </w:r>
        <w:r w:rsidR="00853291" w:rsidRPr="00853291">
          <w:rPr>
            <w:rStyle w:val="Hyperlink"/>
            <w:noProof/>
            <w:lang w:eastAsia="zh-CN"/>
          </w:rPr>
          <w:t>HQ100-Überschwemmungsgebiete im Ist- und Plan-Zustand (Modell)</w:t>
        </w:r>
        <w:r w:rsidR="00853291" w:rsidRPr="00853291">
          <w:rPr>
            <w:noProof/>
            <w:webHidden/>
          </w:rPr>
          <w:tab/>
        </w:r>
        <w:r w:rsidR="00853291" w:rsidRPr="00853291">
          <w:rPr>
            <w:noProof/>
            <w:webHidden/>
          </w:rPr>
          <w:fldChar w:fldCharType="begin"/>
        </w:r>
        <w:r w:rsidR="00853291" w:rsidRPr="00853291">
          <w:rPr>
            <w:noProof/>
            <w:webHidden/>
          </w:rPr>
          <w:instrText xml:space="preserve"> PAGEREF _Toc161828901 \h </w:instrText>
        </w:r>
        <w:r w:rsidR="00853291" w:rsidRPr="00853291">
          <w:rPr>
            <w:noProof/>
            <w:webHidden/>
          </w:rPr>
        </w:r>
        <w:r w:rsidR="00853291" w:rsidRPr="00853291">
          <w:rPr>
            <w:noProof/>
            <w:webHidden/>
          </w:rPr>
          <w:fldChar w:fldCharType="separate"/>
        </w:r>
        <w:r w:rsidR="00853291" w:rsidRPr="00853291">
          <w:rPr>
            <w:noProof/>
            <w:webHidden/>
          </w:rPr>
          <w:t>7</w:t>
        </w:r>
        <w:r w:rsidR="00853291" w:rsidRPr="00853291">
          <w:rPr>
            <w:noProof/>
            <w:webHidden/>
          </w:rPr>
          <w:fldChar w:fldCharType="end"/>
        </w:r>
      </w:hyperlink>
    </w:p>
    <w:p w14:paraId="111ABA2D" w14:textId="327FB0A4" w:rsidR="00B2200D" w:rsidRPr="00A04EBF" w:rsidRDefault="009A30AB" w:rsidP="008C55EF">
      <w:pPr>
        <w:pStyle w:val="Abbildungsverzeichnis"/>
        <w:tabs>
          <w:tab w:val="right" w:leader="dot" w:pos="9060"/>
        </w:tabs>
      </w:pPr>
      <w:r w:rsidRPr="00853291">
        <w:rPr>
          <w:noProof/>
        </w:rPr>
        <w:fldChar w:fldCharType="end"/>
      </w:r>
    </w:p>
    <w:p w14:paraId="4965040C" w14:textId="77777777" w:rsidR="00B2200D" w:rsidRPr="00A04EBF" w:rsidRDefault="00B2200D" w:rsidP="006D17FD"/>
    <w:p w14:paraId="435926F0" w14:textId="77777777" w:rsidR="001D2D44" w:rsidRPr="00A04EBF" w:rsidRDefault="001D2D44" w:rsidP="006D17FD"/>
    <w:p w14:paraId="4E379237" w14:textId="77777777" w:rsidR="007B7187" w:rsidRPr="00A04EBF" w:rsidRDefault="007B7187" w:rsidP="006D17FD">
      <w:pPr>
        <w:sectPr w:rsidR="007B7187" w:rsidRPr="00A04EBF" w:rsidSect="00ED18E7">
          <w:headerReference w:type="even" r:id="rId18"/>
          <w:headerReference w:type="default" r:id="rId19"/>
          <w:footerReference w:type="default" r:id="rId20"/>
          <w:headerReference w:type="first" r:id="rId21"/>
          <w:pgSz w:w="11906" w:h="16838" w:code="9"/>
          <w:pgMar w:top="2268" w:right="1418" w:bottom="1134" w:left="1418" w:header="851" w:footer="567" w:gutter="0"/>
          <w:cols w:space="708"/>
          <w:docGrid w:linePitch="360"/>
        </w:sectPr>
      </w:pPr>
    </w:p>
    <w:p w14:paraId="44F11754" w14:textId="77777777" w:rsidR="00AE64DD" w:rsidRPr="00A04EBF" w:rsidRDefault="00AE64DD" w:rsidP="000B3761">
      <w:pPr>
        <w:pStyle w:val="berschrift1"/>
        <w:numPr>
          <w:ilvl w:val="0"/>
          <w:numId w:val="0"/>
        </w:numPr>
        <w:tabs>
          <w:tab w:val="left" w:pos="851"/>
        </w:tabs>
        <w:rPr>
          <w:sz w:val="28"/>
          <w:szCs w:val="34"/>
        </w:rPr>
      </w:pPr>
      <w:bookmarkStart w:id="3" w:name="_Toc138142244"/>
      <w:bookmarkStart w:id="4" w:name="_Toc138142610"/>
      <w:bookmarkStart w:id="5" w:name="_Toc138142698"/>
      <w:bookmarkStart w:id="6" w:name="_Toc138143116"/>
      <w:bookmarkStart w:id="7" w:name="_Toc138143154"/>
      <w:bookmarkStart w:id="8" w:name="_Toc161824910"/>
      <w:bookmarkStart w:id="9" w:name="_Toc129852471"/>
      <w:bookmarkStart w:id="10" w:name="_Toc130549935"/>
      <w:bookmarkStart w:id="11" w:name="_Toc130549968"/>
      <w:bookmarkStart w:id="12" w:name="_Toc130550081"/>
      <w:bookmarkStart w:id="13" w:name="_Toc130564902"/>
      <w:bookmarkStart w:id="14" w:name="_Toc130565186"/>
      <w:bookmarkStart w:id="15" w:name="_Toc130565264"/>
      <w:r w:rsidRPr="00A04EBF">
        <w:rPr>
          <w:sz w:val="28"/>
          <w:szCs w:val="34"/>
        </w:rPr>
        <w:lastRenderedPageBreak/>
        <w:t>Erläuterungsbericht</w:t>
      </w:r>
      <w:bookmarkEnd w:id="3"/>
      <w:bookmarkEnd w:id="4"/>
      <w:bookmarkEnd w:id="5"/>
      <w:bookmarkEnd w:id="6"/>
      <w:bookmarkEnd w:id="7"/>
      <w:bookmarkEnd w:id="8"/>
    </w:p>
    <w:p w14:paraId="5B7C0CEA" w14:textId="0DF2EAEA" w:rsidR="00053A90" w:rsidRDefault="00053A90" w:rsidP="00053A90">
      <w:pPr>
        <w:pStyle w:val="berschrift1"/>
      </w:pPr>
      <w:bookmarkStart w:id="16" w:name="_Toc161824911"/>
      <w:bookmarkStart w:id="17" w:name="_Toc132297007"/>
      <w:bookmarkEnd w:id="9"/>
      <w:bookmarkEnd w:id="10"/>
      <w:bookmarkEnd w:id="11"/>
      <w:bookmarkEnd w:id="12"/>
      <w:bookmarkEnd w:id="13"/>
      <w:bookmarkEnd w:id="14"/>
      <w:bookmarkEnd w:id="15"/>
      <w:r w:rsidRPr="00053A90">
        <w:t>Vorhabensträger</w:t>
      </w:r>
      <w:bookmarkEnd w:id="16"/>
    </w:p>
    <w:p w14:paraId="455318A0" w14:textId="4A443E05" w:rsidR="00053A90" w:rsidRDefault="00053A90" w:rsidP="00053A90">
      <w:r>
        <w:t>Träger des Vorhabens „</w:t>
      </w:r>
      <w:r w:rsidR="00AE4BB1">
        <w:t xml:space="preserve">Fuhse - </w:t>
      </w:r>
      <w:r w:rsidRPr="00053A90">
        <w:t>Hydraulische 2D-Berechnungen</w:t>
      </w:r>
      <w:r>
        <w:t xml:space="preserve">“ ist </w:t>
      </w:r>
      <w:r w:rsidR="00237224">
        <w:t>die</w:t>
      </w:r>
      <w:r w:rsidR="008412C5">
        <w:t xml:space="preserve"> </w:t>
      </w:r>
    </w:p>
    <w:p w14:paraId="4509F7D7" w14:textId="77777777" w:rsidR="00D70A41" w:rsidRPr="00D70A41" w:rsidRDefault="00D70A41" w:rsidP="00D70A41">
      <w:pPr>
        <w:rPr>
          <w:b/>
          <w:bCs/>
        </w:rPr>
      </w:pPr>
      <w:r w:rsidRPr="00D70A41">
        <w:rPr>
          <w:b/>
          <w:bCs/>
        </w:rPr>
        <w:t>Stadt Salzgitter</w:t>
      </w:r>
    </w:p>
    <w:p w14:paraId="2A75DD21" w14:textId="77777777" w:rsidR="00D70A41" w:rsidRPr="00D70A41" w:rsidRDefault="00D70A41" w:rsidP="00D70A41">
      <w:r w:rsidRPr="00D70A41">
        <w:t>Joachim-Campe-Straße 6 - 8</w:t>
      </w:r>
    </w:p>
    <w:p w14:paraId="1857E4CF" w14:textId="06B115A8" w:rsidR="00D70A41" w:rsidRPr="00D70A41" w:rsidRDefault="00D70A41" w:rsidP="00D70A41">
      <w:r w:rsidRPr="00D70A41">
        <w:t>38226 Salzgitter</w:t>
      </w:r>
    </w:p>
    <w:p w14:paraId="01E84C29" w14:textId="39DB89C1" w:rsidR="00445DD8" w:rsidRPr="00A04EBF" w:rsidRDefault="00AE4143" w:rsidP="00053A90">
      <w:pPr>
        <w:pStyle w:val="berschrift1"/>
      </w:pPr>
      <w:bookmarkStart w:id="18" w:name="_Toc161824912"/>
      <w:r w:rsidRPr="00A04EBF">
        <w:t>Aufgabenstellung</w:t>
      </w:r>
      <w:bookmarkEnd w:id="18"/>
    </w:p>
    <w:p w14:paraId="262B19D5" w14:textId="16EC37FF" w:rsidR="00FB48CC" w:rsidRDefault="00FB48CC" w:rsidP="00FB48CC">
      <w:r>
        <w:t xml:space="preserve">Die Ingenieurgemeinschaft </w:t>
      </w:r>
      <w:proofErr w:type="spellStart"/>
      <w:r>
        <w:t>agwa</w:t>
      </w:r>
      <w:proofErr w:type="spellEnd"/>
      <w:r>
        <w:t xml:space="preserve"> GmbH </w:t>
      </w:r>
      <w:r w:rsidR="008412C5">
        <w:t>plant im Auftrag</w:t>
      </w:r>
      <w:r w:rsidR="00D70A41" w:rsidRPr="00D70A41">
        <w:t xml:space="preserve"> Stadt Salzgitter</w:t>
      </w:r>
      <w:r w:rsidR="00D70A41">
        <w:rPr>
          <w:rFonts w:hint="eastAsia"/>
          <w:lang w:eastAsia="zh-CN"/>
        </w:rPr>
        <w:t xml:space="preserve"> </w:t>
      </w:r>
      <w:r>
        <w:t xml:space="preserve">eine Renaturierung für die Fuhse in Salzgitter-Lebenstedt zwischen </w:t>
      </w:r>
      <w:r w:rsidR="008412C5">
        <w:t xml:space="preserve">der </w:t>
      </w:r>
      <w:r>
        <w:t>A39 und</w:t>
      </w:r>
      <w:r w:rsidR="008412C5">
        <w:t xml:space="preserve"> der</w:t>
      </w:r>
      <w:r>
        <w:t xml:space="preserve"> Theodor-Heuss-Straße. D</w:t>
      </w:r>
      <w:r w:rsidR="00237224">
        <w:t>ie Länge des</w:t>
      </w:r>
      <w:r>
        <w:t xml:space="preserve"> Planungsabschnitt</w:t>
      </w:r>
      <w:r w:rsidR="00237224">
        <w:t>s</w:t>
      </w:r>
      <w:r>
        <w:t xml:space="preserve"> </w:t>
      </w:r>
      <w:r w:rsidR="00237224">
        <w:t>erstreckt sich über</w:t>
      </w:r>
      <w:r>
        <w:t xml:space="preserve"> ca. 1</w:t>
      </w:r>
      <w:r w:rsidR="008412C5">
        <w:t>.</w:t>
      </w:r>
      <w:r>
        <w:t xml:space="preserve">000 m. </w:t>
      </w:r>
    </w:p>
    <w:p w14:paraId="5E8AC5D6" w14:textId="74EA0492" w:rsidR="00FB48CC" w:rsidRDefault="00FB48CC" w:rsidP="00FB48CC">
      <w:r>
        <w:t xml:space="preserve">Für die Renaturierung der Fuhse wurden 2D- hydraulische Berechnungen für den hydraulischen Nachweis durchgeführt. Folgende </w:t>
      </w:r>
      <w:r w:rsidR="008412C5">
        <w:t xml:space="preserve">Leistungen </w:t>
      </w:r>
      <w:r>
        <w:t>w</w:t>
      </w:r>
      <w:r w:rsidR="008412C5">
        <w:t>u</w:t>
      </w:r>
      <w:r>
        <w:t>rden i</w:t>
      </w:r>
      <w:r w:rsidR="008412C5">
        <w:t xml:space="preserve">m Rahmen </w:t>
      </w:r>
      <w:r>
        <w:t xml:space="preserve">der hydraulischen Berechnung </w:t>
      </w:r>
      <w:r w:rsidR="008412C5">
        <w:t>erbracht</w:t>
      </w:r>
      <w:r>
        <w:t>:</w:t>
      </w:r>
    </w:p>
    <w:p w14:paraId="0CD48B32" w14:textId="035B43EA" w:rsidR="00FB48CC" w:rsidRDefault="00FB48CC" w:rsidP="00FB48CC">
      <w:pPr>
        <w:pStyle w:val="Listenabsatz"/>
        <w:numPr>
          <w:ilvl w:val="0"/>
          <w:numId w:val="23"/>
        </w:numPr>
      </w:pPr>
      <w:r>
        <w:t xml:space="preserve">Übernahmen und Aufbereitung des </w:t>
      </w:r>
      <w:r w:rsidR="008412C5">
        <w:t xml:space="preserve">hydraulischen </w:t>
      </w:r>
      <w:r>
        <w:t>Modells vom NLWKN</w:t>
      </w:r>
      <w:r w:rsidR="008412C5">
        <w:t xml:space="preserve"> (Ist-Zustand)</w:t>
      </w:r>
    </w:p>
    <w:p w14:paraId="50ECB895" w14:textId="5F4922D3" w:rsidR="00FB48CC" w:rsidRDefault="00FB48CC" w:rsidP="00FB48CC">
      <w:pPr>
        <w:pStyle w:val="Listenabsatz"/>
        <w:numPr>
          <w:ilvl w:val="0"/>
          <w:numId w:val="23"/>
        </w:numPr>
      </w:pPr>
      <w:r>
        <w:t>Anpassung und Nachrechnung des IST-</w:t>
      </w:r>
      <w:r w:rsidR="008412C5">
        <w:t xml:space="preserve">Zustandes </w:t>
      </w:r>
      <w:r>
        <w:t xml:space="preserve">anhand </w:t>
      </w:r>
      <w:r w:rsidR="008412C5">
        <w:t xml:space="preserve">bereitgestellter </w:t>
      </w:r>
      <w:r>
        <w:t>Vermessungsdaten</w:t>
      </w:r>
    </w:p>
    <w:p w14:paraId="2472078B" w14:textId="15A9067F" w:rsidR="00FB48CC" w:rsidRDefault="00FB48CC" w:rsidP="00FB48CC">
      <w:pPr>
        <w:pStyle w:val="Listenabsatz"/>
        <w:numPr>
          <w:ilvl w:val="0"/>
          <w:numId w:val="23"/>
        </w:numPr>
      </w:pPr>
      <w:r>
        <w:t>Aufbau</w:t>
      </w:r>
      <w:r w:rsidR="000922FD">
        <w:t xml:space="preserve"> </w:t>
      </w:r>
      <w:r w:rsidR="008412C5">
        <w:t xml:space="preserve">des Plan-Modells </w:t>
      </w:r>
      <w:r w:rsidR="000922FD">
        <w:t>und Berechnung des</w:t>
      </w:r>
      <w:r>
        <w:t xml:space="preserve"> Plan-Zustand</w:t>
      </w:r>
      <w:r w:rsidR="008412C5">
        <w:t>s</w:t>
      </w:r>
      <w:r>
        <w:t xml:space="preserve"> anhand </w:t>
      </w:r>
      <w:r w:rsidR="00960337">
        <w:t xml:space="preserve">der </w:t>
      </w:r>
      <w:r w:rsidR="008412C5">
        <w:t xml:space="preserve">Planungen durch </w:t>
      </w:r>
      <w:proofErr w:type="spellStart"/>
      <w:r w:rsidR="008412C5">
        <w:t>agwa</w:t>
      </w:r>
      <w:proofErr w:type="spellEnd"/>
    </w:p>
    <w:p w14:paraId="5FB290EB" w14:textId="45982A0D" w:rsidR="00812A08" w:rsidRPr="00A04EBF" w:rsidRDefault="00FB48CC" w:rsidP="00FB48CC">
      <w:r>
        <w:t>In dieser Kurzdokumentation sind die hydraulischen Berechnungen und Ergebnisse zusammengefasst.</w:t>
      </w:r>
    </w:p>
    <w:p w14:paraId="263CD312" w14:textId="40F5C3D3" w:rsidR="00AE4143" w:rsidRPr="00A04EBF" w:rsidRDefault="00764AE3" w:rsidP="00053A90">
      <w:pPr>
        <w:pStyle w:val="berschrift1"/>
      </w:pPr>
      <w:bookmarkStart w:id="19" w:name="_Ref146102640"/>
      <w:bookmarkStart w:id="20" w:name="_Toc161824913"/>
      <w:r w:rsidRPr="00A04EBF">
        <w:t>Datengrundlage</w:t>
      </w:r>
      <w:bookmarkEnd w:id="19"/>
      <w:bookmarkEnd w:id="20"/>
    </w:p>
    <w:p w14:paraId="3964BCAB" w14:textId="1792B640" w:rsidR="00764AE3" w:rsidRDefault="008412C5" w:rsidP="00764AE3">
      <w:r>
        <w:t>In</w:t>
      </w:r>
      <w:r w:rsidR="00960337">
        <w:t xml:space="preserve"> der</w:t>
      </w:r>
      <w:r w:rsidR="00F364A4" w:rsidRPr="00A04EBF">
        <w:t xml:space="preserve"> </w:t>
      </w:r>
      <w:r w:rsidR="00F364A4" w:rsidRPr="00A04EBF">
        <w:fldChar w:fldCharType="begin"/>
      </w:r>
      <w:r w:rsidR="00F364A4" w:rsidRPr="00A04EBF">
        <w:instrText xml:space="preserve"> REF _Ref144819376 \h </w:instrText>
      </w:r>
      <w:r w:rsidR="00B9272D" w:rsidRPr="00A04EBF">
        <w:instrText xml:space="preserve"> \* MERGEFORMAT </w:instrText>
      </w:r>
      <w:r w:rsidR="00F364A4" w:rsidRPr="00A04EBF">
        <w:fldChar w:fldCharType="separate"/>
      </w:r>
      <w:r w:rsidR="001A21AC" w:rsidRPr="00A04EBF">
        <w:t xml:space="preserve">Tabelle </w:t>
      </w:r>
      <w:r w:rsidR="001A21AC">
        <w:rPr>
          <w:noProof/>
        </w:rPr>
        <w:t>1</w:t>
      </w:r>
      <w:r w:rsidR="00F364A4" w:rsidRPr="00A04EBF">
        <w:fldChar w:fldCharType="end"/>
      </w:r>
      <w:r w:rsidR="00960337">
        <w:t xml:space="preserve"> sind die bereitgestellten Datengrundlagen zusammengestellt</w:t>
      </w:r>
      <w:r w:rsidR="00BE0362" w:rsidRPr="00A04EBF">
        <w:t>.</w:t>
      </w:r>
    </w:p>
    <w:p w14:paraId="21291F58" w14:textId="3F9DCE0A" w:rsidR="00775D67" w:rsidRPr="00A04EBF" w:rsidRDefault="00775D67" w:rsidP="00960337">
      <w:pPr>
        <w:pStyle w:val="Beschriftung"/>
      </w:pPr>
      <w:bookmarkStart w:id="21" w:name="_Ref144819376"/>
      <w:bookmarkStart w:id="22" w:name="_Toc161824921"/>
      <w:r w:rsidRPr="00A04EBF">
        <w:t xml:space="preserve">Tabelle </w:t>
      </w:r>
      <w:r w:rsidR="000D2FAD">
        <w:fldChar w:fldCharType="begin"/>
      </w:r>
      <w:r w:rsidR="000D2FAD">
        <w:instrText xml:space="preserve"> SEQ Tabelle \* ARABIC </w:instrText>
      </w:r>
      <w:r w:rsidR="000D2FAD">
        <w:fldChar w:fldCharType="separate"/>
      </w:r>
      <w:r w:rsidR="001A21AC">
        <w:rPr>
          <w:noProof/>
        </w:rPr>
        <w:t>1</w:t>
      </w:r>
      <w:r w:rsidR="000D2FAD">
        <w:rPr>
          <w:noProof/>
        </w:rPr>
        <w:fldChar w:fldCharType="end"/>
      </w:r>
      <w:bookmarkEnd w:id="21"/>
      <w:r w:rsidRPr="00A04EBF">
        <w:t xml:space="preserve">: </w:t>
      </w:r>
      <w:r w:rsidR="001E4BB5" w:rsidRPr="00A04EBF">
        <w:t>Datengrundlage</w:t>
      </w:r>
      <w:bookmarkEnd w:id="22"/>
    </w:p>
    <w:tbl>
      <w:tblPr>
        <w:tblW w:w="0" w:type="auto"/>
        <w:tblInd w:w="70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25"/>
        <w:gridCol w:w="4680"/>
        <w:gridCol w:w="2419"/>
        <w:gridCol w:w="1066"/>
      </w:tblGrid>
      <w:tr w:rsidR="008F63CA" w:rsidRPr="00A04EBF" w14:paraId="091E70EE" w14:textId="77777777" w:rsidTr="008F63CA"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AA7DD34" w14:textId="0E02CFEC" w:rsidR="008F63CA" w:rsidRPr="00A04EBF" w:rsidRDefault="008F63CA" w:rsidP="008F63CA">
            <w:pPr>
              <w:pStyle w:val="Tabelle"/>
              <w:rPr>
                <w:b/>
                <w:sz w:val="20"/>
                <w:szCs w:val="22"/>
              </w:rPr>
            </w:pPr>
            <w:bookmarkStart w:id="23" w:name="_Ref109819180"/>
            <w:r>
              <w:rPr>
                <w:b/>
                <w:sz w:val="20"/>
                <w:szCs w:val="22"/>
              </w:rPr>
              <w:t>Nr.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5B42BAB" w14:textId="4B192A9C" w:rsidR="008F63CA" w:rsidRPr="00A04EBF" w:rsidRDefault="008F63CA" w:rsidP="008F63CA">
            <w:pPr>
              <w:pStyle w:val="Tabelle"/>
              <w:rPr>
                <w:b/>
                <w:sz w:val="20"/>
                <w:szCs w:val="22"/>
              </w:rPr>
            </w:pPr>
            <w:r w:rsidRPr="00A04EBF">
              <w:rPr>
                <w:b/>
                <w:sz w:val="20"/>
                <w:szCs w:val="22"/>
              </w:rPr>
              <w:t>Art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4DE1CDD" w14:textId="406E620C" w:rsidR="008F63CA" w:rsidRPr="00A04EBF" w:rsidRDefault="008F63CA" w:rsidP="008F63CA">
            <w:pPr>
              <w:pStyle w:val="Tabelle"/>
              <w:rPr>
                <w:b/>
                <w:sz w:val="20"/>
                <w:szCs w:val="22"/>
              </w:rPr>
            </w:pPr>
            <w:r w:rsidRPr="00A04EBF">
              <w:rPr>
                <w:b/>
                <w:sz w:val="20"/>
                <w:szCs w:val="22"/>
              </w:rPr>
              <w:t>Quelle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805FF43" w14:textId="77777777" w:rsidR="008F63CA" w:rsidRPr="00A04EBF" w:rsidRDefault="008F63CA" w:rsidP="008F63CA">
            <w:pPr>
              <w:pStyle w:val="Tabelle"/>
              <w:rPr>
                <w:b/>
                <w:sz w:val="20"/>
                <w:szCs w:val="22"/>
              </w:rPr>
            </w:pPr>
            <w:r w:rsidRPr="00A04EBF">
              <w:rPr>
                <w:b/>
                <w:sz w:val="20"/>
                <w:szCs w:val="22"/>
              </w:rPr>
              <w:t>Jahr</w:t>
            </w:r>
          </w:p>
        </w:tc>
      </w:tr>
      <w:tr w:rsidR="008F63CA" w:rsidRPr="00A04EBF" w14:paraId="27CA684B" w14:textId="77777777" w:rsidTr="008F63CA"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54361" w14:textId="226D91E8" w:rsidR="008F63CA" w:rsidRPr="00A04EBF" w:rsidRDefault="008F63CA" w:rsidP="008F63CA">
            <w:pPr>
              <w:pStyle w:val="Tabelle"/>
              <w:numPr>
                <w:ilvl w:val="3"/>
                <w:numId w:val="10"/>
              </w:numPr>
              <w:jc w:val="left"/>
              <w:rPr>
                <w:sz w:val="20"/>
                <w:szCs w:val="22"/>
              </w:rPr>
            </w:pPr>
            <w:bookmarkStart w:id="24" w:name="_Ref161818967"/>
          </w:p>
        </w:tc>
        <w:bookmarkEnd w:id="24"/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045E1" w14:textId="1F848A00" w:rsidR="008F63CA" w:rsidRDefault="008F63CA" w:rsidP="008F63CA">
            <w:pPr>
              <w:pStyle w:val="Tabelle"/>
              <w:jc w:val="both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Hydrao_As-2d-Modell (Ist-</w:t>
            </w:r>
            <w:r w:rsidDel="00960337">
              <w:rPr>
                <w:sz w:val="20"/>
                <w:szCs w:val="22"/>
              </w:rPr>
              <w:t xml:space="preserve"> </w:t>
            </w:r>
            <w:r>
              <w:rPr>
                <w:sz w:val="20"/>
                <w:szCs w:val="22"/>
              </w:rPr>
              <w:t>Zustand)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6ADF0" w14:textId="4BFC19A2" w:rsidR="008F63CA" w:rsidRPr="00A04EBF" w:rsidRDefault="008F63CA" w:rsidP="008F63CA">
            <w:pPr>
              <w:pStyle w:val="Tabelle"/>
              <w:jc w:val="left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NLWKN</w:t>
            </w:r>
            <w:r w:rsidRPr="002D1181">
              <w:rPr>
                <w:sz w:val="20"/>
                <w:szCs w:val="22"/>
                <w:vertAlign w:val="superscript"/>
              </w:rPr>
              <w:t>1)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BB7E3" w14:textId="6470A641" w:rsidR="008F63CA" w:rsidRPr="00A04EBF" w:rsidRDefault="008F63CA" w:rsidP="008F63CA">
            <w:pPr>
              <w:pStyle w:val="Tabelle"/>
              <w:rPr>
                <w:sz w:val="20"/>
                <w:szCs w:val="22"/>
              </w:rPr>
            </w:pPr>
            <w:r w:rsidRPr="00A04EBF">
              <w:rPr>
                <w:sz w:val="20"/>
                <w:szCs w:val="22"/>
              </w:rPr>
              <w:t>0</w:t>
            </w:r>
            <w:r>
              <w:rPr>
                <w:sz w:val="20"/>
                <w:szCs w:val="22"/>
              </w:rPr>
              <w:t>5</w:t>
            </w:r>
            <w:r w:rsidRPr="00A04EBF">
              <w:rPr>
                <w:sz w:val="20"/>
                <w:szCs w:val="22"/>
              </w:rPr>
              <w:t>/2023</w:t>
            </w:r>
          </w:p>
        </w:tc>
      </w:tr>
      <w:tr w:rsidR="008F63CA" w:rsidRPr="00A04EBF" w14:paraId="495BD89B" w14:textId="77777777" w:rsidTr="008F63CA"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F67AD" w14:textId="60833A09" w:rsidR="008F63CA" w:rsidRDefault="008F63CA" w:rsidP="008F63CA">
            <w:pPr>
              <w:pStyle w:val="Tabelle"/>
              <w:numPr>
                <w:ilvl w:val="3"/>
                <w:numId w:val="10"/>
              </w:numPr>
              <w:jc w:val="left"/>
              <w:rPr>
                <w:sz w:val="20"/>
                <w:szCs w:val="22"/>
                <w:lang w:eastAsia="zh-CN"/>
              </w:rPr>
            </w:pP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ABA3A" w14:textId="3AAEE7FC" w:rsidR="008F63CA" w:rsidRDefault="008F63CA" w:rsidP="008F63CA">
            <w:pPr>
              <w:pStyle w:val="Tabelle"/>
              <w:jc w:val="both"/>
              <w:rPr>
                <w:sz w:val="20"/>
                <w:szCs w:val="22"/>
              </w:rPr>
            </w:pPr>
            <w:r>
              <w:rPr>
                <w:rFonts w:hint="eastAsia"/>
                <w:sz w:val="20"/>
                <w:szCs w:val="22"/>
                <w:lang w:eastAsia="zh-CN"/>
              </w:rPr>
              <w:t xml:space="preserve">Wasserspiegellagen </w:t>
            </w:r>
            <w:proofErr w:type="spellStart"/>
            <w:r>
              <w:rPr>
                <w:rFonts w:hint="eastAsia"/>
                <w:sz w:val="20"/>
                <w:szCs w:val="22"/>
                <w:lang w:eastAsia="zh-CN"/>
              </w:rPr>
              <w:t>HQ</w:t>
            </w:r>
            <w:r w:rsidRPr="003F7ACA">
              <w:rPr>
                <w:rFonts w:hint="eastAsia"/>
                <w:sz w:val="20"/>
                <w:szCs w:val="22"/>
                <w:vertAlign w:val="subscript"/>
                <w:lang w:eastAsia="zh-CN"/>
              </w:rPr>
              <w:t>h</w:t>
            </w:r>
            <w:r w:rsidRPr="003F7ACA">
              <w:rPr>
                <w:sz w:val="20"/>
                <w:szCs w:val="22"/>
                <w:vertAlign w:val="subscript"/>
                <w:lang w:eastAsia="zh-CN"/>
              </w:rPr>
              <w:t>äufig</w:t>
            </w:r>
            <w:proofErr w:type="spellEnd"/>
            <w:r>
              <w:rPr>
                <w:sz w:val="20"/>
                <w:szCs w:val="22"/>
                <w:lang w:eastAsia="zh-CN"/>
              </w:rPr>
              <w:t>, HQ</w:t>
            </w:r>
            <w:r w:rsidRPr="003F7ACA">
              <w:rPr>
                <w:sz w:val="20"/>
                <w:szCs w:val="22"/>
                <w:vertAlign w:val="subscript"/>
                <w:lang w:eastAsia="zh-CN"/>
              </w:rPr>
              <w:t>100</w:t>
            </w:r>
            <w:r>
              <w:rPr>
                <w:sz w:val="20"/>
                <w:szCs w:val="22"/>
                <w:lang w:eastAsia="zh-CN"/>
              </w:rPr>
              <w:t xml:space="preserve"> und </w:t>
            </w:r>
            <w:proofErr w:type="spellStart"/>
            <w:r>
              <w:rPr>
                <w:sz w:val="20"/>
                <w:szCs w:val="22"/>
                <w:lang w:eastAsia="zh-CN"/>
              </w:rPr>
              <w:t>HQ</w:t>
            </w:r>
            <w:r w:rsidRPr="003F7ACA">
              <w:rPr>
                <w:sz w:val="20"/>
                <w:szCs w:val="22"/>
                <w:vertAlign w:val="subscript"/>
                <w:lang w:eastAsia="zh-CN"/>
              </w:rPr>
              <w:t>extrem</w:t>
            </w:r>
            <w:proofErr w:type="spellEnd"/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9106B" w14:textId="6B357D09" w:rsidR="008F63CA" w:rsidRDefault="008F63CA" w:rsidP="008F63CA">
            <w:pPr>
              <w:pStyle w:val="Tabelle"/>
              <w:jc w:val="left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NLWKN</w:t>
            </w:r>
            <w:r w:rsidRPr="002D1181">
              <w:rPr>
                <w:sz w:val="20"/>
                <w:szCs w:val="22"/>
                <w:vertAlign w:val="superscript"/>
              </w:rPr>
              <w:t>1)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7B807" w14:textId="2A60CD98" w:rsidR="008F63CA" w:rsidRPr="00A04EBF" w:rsidRDefault="008F63CA" w:rsidP="008F63CA">
            <w:pPr>
              <w:pStyle w:val="Tabelle"/>
              <w:rPr>
                <w:sz w:val="20"/>
                <w:szCs w:val="22"/>
              </w:rPr>
            </w:pPr>
            <w:r w:rsidRPr="00A04EBF">
              <w:rPr>
                <w:sz w:val="20"/>
                <w:szCs w:val="22"/>
              </w:rPr>
              <w:t>0</w:t>
            </w:r>
            <w:r>
              <w:rPr>
                <w:sz w:val="20"/>
                <w:szCs w:val="22"/>
              </w:rPr>
              <w:t>5</w:t>
            </w:r>
            <w:r w:rsidRPr="00A04EBF">
              <w:rPr>
                <w:sz w:val="20"/>
                <w:szCs w:val="22"/>
              </w:rPr>
              <w:t>/2023</w:t>
            </w:r>
          </w:p>
        </w:tc>
      </w:tr>
      <w:tr w:rsidR="008F63CA" w:rsidRPr="00A04EBF" w14:paraId="54DDDB2D" w14:textId="77777777" w:rsidTr="008F63CA"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FBD25" w14:textId="2556536C" w:rsidR="008F63CA" w:rsidRPr="00A04EBF" w:rsidRDefault="008F63CA" w:rsidP="008F63CA">
            <w:pPr>
              <w:pStyle w:val="Tabelle"/>
              <w:numPr>
                <w:ilvl w:val="3"/>
                <w:numId w:val="10"/>
              </w:numPr>
              <w:jc w:val="left"/>
              <w:rPr>
                <w:sz w:val="20"/>
                <w:szCs w:val="22"/>
              </w:rPr>
            </w:pP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2F2DA" w14:textId="63067B0C" w:rsidR="008F63CA" w:rsidRDefault="008F63CA" w:rsidP="008F63CA">
            <w:pPr>
              <w:pStyle w:val="Tabelle"/>
              <w:jc w:val="both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Vermessungsdaten der Sohlgleite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7FB40" w14:textId="7C973BED" w:rsidR="008F63CA" w:rsidRPr="00A04EBF" w:rsidRDefault="008F63CA" w:rsidP="008F63CA">
            <w:pPr>
              <w:pStyle w:val="Tabelle"/>
              <w:jc w:val="left"/>
              <w:rPr>
                <w:sz w:val="20"/>
                <w:szCs w:val="22"/>
              </w:rPr>
            </w:pPr>
            <w:proofErr w:type="spellStart"/>
            <w:r>
              <w:rPr>
                <w:sz w:val="20"/>
                <w:szCs w:val="22"/>
              </w:rPr>
              <w:t>agwa</w:t>
            </w:r>
            <w:proofErr w:type="spellEnd"/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E92AE" w14:textId="47FF01C1" w:rsidR="008F63CA" w:rsidRPr="00A04EBF" w:rsidRDefault="008F63CA" w:rsidP="008F63CA">
            <w:pPr>
              <w:pStyle w:val="Tabelle"/>
              <w:rPr>
                <w:sz w:val="20"/>
                <w:szCs w:val="22"/>
              </w:rPr>
            </w:pPr>
            <w:r w:rsidRPr="00A04EBF">
              <w:rPr>
                <w:sz w:val="20"/>
                <w:szCs w:val="22"/>
              </w:rPr>
              <w:t>0</w:t>
            </w:r>
            <w:r>
              <w:rPr>
                <w:sz w:val="20"/>
                <w:szCs w:val="22"/>
              </w:rPr>
              <w:t>1</w:t>
            </w:r>
            <w:r w:rsidRPr="00A04EBF">
              <w:rPr>
                <w:sz w:val="20"/>
                <w:szCs w:val="22"/>
              </w:rPr>
              <w:t>/202</w:t>
            </w:r>
            <w:r>
              <w:rPr>
                <w:sz w:val="20"/>
                <w:szCs w:val="22"/>
              </w:rPr>
              <w:t>4</w:t>
            </w:r>
          </w:p>
        </w:tc>
      </w:tr>
      <w:tr w:rsidR="008F63CA" w:rsidRPr="00A04EBF" w14:paraId="3658460C" w14:textId="77777777" w:rsidTr="008F63CA"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E2F81" w14:textId="7BCB1C24" w:rsidR="008F63CA" w:rsidRPr="00A04EBF" w:rsidRDefault="008F63CA" w:rsidP="008F63CA">
            <w:pPr>
              <w:pStyle w:val="Tabelle"/>
              <w:numPr>
                <w:ilvl w:val="3"/>
                <w:numId w:val="10"/>
              </w:numPr>
              <w:jc w:val="left"/>
              <w:rPr>
                <w:sz w:val="20"/>
                <w:szCs w:val="22"/>
              </w:rPr>
            </w:pP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4D1DB" w14:textId="0AAB66A9" w:rsidR="008F63CA" w:rsidRDefault="008F63CA" w:rsidP="008F63CA">
            <w:pPr>
              <w:pStyle w:val="Tabelle"/>
              <w:jc w:val="both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Planung der Renaturierung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13FC1" w14:textId="2D8B637F" w:rsidR="008F63CA" w:rsidRPr="00A04EBF" w:rsidRDefault="008F63CA" w:rsidP="008F63CA">
            <w:pPr>
              <w:pStyle w:val="Tabelle"/>
              <w:jc w:val="left"/>
              <w:rPr>
                <w:sz w:val="20"/>
                <w:szCs w:val="22"/>
              </w:rPr>
            </w:pPr>
            <w:proofErr w:type="spellStart"/>
            <w:r>
              <w:rPr>
                <w:sz w:val="20"/>
                <w:szCs w:val="22"/>
              </w:rPr>
              <w:t>agwa</w:t>
            </w:r>
            <w:proofErr w:type="spellEnd"/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7AB6C" w14:textId="3E7D41F0" w:rsidR="008F63CA" w:rsidRPr="00A04EBF" w:rsidRDefault="008F63CA" w:rsidP="008F63CA">
            <w:pPr>
              <w:pStyle w:val="Tabelle"/>
              <w:rPr>
                <w:sz w:val="20"/>
                <w:szCs w:val="22"/>
              </w:rPr>
            </w:pPr>
            <w:r w:rsidRPr="00A04EBF">
              <w:rPr>
                <w:sz w:val="20"/>
                <w:szCs w:val="22"/>
              </w:rPr>
              <w:t>0</w:t>
            </w:r>
            <w:r>
              <w:rPr>
                <w:sz w:val="20"/>
                <w:szCs w:val="22"/>
              </w:rPr>
              <w:t>1</w:t>
            </w:r>
            <w:r w:rsidRPr="00A04EBF">
              <w:rPr>
                <w:sz w:val="20"/>
                <w:szCs w:val="22"/>
              </w:rPr>
              <w:t>/202</w:t>
            </w:r>
            <w:r>
              <w:rPr>
                <w:sz w:val="20"/>
                <w:szCs w:val="22"/>
              </w:rPr>
              <w:t>4</w:t>
            </w:r>
          </w:p>
        </w:tc>
      </w:tr>
      <w:tr w:rsidR="008F63CA" w:rsidRPr="00A04EBF" w14:paraId="59B7DAB2" w14:textId="77777777" w:rsidTr="00CE4096">
        <w:tc>
          <w:tcPr>
            <w:tcW w:w="8990" w:type="dxa"/>
            <w:gridSpan w:val="4"/>
            <w:tcBorders>
              <w:top w:val="single" w:sz="4" w:space="0" w:color="auto"/>
            </w:tcBorders>
          </w:tcPr>
          <w:p w14:paraId="76077B7F" w14:textId="77777777" w:rsidR="008F63CA" w:rsidRDefault="008F63CA" w:rsidP="008F63CA">
            <w:pPr>
              <w:widowControl w:val="0"/>
              <w:tabs>
                <w:tab w:val="left" w:pos="855"/>
              </w:tabs>
              <w:spacing w:before="20" w:after="20"/>
              <w:jc w:val="left"/>
              <w:rPr>
                <w:rFonts w:ascii="Arial" w:hAnsi="Arial"/>
                <w:sz w:val="16"/>
                <w:szCs w:val="16"/>
              </w:rPr>
            </w:pPr>
            <w:r>
              <w:rPr>
                <w:rFonts w:ascii="Arial" w:hAnsi="Arial"/>
                <w:sz w:val="16"/>
                <w:szCs w:val="16"/>
                <w:vertAlign w:val="superscript"/>
              </w:rPr>
              <w:t>1</w:t>
            </w:r>
            <w:r w:rsidRPr="00A04EBF">
              <w:rPr>
                <w:rFonts w:ascii="Arial" w:hAnsi="Arial"/>
                <w:sz w:val="16"/>
                <w:szCs w:val="16"/>
                <w:vertAlign w:val="superscript"/>
              </w:rPr>
              <w:t>)</w:t>
            </w:r>
            <w:r w:rsidRPr="00A04EBF">
              <w:rPr>
                <w:rFonts w:ascii="Arial" w:hAnsi="Arial"/>
                <w:sz w:val="16"/>
                <w:szCs w:val="16"/>
              </w:rPr>
              <w:t xml:space="preserve"> NLWKN:</w:t>
            </w:r>
            <w:r w:rsidRPr="00A04EBF">
              <w:rPr>
                <w:rFonts w:ascii="Arial" w:hAnsi="Arial"/>
                <w:sz w:val="16"/>
                <w:szCs w:val="16"/>
              </w:rPr>
              <w:tab/>
              <w:t>Niedersächsischer Landesbetrieb für Wasserwirtschaft, Küsten- und Naturschutz</w:t>
            </w:r>
          </w:p>
          <w:p w14:paraId="31EC8505" w14:textId="60E2040D" w:rsidR="008F63CA" w:rsidRPr="00A04EBF" w:rsidRDefault="008F63CA" w:rsidP="008F63CA">
            <w:pPr>
              <w:widowControl w:val="0"/>
              <w:tabs>
                <w:tab w:val="left" w:pos="855"/>
              </w:tabs>
              <w:spacing w:before="20" w:after="20"/>
              <w:jc w:val="left"/>
              <w:rPr>
                <w:rFonts w:ascii="Arial" w:hAnsi="Arial"/>
                <w:sz w:val="16"/>
                <w:szCs w:val="16"/>
              </w:rPr>
            </w:pPr>
          </w:p>
        </w:tc>
      </w:tr>
    </w:tbl>
    <w:p w14:paraId="2FAD65CE" w14:textId="199A829F" w:rsidR="00445DD8" w:rsidRPr="00A04EBF" w:rsidRDefault="00812A08" w:rsidP="002F373A">
      <w:pPr>
        <w:pStyle w:val="berschrift1"/>
      </w:pPr>
      <w:bookmarkStart w:id="25" w:name="_Toc161824914"/>
      <w:bookmarkEnd w:id="23"/>
      <w:r w:rsidRPr="00A04EBF">
        <w:t>Hydraulische Berechnungen</w:t>
      </w:r>
      <w:bookmarkEnd w:id="25"/>
    </w:p>
    <w:p w14:paraId="2647ECB3" w14:textId="4BADBDFD" w:rsidR="006C443F" w:rsidRDefault="00812A08" w:rsidP="00812A08">
      <w:pPr>
        <w:pStyle w:val="berschrift2"/>
      </w:pPr>
      <w:bookmarkStart w:id="26" w:name="_Toc161824915"/>
      <w:r w:rsidRPr="00A04EBF">
        <w:t>Hydraulisches Modell</w:t>
      </w:r>
      <w:bookmarkEnd w:id="26"/>
    </w:p>
    <w:p w14:paraId="1943473E" w14:textId="23CB225B" w:rsidR="0061790A" w:rsidRDefault="00997E5F" w:rsidP="00632547">
      <w:r w:rsidRPr="00997E5F">
        <w:t xml:space="preserve">Die aktuellen hydraulischen Berechnungen erfolgten mit dem mathematischen Strömungsmodell Hydro_AS-2D der Fa. </w:t>
      </w:r>
      <w:proofErr w:type="spellStart"/>
      <w:r w:rsidRPr="00997E5F">
        <w:t>Hydrotec</w:t>
      </w:r>
      <w:proofErr w:type="spellEnd"/>
      <w:r w:rsidRPr="00997E5F">
        <w:t xml:space="preserve"> Ingenieurgesellschaft für Wasser und Umwelt mbH</w:t>
      </w:r>
      <w:r w:rsidR="00960337">
        <w:t xml:space="preserve"> (</w:t>
      </w:r>
      <w:r w:rsidRPr="00997E5F">
        <w:t xml:space="preserve">Version </w:t>
      </w:r>
      <w:r w:rsidR="00F475E4">
        <w:t>6.0.2</w:t>
      </w:r>
      <w:r w:rsidR="00960337">
        <w:t>)</w:t>
      </w:r>
      <w:r w:rsidRPr="00997E5F">
        <w:t xml:space="preserve">. Als Prä- und Postprozessor wurde das Programm SMS (Surface </w:t>
      </w:r>
      <w:proofErr w:type="spellStart"/>
      <w:r w:rsidRPr="00997E5F">
        <w:t>Water</w:t>
      </w:r>
      <w:proofErr w:type="spellEnd"/>
      <w:r w:rsidRPr="00997E5F">
        <w:t xml:space="preserve"> Modeling System) eingesetzt.</w:t>
      </w:r>
      <w:r w:rsidR="0061790A">
        <w:t xml:space="preserve"> </w:t>
      </w:r>
    </w:p>
    <w:bookmarkEnd w:id="17"/>
    <w:p w14:paraId="52418837" w14:textId="30D64F7A" w:rsidR="00C66DE5" w:rsidRDefault="00C66DE5" w:rsidP="00C66DE5">
      <w:r w:rsidRPr="00997E5F">
        <w:lastRenderedPageBreak/>
        <w:t>Das vom NLWKN übergebene Bestandsmodell</w:t>
      </w:r>
      <w:r>
        <w:t xml:space="preserve"> s</w:t>
      </w:r>
      <w:r w:rsidRPr="00997E5F">
        <w:t>tellt die Grundlage der hydraulischen Betrachtungen dar</w:t>
      </w:r>
      <w:r>
        <w:t xml:space="preserve">. Im Zuge der Untersuchungen wurden die Randbedingungen neu definiert. Der untere Modellrand wurde mit einem Gefälle von 0,78 </w:t>
      </w:r>
      <w:r>
        <w:rPr>
          <w:rFonts w:cs="Calibri"/>
        </w:rPr>
        <w:t>‰</w:t>
      </w:r>
      <w:r>
        <w:t xml:space="preserve"> belegt, am oberen Modellrand erfolgt die Berücksichtigung des Abflusses des jeweils betrachteten Abflusszustandes.</w:t>
      </w:r>
    </w:p>
    <w:p w14:paraId="37137F39" w14:textId="31D5864D" w:rsidR="00C66DE5" w:rsidRDefault="00C66DE5" w:rsidP="00C66DE5">
      <w:r>
        <w:t>Ebenso erfolgte eine Anpassung der Modellhöhen im Ist-Zustand anhand aktueller Vermessungsdaten.</w:t>
      </w:r>
    </w:p>
    <w:p w14:paraId="05E5D01B" w14:textId="7F1AF4B1" w:rsidR="00A04EBF" w:rsidRDefault="00812A08" w:rsidP="00A04EBF">
      <w:pPr>
        <w:pStyle w:val="berschrift2"/>
      </w:pPr>
      <w:bookmarkStart w:id="27" w:name="_Toc161824916"/>
      <w:r w:rsidRPr="00A04EBF">
        <w:t>Bemessungsabflüsse</w:t>
      </w:r>
      <w:bookmarkEnd w:id="27"/>
    </w:p>
    <w:p w14:paraId="21A851C9" w14:textId="5F73063B" w:rsidR="00313407" w:rsidRDefault="00237224" w:rsidP="00313407">
      <w:r>
        <w:t>Für d</w:t>
      </w:r>
      <w:r w:rsidR="00313407">
        <w:t>ie Modellberechnung wird eine stationäre Berechnung für folgende Abflusszustände</w:t>
      </w:r>
      <w:r w:rsidR="008F63CA">
        <w:t xml:space="preserve"> </w:t>
      </w:r>
      <w:r w:rsidR="00094452">
        <w:fldChar w:fldCharType="begin"/>
      </w:r>
      <w:r w:rsidR="00094452">
        <w:instrText xml:space="preserve"> REF _Ref161818967 \r \h </w:instrText>
      </w:r>
      <w:r w:rsidR="00094452">
        <w:fldChar w:fldCharType="separate"/>
      </w:r>
      <w:r w:rsidR="001A21AC">
        <w:t>/1/</w:t>
      </w:r>
      <w:r w:rsidR="00094452">
        <w:fldChar w:fldCharType="end"/>
      </w:r>
      <w:r w:rsidR="00313407">
        <w:t xml:space="preserve"> durchgeführt:</w:t>
      </w:r>
    </w:p>
    <w:p w14:paraId="515651ED" w14:textId="3B5EE119" w:rsidR="00313407" w:rsidRDefault="00313407" w:rsidP="00313407">
      <w:pPr>
        <w:pStyle w:val="Listenabsatz"/>
        <w:numPr>
          <w:ilvl w:val="0"/>
          <w:numId w:val="24"/>
        </w:numPr>
      </w:pPr>
      <w:r>
        <w:t>MNQ</w:t>
      </w:r>
      <w:r w:rsidR="005038D1">
        <w:t xml:space="preserve"> </w:t>
      </w:r>
      <w:r w:rsidR="00B749FC">
        <w:tab/>
      </w:r>
      <w:r w:rsidR="00B749FC">
        <w:tab/>
      </w:r>
      <w:r w:rsidR="005038D1">
        <w:t xml:space="preserve">= </w:t>
      </w:r>
      <w:r w:rsidR="00B749FC">
        <w:tab/>
      </w:r>
      <w:r w:rsidR="005038D1">
        <w:t>0,0768 m³/s</w:t>
      </w:r>
    </w:p>
    <w:p w14:paraId="7791DCFE" w14:textId="3C997388" w:rsidR="00313407" w:rsidRDefault="00313407" w:rsidP="005038D1">
      <w:pPr>
        <w:pStyle w:val="Listenabsatz"/>
        <w:numPr>
          <w:ilvl w:val="0"/>
          <w:numId w:val="24"/>
        </w:numPr>
      </w:pPr>
      <w:r>
        <w:t>MQ</w:t>
      </w:r>
      <w:r w:rsidR="005038D1">
        <w:t xml:space="preserve"> </w:t>
      </w:r>
      <w:r w:rsidR="00B749FC">
        <w:tab/>
      </w:r>
      <w:r w:rsidR="00B749FC">
        <w:tab/>
      </w:r>
      <w:r w:rsidR="005038D1">
        <w:t xml:space="preserve">= </w:t>
      </w:r>
      <w:r w:rsidR="00B749FC">
        <w:tab/>
      </w:r>
      <w:r w:rsidR="005038D1">
        <w:t>0,4268 m³/s</w:t>
      </w:r>
    </w:p>
    <w:p w14:paraId="31D7EBB1" w14:textId="16D61422" w:rsidR="00313407" w:rsidRDefault="00313407" w:rsidP="005038D1">
      <w:pPr>
        <w:pStyle w:val="Listenabsatz"/>
        <w:numPr>
          <w:ilvl w:val="0"/>
          <w:numId w:val="24"/>
        </w:numPr>
      </w:pPr>
      <w:proofErr w:type="spellStart"/>
      <w:r>
        <w:t>HQ</w:t>
      </w:r>
      <w:r w:rsidRPr="00A7641B">
        <w:rPr>
          <w:vertAlign w:val="subscript"/>
        </w:rPr>
        <w:t>häufig</w:t>
      </w:r>
      <w:proofErr w:type="spellEnd"/>
      <w:r w:rsidR="005038D1" w:rsidRPr="00A7641B">
        <w:t xml:space="preserve"> </w:t>
      </w:r>
      <w:r w:rsidR="00B749FC">
        <w:tab/>
      </w:r>
      <w:r w:rsidR="00A7641B">
        <w:tab/>
      </w:r>
      <w:r w:rsidR="005038D1">
        <w:t xml:space="preserve">= </w:t>
      </w:r>
      <w:r w:rsidR="00B749FC">
        <w:tab/>
      </w:r>
      <w:r w:rsidR="005038D1">
        <w:t>9,0 m³/s</w:t>
      </w:r>
    </w:p>
    <w:p w14:paraId="4379C309" w14:textId="7C72DE85" w:rsidR="00313407" w:rsidRDefault="00313407" w:rsidP="005038D1">
      <w:pPr>
        <w:pStyle w:val="Listenabsatz"/>
        <w:numPr>
          <w:ilvl w:val="0"/>
          <w:numId w:val="24"/>
        </w:numPr>
      </w:pPr>
      <w:r>
        <w:t>HQ</w:t>
      </w:r>
      <w:r w:rsidRPr="000D2FAD">
        <w:rPr>
          <w:vertAlign w:val="subscript"/>
        </w:rPr>
        <w:t>100</w:t>
      </w:r>
      <w:r w:rsidR="005038D1" w:rsidRPr="000D2FAD">
        <w:rPr>
          <w:vertAlign w:val="subscript"/>
        </w:rPr>
        <w:t xml:space="preserve"> </w:t>
      </w:r>
      <w:r w:rsidR="00B749FC">
        <w:tab/>
      </w:r>
      <w:r w:rsidR="00B749FC">
        <w:tab/>
      </w:r>
      <w:r w:rsidR="005038D1">
        <w:t xml:space="preserve">= </w:t>
      </w:r>
      <w:r w:rsidR="00B749FC">
        <w:tab/>
      </w:r>
      <w:r w:rsidR="005038D1">
        <w:t>12, 5 m³/s</w:t>
      </w:r>
    </w:p>
    <w:p w14:paraId="313C1307" w14:textId="4B08DDF6" w:rsidR="00313407" w:rsidRDefault="00313407" w:rsidP="005038D1">
      <w:pPr>
        <w:pStyle w:val="Listenabsatz"/>
        <w:numPr>
          <w:ilvl w:val="0"/>
          <w:numId w:val="24"/>
        </w:numPr>
      </w:pPr>
      <w:proofErr w:type="spellStart"/>
      <w:r>
        <w:t>HQ</w:t>
      </w:r>
      <w:r w:rsidRPr="00A7641B">
        <w:rPr>
          <w:vertAlign w:val="subscript"/>
        </w:rPr>
        <w:t>extrem</w:t>
      </w:r>
      <w:proofErr w:type="spellEnd"/>
      <w:r w:rsidR="005038D1">
        <w:t xml:space="preserve"> </w:t>
      </w:r>
      <w:r w:rsidR="00B749FC">
        <w:tab/>
      </w:r>
      <w:r w:rsidR="005038D1">
        <w:t xml:space="preserve">= </w:t>
      </w:r>
      <w:r w:rsidR="00B749FC">
        <w:tab/>
      </w:r>
      <w:r w:rsidR="005038D1">
        <w:t>16,25 m³/s</w:t>
      </w:r>
    </w:p>
    <w:p w14:paraId="39BA1AF3" w14:textId="7732C0E0" w:rsidR="00A635F9" w:rsidRDefault="00A635F9" w:rsidP="00A635F9">
      <w:pPr>
        <w:pStyle w:val="berschrift2"/>
      </w:pPr>
      <w:bookmarkStart w:id="28" w:name="_Toc161824917"/>
      <w:r>
        <w:t>Modellanpassung</w:t>
      </w:r>
      <w:r w:rsidR="00C66DE5">
        <w:t xml:space="preserve"> und Ergebnisse</w:t>
      </w:r>
      <w:r>
        <w:t xml:space="preserve"> – Ist-Zustand</w:t>
      </w:r>
      <w:bookmarkEnd w:id="28"/>
    </w:p>
    <w:p w14:paraId="1EF4BF77" w14:textId="18F992C8" w:rsidR="00A635F9" w:rsidRDefault="00C66DE5" w:rsidP="00A635F9">
      <w:r>
        <w:t xml:space="preserve">Im Bereich </w:t>
      </w:r>
      <w:r w:rsidR="00A635F9" w:rsidRPr="005E4BF9">
        <w:t xml:space="preserve">unter der Brücke A39 </w:t>
      </w:r>
      <w:r w:rsidR="007B55BD">
        <w:t>(</w:t>
      </w:r>
      <w:proofErr w:type="spellStart"/>
      <w:r w:rsidR="007B55BD">
        <w:t>oberstrom</w:t>
      </w:r>
      <w:proofErr w:type="spellEnd"/>
      <w:r w:rsidR="007B55BD">
        <w:t xml:space="preserve">) </w:t>
      </w:r>
      <w:r w:rsidR="00A635F9" w:rsidRPr="005E4BF9">
        <w:t>und der Brücke der Theodor-Heuss-Straße</w:t>
      </w:r>
      <w:r w:rsidR="007B55BD">
        <w:t>(</w:t>
      </w:r>
      <w:proofErr w:type="spellStart"/>
      <w:proofErr w:type="gramStart"/>
      <w:r w:rsidR="007B55BD">
        <w:t>unterstrom</w:t>
      </w:r>
      <w:proofErr w:type="spellEnd"/>
      <w:r w:rsidR="007B55BD">
        <w:t xml:space="preserve">) </w:t>
      </w:r>
      <w:r>
        <w:t xml:space="preserve"> wurden</w:t>
      </w:r>
      <w:proofErr w:type="gramEnd"/>
      <w:r>
        <w:t xml:space="preserve"> neue Vermessungsdaten übergeben</w:t>
      </w:r>
      <w:r w:rsidR="00A635F9" w:rsidRPr="005E4BF9">
        <w:t xml:space="preserve"> </w:t>
      </w:r>
      <w:r>
        <w:t>Und im Modell eingepflegt</w:t>
      </w:r>
      <w:r w:rsidR="00A635F9" w:rsidRPr="005E4BF9">
        <w:t>.</w:t>
      </w:r>
    </w:p>
    <w:p w14:paraId="36282C31" w14:textId="4681BD8A" w:rsidR="00C66DE5" w:rsidRDefault="00C66DE5" w:rsidP="00C46C41">
      <w:r>
        <w:t>Ebenso erfolgte eine Aktualisierung des Hydro_AS-2D-Modells auf die Version 6.0.2.</w:t>
      </w:r>
    </w:p>
    <w:p w14:paraId="540AF5A1" w14:textId="34E1D001" w:rsidR="00C66DE5" w:rsidRDefault="00C66DE5" w:rsidP="00C46C41">
      <w:r>
        <w:t xml:space="preserve">Die Ergebnisse sind in den Längsschnitten der </w:t>
      </w:r>
      <w:r>
        <w:fldChar w:fldCharType="begin"/>
      </w:r>
      <w:r>
        <w:instrText xml:space="preserve"> REF _Ref161670820 \h  \* MERGEFORMAT </w:instrText>
      </w:r>
      <w:r>
        <w:fldChar w:fldCharType="separate"/>
      </w:r>
      <w:r w:rsidR="001A21AC" w:rsidRPr="001A21AC">
        <w:t>Abbildung 1</w:t>
      </w:r>
      <w:r>
        <w:fldChar w:fldCharType="end"/>
      </w:r>
      <w:r>
        <w:t xml:space="preserve"> und </w:t>
      </w:r>
      <w:r>
        <w:fldChar w:fldCharType="begin"/>
      </w:r>
      <w:r>
        <w:instrText xml:space="preserve"> REF _Ref146885201 \h </w:instrText>
      </w:r>
      <w:r>
        <w:fldChar w:fldCharType="separate"/>
      </w:r>
      <w:r w:rsidR="001A21AC" w:rsidRPr="00953580">
        <w:t xml:space="preserve">Abbildung </w:t>
      </w:r>
      <w:r w:rsidR="001A21AC">
        <w:rPr>
          <w:noProof/>
        </w:rPr>
        <w:t>2</w:t>
      </w:r>
      <w:r>
        <w:fldChar w:fldCharType="end"/>
      </w:r>
      <w:r>
        <w:t xml:space="preserve"> dargestellt.</w:t>
      </w:r>
    </w:p>
    <w:p w14:paraId="15CEAB1F" w14:textId="61D2C288" w:rsidR="00C66DE5" w:rsidRDefault="00C66DE5" w:rsidP="00C46C41">
      <w:r>
        <w:t xml:space="preserve">In der </w:t>
      </w:r>
      <w:r>
        <w:fldChar w:fldCharType="begin"/>
      </w:r>
      <w:r>
        <w:instrText xml:space="preserve"> REF _Ref161670820 \h  \* MERGEFORMAT </w:instrText>
      </w:r>
      <w:r>
        <w:fldChar w:fldCharType="separate"/>
      </w:r>
      <w:r w:rsidR="001A21AC" w:rsidRPr="001A21AC">
        <w:t>Abbildung 1</w:t>
      </w:r>
      <w:r>
        <w:fldChar w:fldCharType="end"/>
      </w:r>
      <w:r>
        <w:t xml:space="preserve"> sind die Ergebnisse den Ergebnisdaten des NLWKN gegenübergestellt. Eine Abweichung ist lediglich </w:t>
      </w:r>
      <w:proofErr w:type="spellStart"/>
      <w:r>
        <w:t>oberstrom</w:t>
      </w:r>
      <w:proofErr w:type="spellEnd"/>
      <w:r>
        <w:t xml:space="preserve"> der Brücke</w:t>
      </w:r>
      <w:r w:rsidR="00AE35FA">
        <w:t xml:space="preserve"> </w:t>
      </w:r>
      <w:r w:rsidR="007B55BD">
        <w:t>A39</w:t>
      </w:r>
      <w:r>
        <w:t xml:space="preserve"> über eine Länge von etwa 50 m zu erkennen. Die Wasserspiegelerhöhung von 5 cm bis 10 cm ist auf die Aktualisierung des Ist-Modells aufgrund der neuen Vermessungsdaten zurückzuführen.</w:t>
      </w:r>
    </w:p>
    <w:p w14:paraId="301351C2" w14:textId="532584F3" w:rsidR="00C66DE5" w:rsidRDefault="00C66DE5" w:rsidP="00C46C41">
      <w:r>
        <w:t xml:space="preserve">Die </w:t>
      </w:r>
      <w:r>
        <w:fldChar w:fldCharType="begin"/>
      </w:r>
      <w:r>
        <w:instrText xml:space="preserve"> REF _Ref146885201 \h </w:instrText>
      </w:r>
      <w:r>
        <w:fldChar w:fldCharType="separate"/>
      </w:r>
      <w:r w:rsidR="001A21AC" w:rsidRPr="00953580">
        <w:t xml:space="preserve">Abbildung </w:t>
      </w:r>
      <w:r w:rsidR="001A21AC">
        <w:rPr>
          <w:noProof/>
        </w:rPr>
        <w:t>2</w:t>
      </w:r>
      <w:r>
        <w:fldChar w:fldCharType="end"/>
      </w:r>
      <w:r>
        <w:t xml:space="preserve"> zeigt die Wasserspiegellagen für alle betrachteten Abflusszustände. Für die Hochwasserabflüsse ergeben sich im Maßnahmengebiet Wasserspiegellagen zwischen 84,7 </w:t>
      </w:r>
      <w:proofErr w:type="spellStart"/>
      <w:r>
        <w:t>mNHN</w:t>
      </w:r>
      <w:proofErr w:type="spellEnd"/>
      <w:r>
        <w:t xml:space="preserve"> und 85,</w:t>
      </w:r>
      <w:r w:rsidR="001014B6">
        <w:t>8</w:t>
      </w:r>
      <w:r>
        <w:t xml:space="preserve">0 </w:t>
      </w:r>
      <w:proofErr w:type="spellStart"/>
      <w:r>
        <w:t>mNHN</w:t>
      </w:r>
      <w:proofErr w:type="spellEnd"/>
      <w:r>
        <w:t>. Bei MQ ergeben sich Wasserspiegellagen von</w:t>
      </w:r>
      <w:r w:rsidR="00AE35FA">
        <w:t xml:space="preserve"> 83,5</w:t>
      </w:r>
      <w:r w:rsidR="001014B6">
        <w:t>0</w:t>
      </w:r>
      <w:r>
        <w:t xml:space="preserve"> </w:t>
      </w:r>
      <w:proofErr w:type="spellStart"/>
      <w:r>
        <w:t>mNHN</w:t>
      </w:r>
      <w:proofErr w:type="spellEnd"/>
      <w:r>
        <w:t xml:space="preserve"> bis </w:t>
      </w:r>
      <w:r w:rsidR="00AE35FA">
        <w:t>84,4</w:t>
      </w:r>
      <w:r w:rsidR="001014B6">
        <w:t>0</w:t>
      </w:r>
      <w:r w:rsidR="00AE35FA">
        <w:t xml:space="preserve"> </w:t>
      </w:r>
      <w:proofErr w:type="spellStart"/>
      <w:r>
        <w:t>mNHN</w:t>
      </w:r>
      <w:proofErr w:type="spellEnd"/>
      <w:r>
        <w:t xml:space="preserve">. Bei MNQ liegen diese ca. </w:t>
      </w:r>
      <w:r w:rsidR="00AE35FA">
        <w:t>20</w:t>
      </w:r>
      <w:r>
        <w:t xml:space="preserve"> </w:t>
      </w:r>
      <w:r w:rsidR="00AE35FA">
        <w:t>c</w:t>
      </w:r>
      <w:r>
        <w:t>m niedriger.</w:t>
      </w:r>
    </w:p>
    <w:p w14:paraId="73A29E07" w14:textId="77777777" w:rsidR="00C66DE5" w:rsidRDefault="00C66DE5" w:rsidP="00C66DE5">
      <w:pPr>
        <w:jc w:val="center"/>
        <w:rPr>
          <w:bCs/>
          <w:i/>
          <w:sz w:val="19"/>
          <w:szCs w:val="19"/>
        </w:rPr>
      </w:pPr>
      <w:r>
        <w:rPr>
          <w:noProof/>
        </w:rPr>
        <w:lastRenderedPageBreak/>
        <w:drawing>
          <wp:inline distT="0" distB="0" distL="0" distR="0" wp14:anchorId="3F90E472" wp14:editId="199AA30B">
            <wp:extent cx="5759450" cy="2852928"/>
            <wp:effectExtent l="0" t="0" r="12700" b="5080"/>
            <wp:docPr id="1830358877" name="Diagramm 1">
              <a:extLst xmlns:a="http://schemas.openxmlformats.org/drawingml/2006/main">
                <a:ext uri="{FF2B5EF4-FFF2-40B4-BE49-F238E27FC236}">
                  <a16:creationId xmlns:a16="http://schemas.microsoft.com/office/drawing/2014/main" id="{754613E4-9413-D6ED-73FA-901F665697B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  <w:bookmarkStart w:id="29" w:name="_Ref161222855"/>
    </w:p>
    <w:p w14:paraId="49F68ADB" w14:textId="79843CA6" w:rsidR="00C66DE5" w:rsidRDefault="00C66DE5" w:rsidP="00C66DE5">
      <w:pPr>
        <w:jc w:val="center"/>
      </w:pPr>
      <w:bookmarkStart w:id="30" w:name="_Ref161670820"/>
      <w:bookmarkStart w:id="31" w:name="_Toc161828895"/>
      <w:r w:rsidRPr="000D2FAD">
        <w:rPr>
          <w:bCs/>
          <w:i/>
          <w:sz w:val="19"/>
          <w:szCs w:val="19"/>
        </w:rPr>
        <w:t xml:space="preserve">Abbildung </w:t>
      </w:r>
      <w:r w:rsidRPr="000D2FAD">
        <w:rPr>
          <w:bCs/>
          <w:i/>
          <w:sz w:val="19"/>
          <w:szCs w:val="19"/>
        </w:rPr>
        <w:fldChar w:fldCharType="begin"/>
      </w:r>
      <w:r w:rsidRPr="000D2FAD">
        <w:rPr>
          <w:bCs/>
          <w:i/>
          <w:sz w:val="19"/>
          <w:szCs w:val="19"/>
        </w:rPr>
        <w:instrText xml:space="preserve"> SEQ Abbildung \* ARABIC </w:instrText>
      </w:r>
      <w:r w:rsidRPr="000D2FAD">
        <w:rPr>
          <w:bCs/>
          <w:i/>
          <w:sz w:val="19"/>
          <w:szCs w:val="19"/>
        </w:rPr>
        <w:fldChar w:fldCharType="separate"/>
      </w:r>
      <w:r w:rsidR="001A21AC">
        <w:rPr>
          <w:bCs/>
          <w:i/>
          <w:noProof/>
          <w:sz w:val="19"/>
          <w:szCs w:val="19"/>
        </w:rPr>
        <w:t>1</w:t>
      </w:r>
      <w:r w:rsidRPr="000D2FAD">
        <w:rPr>
          <w:bCs/>
          <w:i/>
          <w:sz w:val="19"/>
          <w:szCs w:val="19"/>
        </w:rPr>
        <w:fldChar w:fldCharType="end"/>
      </w:r>
      <w:bookmarkEnd w:id="29"/>
      <w:bookmarkEnd w:id="30"/>
      <w:r w:rsidRPr="000D2FAD">
        <w:rPr>
          <w:bCs/>
          <w:i/>
          <w:sz w:val="19"/>
          <w:szCs w:val="19"/>
        </w:rPr>
        <w:t>: Vergleich Ergebnisse Ist-Zustand NLWKN und Hydro_AS-2D</w:t>
      </w:r>
      <w:r>
        <w:rPr>
          <w:bCs/>
          <w:i/>
          <w:sz w:val="19"/>
          <w:szCs w:val="19"/>
        </w:rPr>
        <w:t>-Modell</w:t>
      </w:r>
      <w:bookmarkEnd w:id="31"/>
    </w:p>
    <w:p w14:paraId="47678F9C" w14:textId="3739DF4C" w:rsidR="000D2FAD" w:rsidRDefault="000D2FAD" w:rsidP="000D2FAD">
      <w:pPr>
        <w:jc w:val="center"/>
        <w:rPr>
          <w:bCs/>
          <w:i/>
          <w:sz w:val="19"/>
          <w:szCs w:val="19"/>
        </w:rPr>
      </w:pPr>
      <w:r>
        <w:rPr>
          <w:noProof/>
        </w:rPr>
        <w:drawing>
          <wp:inline distT="0" distB="0" distL="0" distR="0" wp14:anchorId="015912E1" wp14:editId="2D6E852F">
            <wp:extent cx="5759450" cy="2823668"/>
            <wp:effectExtent l="0" t="0" r="12700" b="15240"/>
            <wp:docPr id="1564792935" name="Diagramm 1">
              <a:extLst xmlns:a="http://schemas.openxmlformats.org/drawingml/2006/main">
                <a:ext uri="{FF2B5EF4-FFF2-40B4-BE49-F238E27FC236}">
                  <a16:creationId xmlns:a16="http://schemas.microsoft.com/office/drawing/2014/main" id="{6321DFA2-1B96-CADF-0797-A79FB15408B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14:paraId="2689401A" w14:textId="3656E919" w:rsidR="000922FD" w:rsidRPr="000922FD" w:rsidRDefault="00C46C41" w:rsidP="00960337">
      <w:pPr>
        <w:pStyle w:val="Beschriftung"/>
      </w:pPr>
      <w:bookmarkStart w:id="32" w:name="_Ref146885201"/>
      <w:bookmarkStart w:id="33" w:name="_Toc161828896"/>
      <w:bookmarkStart w:id="34" w:name="_Hlk159335291"/>
      <w:r w:rsidRPr="00953580">
        <w:t xml:space="preserve">Abbildung </w:t>
      </w:r>
      <w:r w:rsidR="000D2FAD">
        <w:fldChar w:fldCharType="begin"/>
      </w:r>
      <w:r w:rsidR="000D2FAD">
        <w:instrText xml:space="preserve"> SEQ Abbildung \* ARABIC </w:instrText>
      </w:r>
      <w:r w:rsidR="000D2FAD">
        <w:fldChar w:fldCharType="separate"/>
      </w:r>
      <w:r w:rsidR="001A21AC">
        <w:rPr>
          <w:noProof/>
        </w:rPr>
        <w:t>2</w:t>
      </w:r>
      <w:r w:rsidR="000D2FAD">
        <w:fldChar w:fldCharType="end"/>
      </w:r>
      <w:bookmarkEnd w:id="32"/>
      <w:r w:rsidRPr="00953580">
        <w:t xml:space="preserve">: </w:t>
      </w:r>
      <w:r w:rsidR="008A0995" w:rsidRPr="00953580">
        <w:t>Längsschnitt</w:t>
      </w:r>
      <w:r w:rsidR="00C66DE5">
        <w:t xml:space="preserve"> Sohle und WSP,</w:t>
      </w:r>
      <w:r w:rsidR="008A0995" w:rsidRPr="00953580">
        <w:t xml:space="preserve"> Ist-Zustand</w:t>
      </w:r>
      <w:r w:rsidR="00C66DE5">
        <w:t xml:space="preserve"> </w:t>
      </w:r>
      <w:r w:rsidR="00C66DE5" w:rsidRPr="000D2FAD">
        <w:t>Hydro_AS-2D</w:t>
      </w:r>
      <w:r w:rsidR="00C66DE5">
        <w:rPr>
          <w:bCs w:val="0"/>
          <w:i w:val="0"/>
        </w:rPr>
        <w:t>-Modell</w:t>
      </w:r>
      <w:bookmarkEnd w:id="33"/>
    </w:p>
    <w:p w14:paraId="70D55EF5" w14:textId="736DF702" w:rsidR="00A04EBF" w:rsidRDefault="00A04EBF" w:rsidP="00A04EBF">
      <w:pPr>
        <w:pStyle w:val="berschrift2"/>
      </w:pPr>
      <w:bookmarkStart w:id="35" w:name="_Toc161824918"/>
      <w:bookmarkEnd w:id="34"/>
      <w:r>
        <w:t>Modellanpassung – Plan-Zustand</w:t>
      </w:r>
      <w:bookmarkEnd w:id="35"/>
    </w:p>
    <w:p w14:paraId="3B6ACF10" w14:textId="1EDEE195" w:rsidR="00D37540" w:rsidRDefault="000922FD" w:rsidP="00D37540">
      <w:r>
        <w:t xml:space="preserve">Zur modelltechnischen Abbildung der Renaturierungsmaßnahmen (Plan-Zustand) wurde das bestehende Berechnungsmodell durch die Einarbeitung </w:t>
      </w:r>
      <w:r w:rsidR="00ED2111">
        <w:t xml:space="preserve">der </w:t>
      </w:r>
      <w:r>
        <w:t>vorgegebene Maßnahmenplanung (Entwurfsplanung</w:t>
      </w:r>
      <w:r w:rsidR="006C5C43">
        <w:t xml:space="preserve"> </w:t>
      </w:r>
      <w:proofErr w:type="spellStart"/>
      <w:r w:rsidR="006C5C43">
        <w:t>agwa</w:t>
      </w:r>
      <w:proofErr w:type="spellEnd"/>
      <w:r w:rsidR="006C5C43">
        <w:t>, Februar 2024</w:t>
      </w:r>
      <w:r>
        <w:t>) fortgeschrieben. Hierzu zählen folgende</w:t>
      </w:r>
      <w:r w:rsidR="00C66DE5">
        <w:t xml:space="preserve"> Maßnahmen</w:t>
      </w:r>
      <w:r>
        <w:t xml:space="preserve">: </w:t>
      </w:r>
    </w:p>
    <w:p w14:paraId="0B965A61" w14:textId="4A438991" w:rsidR="00D37540" w:rsidRDefault="00D37540" w:rsidP="00D37540">
      <w:pPr>
        <w:pStyle w:val="Listenabsatz"/>
        <w:numPr>
          <w:ilvl w:val="0"/>
          <w:numId w:val="25"/>
        </w:numPr>
      </w:pPr>
      <w:r>
        <w:t>Neuverlauf der Fuhse</w:t>
      </w:r>
    </w:p>
    <w:p w14:paraId="2215EC3E" w14:textId="221D5C62" w:rsidR="00D37540" w:rsidRDefault="00D37540" w:rsidP="00D37540">
      <w:pPr>
        <w:pStyle w:val="Listenabsatz"/>
        <w:numPr>
          <w:ilvl w:val="0"/>
          <w:numId w:val="25"/>
        </w:numPr>
      </w:pPr>
      <w:r>
        <w:t>Niedrigwasserrinne, Böschungsneigung</w:t>
      </w:r>
      <w:r w:rsidR="006C5C43">
        <w:t>en</w:t>
      </w:r>
      <w:r>
        <w:t>, Sohl- und Böschungsmaterial</w:t>
      </w:r>
    </w:p>
    <w:p w14:paraId="3E14D86C" w14:textId="4F9FB7EE" w:rsidR="00D37540" w:rsidRDefault="00D37540" w:rsidP="00D37540">
      <w:pPr>
        <w:pStyle w:val="Listenabsatz"/>
        <w:numPr>
          <w:ilvl w:val="0"/>
          <w:numId w:val="25"/>
        </w:numPr>
      </w:pPr>
      <w:r>
        <w:t>Strukturelemente</w:t>
      </w:r>
    </w:p>
    <w:p w14:paraId="5DB87665" w14:textId="06C1DD86" w:rsidR="00194E1A" w:rsidRDefault="00D37540" w:rsidP="00194E1A">
      <w:pPr>
        <w:pStyle w:val="Listenabsatz"/>
        <w:numPr>
          <w:ilvl w:val="0"/>
          <w:numId w:val="25"/>
        </w:numPr>
      </w:pPr>
      <w:r>
        <w:t xml:space="preserve">Verfüllung des alten </w:t>
      </w:r>
      <w:proofErr w:type="spellStart"/>
      <w:r>
        <w:t>Fuhseverlaufs</w:t>
      </w:r>
      <w:proofErr w:type="spellEnd"/>
    </w:p>
    <w:p w14:paraId="0B18867D" w14:textId="64079BEE" w:rsidR="00D37540" w:rsidRDefault="00D37540" w:rsidP="00D37540">
      <w:pPr>
        <w:pStyle w:val="Listenabsatz"/>
        <w:numPr>
          <w:ilvl w:val="0"/>
          <w:numId w:val="25"/>
        </w:numPr>
      </w:pPr>
      <w:r>
        <w:t>Bepflanzung</w:t>
      </w:r>
      <w:r w:rsidR="006C5C43">
        <w:t>en</w:t>
      </w:r>
    </w:p>
    <w:p w14:paraId="40787E47" w14:textId="256EA254" w:rsidR="00313407" w:rsidRDefault="00D37540" w:rsidP="00D37540">
      <w:pPr>
        <w:pStyle w:val="Listenabsatz"/>
        <w:numPr>
          <w:ilvl w:val="0"/>
          <w:numId w:val="25"/>
        </w:numPr>
      </w:pPr>
      <w:r>
        <w:t>Vorländer mit Unterhaltung</w:t>
      </w:r>
    </w:p>
    <w:p w14:paraId="7744A28A" w14:textId="06C0F075" w:rsidR="00194E1A" w:rsidRDefault="00194E1A" w:rsidP="00D37540">
      <w:pPr>
        <w:pStyle w:val="Listenabsatz"/>
        <w:numPr>
          <w:ilvl w:val="0"/>
          <w:numId w:val="25"/>
        </w:numPr>
      </w:pPr>
      <w:proofErr w:type="spellStart"/>
      <w:r>
        <w:lastRenderedPageBreak/>
        <w:t>Umfluter</w:t>
      </w:r>
      <w:proofErr w:type="spellEnd"/>
      <w:r>
        <w:t xml:space="preserve"> und Stillgewässer</w:t>
      </w:r>
    </w:p>
    <w:p w14:paraId="2C27FF5D" w14:textId="0973B47E" w:rsidR="006C5C43" w:rsidRDefault="006C5C43" w:rsidP="00D37540">
      <w:pPr>
        <w:pStyle w:val="Listenabsatz"/>
        <w:numPr>
          <w:ilvl w:val="0"/>
          <w:numId w:val="25"/>
        </w:numPr>
      </w:pPr>
      <w:r>
        <w:t>Rückbau gewässerbegleitender Weg</w:t>
      </w:r>
    </w:p>
    <w:p w14:paraId="3827B97B" w14:textId="2088C46B" w:rsidR="00194E1A" w:rsidRDefault="00AC01BD" w:rsidP="00194E1A">
      <w:pPr>
        <w:pStyle w:val="Listenabsatz"/>
        <w:numPr>
          <w:ilvl w:val="0"/>
          <w:numId w:val="25"/>
        </w:numPr>
      </w:pPr>
      <w:r>
        <w:t>Aussichtshügel</w:t>
      </w:r>
    </w:p>
    <w:p w14:paraId="158F66E3" w14:textId="532B2AC4" w:rsidR="006C5C43" w:rsidRDefault="006C5C43" w:rsidP="006C5C43">
      <w:r>
        <w:t xml:space="preserve">Die </w:t>
      </w:r>
      <w:r>
        <w:fldChar w:fldCharType="begin"/>
      </w:r>
      <w:r>
        <w:instrText xml:space="preserve"> REF _Ref161672157 \h </w:instrText>
      </w:r>
      <w:r>
        <w:fldChar w:fldCharType="separate"/>
      </w:r>
      <w:r w:rsidR="001A21AC" w:rsidRPr="000D2FAD">
        <w:t xml:space="preserve">Abbildung </w:t>
      </w:r>
      <w:r w:rsidR="001A21AC">
        <w:rPr>
          <w:noProof/>
        </w:rPr>
        <w:t>3</w:t>
      </w:r>
      <w:r>
        <w:fldChar w:fldCharType="end"/>
      </w:r>
      <w:r>
        <w:t xml:space="preserve"> zeigt die Modellanpassung vom Ist- zum Plan-Zustand.</w:t>
      </w:r>
      <w:r w:rsidRPr="006C5C43">
        <w:t xml:space="preserve"> </w:t>
      </w:r>
      <w:r>
        <w:t xml:space="preserve">In der </w:t>
      </w:r>
      <w:r>
        <w:fldChar w:fldCharType="begin"/>
      </w:r>
      <w:r>
        <w:instrText xml:space="preserve"> REF _Ref161225760 \h </w:instrText>
      </w:r>
      <w:r>
        <w:fldChar w:fldCharType="separate"/>
      </w:r>
      <w:r w:rsidR="001A21AC" w:rsidRPr="00A04EBF">
        <w:t>Abbildung</w:t>
      </w:r>
      <w:r w:rsidR="001A21AC">
        <w:t> </w:t>
      </w:r>
      <w:r w:rsidR="001A21AC">
        <w:rPr>
          <w:noProof/>
        </w:rPr>
        <w:t>4</w:t>
      </w:r>
      <w:r>
        <w:fldChar w:fldCharType="end"/>
      </w:r>
      <w:r>
        <w:t xml:space="preserve"> ist der gesamte Maßnahmenabschnitt im Plan-Zustand dargestellt. </w:t>
      </w:r>
      <w:r w:rsidRPr="00737992">
        <w:t>Die farblichen Abstufungen repräsentieren die Unterschiede der Geländehöhen im Modellnetz.</w:t>
      </w:r>
    </w:p>
    <w:p w14:paraId="5A1EA248" w14:textId="77777777" w:rsidR="006C5C43" w:rsidRDefault="006C5C43" w:rsidP="006C5C43">
      <w:r>
        <w:t xml:space="preserve">Der Neuverlauf der Fuhse inklusive Niedrigwasserrinne, Bermen und Böschungen wird durch Höhenanpassung entsprechend der Planung in das Modell eingebaut. Dabei werden auch die Böschungsneigungen berücksichtigt. </w:t>
      </w:r>
    </w:p>
    <w:p w14:paraId="64449CA4" w14:textId="348D9081" w:rsidR="006C5C43" w:rsidRDefault="006C5C43" w:rsidP="006C5C43">
      <w:r>
        <w:t>Für die Rauheiten im Neuverlauf werden drei verschiedene Bereiche definiert: Sohle, Mittelwasserböschung und Böschung</w:t>
      </w:r>
      <w:r w:rsidR="004332F4">
        <w:t>/Vorländer</w:t>
      </w:r>
      <w:r>
        <w:t xml:space="preserve"> mit Unterhaltung. Die Strukturelemente im Bereich der Sohle und die Bepflanzungen im Bereich der Ufer/ Vorländer werden ebenfalls über die Anpassung der Rauheitsbeiwerte berücksichtigt.</w:t>
      </w:r>
    </w:p>
    <w:p w14:paraId="373A1C6A" w14:textId="77777777" w:rsidR="006C5C43" w:rsidRDefault="006C5C43" w:rsidP="006C5C43">
      <w:r>
        <w:t xml:space="preserve">Für die Verfüllung des alten </w:t>
      </w:r>
      <w:proofErr w:type="spellStart"/>
      <w:r>
        <w:t>Fuhseverlaufs</w:t>
      </w:r>
      <w:proofErr w:type="spellEnd"/>
      <w:r>
        <w:t xml:space="preserve"> sowie die Implementierung der Aussichtshügel, Vorländer mit Unterhaltung, </w:t>
      </w:r>
      <w:proofErr w:type="spellStart"/>
      <w:r>
        <w:t>Umfluter</w:t>
      </w:r>
      <w:proofErr w:type="spellEnd"/>
      <w:r>
        <w:t xml:space="preserve"> und Stillgewässer wird das Modellnetz um die Planhöhen ergänzt und die entsprechenden Rauheiten angepasst. </w:t>
      </w:r>
    </w:p>
    <w:p w14:paraId="16B3C30F" w14:textId="77777777" w:rsidR="006C5C43" w:rsidRDefault="006C5C43" w:rsidP="006C5C43"/>
    <w:p w14:paraId="396AC98A" w14:textId="77777777" w:rsidR="006C5C43" w:rsidRDefault="006C5C43" w:rsidP="006C5C43">
      <w:pPr>
        <w:jc w:val="center"/>
      </w:pPr>
      <w:r w:rsidRPr="0075404D">
        <w:rPr>
          <w:noProof/>
        </w:rPr>
        <mc:AlternateContent>
          <mc:Choice Requires="wpc">
            <w:drawing>
              <wp:inline distT="0" distB="0" distL="0" distR="0" wp14:anchorId="4FCFBED9" wp14:editId="5F98823D">
                <wp:extent cx="5499735" cy="2136039"/>
                <wp:effectExtent l="0" t="0" r="24765" b="17145"/>
                <wp:docPr id="595662029" name="Zeichenbereich 5956620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>
                        <a:ln>
                          <a:solidFill>
                            <a:schemeClr val="tx1"/>
                          </a:solidFill>
                        </a:ln>
                      </wpc:whole>
                      <pic:pic xmlns:pic="http://schemas.openxmlformats.org/drawingml/2006/picture">
                        <pic:nvPicPr>
                          <pic:cNvPr id="452331543" name="Grafik 45233154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/>
                          <a:srcRect l="3261" t="-1" b="8"/>
                          <a:stretch/>
                        </pic:blipFill>
                        <pic:spPr>
                          <a:xfrm>
                            <a:off x="120827" y="58750"/>
                            <a:ext cx="2595910" cy="20041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48886826" name="Grafik 1048886826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2845612" y="58750"/>
                            <a:ext cx="2507443" cy="20136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09757084" name="Textfeld 1"/>
                        <wps:cNvSpPr txBox="1"/>
                        <wps:spPr>
                          <a:xfrm>
                            <a:off x="157401" y="107031"/>
                            <a:ext cx="886800" cy="24955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69700FB3" w14:textId="77777777" w:rsidR="006C5C43" w:rsidRDefault="006C5C43" w:rsidP="006C5C43">
                              <w:pPr>
                                <w:tabs>
                                  <w:tab w:val="left" w:pos="708"/>
                                </w:tabs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Ist-Zustand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8666597" name="Textfeld 1"/>
                        <wps:cNvSpPr txBox="1"/>
                        <wps:spPr>
                          <a:xfrm>
                            <a:off x="2903443" y="126980"/>
                            <a:ext cx="886460" cy="24892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0B173D18" w14:textId="77777777" w:rsidR="006C5C43" w:rsidRDefault="006C5C43" w:rsidP="006C5C43">
                              <w:pPr>
                                <w:tabs>
                                  <w:tab w:val="left" w:pos="708"/>
                                </w:tabs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Plan-Zustand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3296625" name="Textfeld 3">
                          <a:extLst>
                            <a:ext uri="{FF2B5EF4-FFF2-40B4-BE49-F238E27FC236}">
                              <a16:creationId xmlns:a16="http://schemas.microsoft.com/office/drawing/2014/main" id="{FD461ECA-7EAE-50E3-5C67-82CC194162C7}"/>
                            </a:ext>
                          </a:extLst>
                        </wps:cNvPr>
                        <wps:cNvSpPr txBox="1"/>
                        <wps:spPr>
                          <a:xfrm>
                            <a:off x="1177497" y="919821"/>
                            <a:ext cx="1539240" cy="322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98F881D" w14:textId="5951EF75" w:rsidR="000F0999" w:rsidRPr="00E0292A" w:rsidRDefault="000F0999" w:rsidP="000F0999">
                              <w:pPr>
                                <w:rPr>
                                  <w:rFonts w:asciiTheme="minorHAnsi" w:cstheme="minorBidi"/>
                                  <w:b/>
                                  <w:bCs/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E0292A">
                                <w:rPr>
                                  <w:rFonts w:asciiTheme="minorHAnsi" w:cstheme="minorBidi"/>
                                  <w:b/>
                                  <w:bCs/>
                                  <w:sz w:val="20"/>
                                  <w:szCs w:val="20"/>
                                </w:rPr>
                                <w:t xml:space="preserve">Alte </w:t>
                              </w:r>
                              <w:r w:rsidR="00092C6E">
                                <w:rPr>
                                  <w:rFonts w:asciiTheme="minorHAnsi" w:cstheme="minorBidi"/>
                                  <w:b/>
                                  <w:bCs/>
                                  <w:sz w:val="20"/>
                                  <w:szCs w:val="20"/>
                                </w:rPr>
                                <w:t>Flussa</w:t>
                              </w:r>
                              <w:r w:rsidRPr="00E0292A">
                                <w:rPr>
                                  <w:rFonts w:asciiTheme="minorHAnsi" w:cstheme="minorBidi"/>
                                  <w:b/>
                                  <w:bCs/>
                                  <w:sz w:val="20"/>
                                  <w:szCs w:val="20"/>
                                </w:rPr>
                                <w:t>chse</w:t>
                              </w:r>
                            </w:p>
                          </w:txbxContent>
                        </wps:txbx>
                        <wps:bodyPr wrap="square" rtlCol="0" anchor="t">
                          <a:spAutoFit/>
                        </wps:bodyPr>
                      </wps:wsp>
                      <wps:wsp>
                        <wps:cNvPr id="86325419" name="Gerade Verbindung mit Pfeil 86325419">
                          <a:extLst>
                            <a:ext uri="{FF2B5EF4-FFF2-40B4-BE49-F238E27FC236}">
                              <a16:creationId xmlns:a16="http://schemas.microsoft.com/office/drawing/2014/main" id="{62639B9B-2B9F-ACD6-A5DC-4D7963B0C427}"/>
                            </a:ext>
                          </a:extLst>
                        </wps:cNvPr>
                        <wps:cNvCnPr/>
                        <wps:spPr>
                          <a:xfrm flipV="1">
                            <a:off x="860961" y="817740"/>
                            <a:ext cx="120623" cy="423232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34384637" name="Gerade Verbindung mit Pfeil 1334384637">
                          <a:extLst>
                            <a:ext uri="{FF2B5EF4-FFF2-40B4-BE49-F238E27FC236}">
                              <a16:creationId xmlns:a16="http://schemas.microsoft.com/office/drawing/2014/main" id="{62639B9B-2B9F-ACD6-A5DC-4D7963B0C427}"/>
                            </a:ext>
                          </a:extLst>
                        </wps:cNvPr>
                        <wps:cNvCnPr/>
                        <wps:spPr>
                          <a:xfrm flipV="1">
                            <a:off x="3427901" y="1337843"/>
                            <a:ext cx="120015" cy="42291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57822974" name="Textfeld 3">
                          <a:extLst>
                            <a:ext uri="{FF2B5EF4-FFF2-40B4-BE49-F238E27FC236}">
                              <a16:creationId xmlns:a16="http://schemas.microsoft.com/office/drawing/2014/main" id="{FD461ECA-7EAE-50E3-5C67-82CC194162C7}"/>
                            </a:ext>
                          </a:extLst>
                        </wps:cNvPr>
                        <wps:cNvSpPr txBox="1"/>
                        <wps:spPr>
                          <a:xfrm>
                            <a:off x="2808034" y="1812925"/>
                            <a:ext cx="1539240" cy="322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01A41C4" w14:textId="5B72AF7A" w:rsidR="000F0999" w:rsidRPr="00E0292A" w:rsidRDefault="000F0999" w:rsidP="000F0999">
                              <w:pPr>
                                <w:rPr>
                                  <w:rFonts w:eastAsia="SimSun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E0292A">
                                <w:rPr>
                                  <w:rFonts w:eastAsia="SimSun"/>
                                  <w:b/>
                                  <w:bCs/>
                                  <w:sz w:val="20"/>
                                  <w:szCs w:val="20"/>
                                </w:rPr>
                                <w:t xml:space="preserve">Alte </w:t>
                              </w:r>
                              <w:r w:rsidR="00092C6E">
                                <w:rPr>
                                  <w:rFonts w:eastAsia="SimSun"/>
                                  <w:b/>
                                  <w:bCs/>
                                  <w:sz w:val="20"/>
                                  <w:szCs w:val="20"/>
                                </w:rPr>
                                <w:t>Flussachse</w:t>
                              </w:r>
                            </w:p>
                          </w:txbxContent>
                        </wps:txbx>
                        <wps:bodyPr wrap="square" rtlCol="0" anchor="t">
                          <a:spAutoFit/>
                        </wps:bodyPr>
                      </wps:wsp>
                      <wps:wsp>
                        <wps:cNvPr id="466437186" name="Gerade Verbindung mit Pfeil 466437186">
                          <a:extLst>
                            <a:ext uri="{FF2B5EF4-FFF2-40B4-BE49-F238E27FC236}">
                              <a16:creationId xmlns:a16="http://schemas.microsoft.com/office/drawing/2014/main" id="{62639B9B-2B9F-ACD6-A5DC-4D7963B0C427}"/>
                            </a:ext>
                          </a:extLst>
                        </wps:cNvPr>
                        <wps:cNvCnPr/>
                        <wps:spPr>
                          <a:xfrm flipH="1" flipV="1">
                            <a:off x="4236808" y="892269"/>
                            <a:ext cx="91747" cy="307139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68625009" name="Textfeld 3">
                          <a:extLst>
                            <a:ext uri="{FF2B5EF4-FFF2-40B4-BE49-F238E27FC236}">
                              <a16:creationId xmlns:a16="http://schemas.microsoft.com/office/drawing/2014/main" id="{FD461ECA-7EAE-50E3-5C67-82CC194162C7}"/>
                            </a:ext>
                          </a:extLst>
                        </wps:cNvPr>
                        <wps:cNvSpPr txBox="1"/>
                        <wps:spPr>
                          <a:xfrm>
                            <a:off x="3960495" y="625186"/>
                            <a:ext cx="1539240" cy="322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4234660A" w14:textId="25814F76" w:rsidR="000F0999" w:rsidRPr="00E0292A" w:rsidRDefault="000F0999" w:rsidP="000F0999">
                              <w:pPr>
                                <w:rPr>
                                  <w:rFonts w:eastAsia="SimSun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E0292A">
                                <w:rPr>
                                  <w:rFonts w:eastAsia="SimSun"/>
                                  <w:b/>
                                  <w:bCs/>
                                  <w:sz w:val="20"/>
                                  <w:szCs w:val="20"/>
                                </w:rPr>
                                <w:t xml:space="preserve">Neue </w:t>
                              </w:r>
                              <w:r w:rsidR="00092C6E">
                                <w:rPr>
                                  <w:rFonts w:eastAsia="SimSun"/>
                                  <w:b/>
                                  <w:bCs/>
                                  <w:sz w:val="20"/>
                                  <w:szCs w:val="20"/>
                                </w:rPr>
                                <w:t>Flussachse</w:t>
                              </w:r>
                            </w:p>
                          </w:txbxContent>
                        </wps:txbx>
                        <wps:bodyPr wrap="square" rtlCol="0" anchor="t">
                          <a:sp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4FCFBED9" id="Zeichenbereich 595662029" o:spid="_x0000_s1030" editas="canvas" style="width:433.05pt;height:168.2pt;mso-position-horizontal-relative:char;mso-position-vertical-relative:line" coordsize="54997,213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1" type="#_x0000_t75" style="position:absolute;width:54997;height:21355;visibility:visible;mso-wrap-style:square" filled="t" stroked="t" strokecolor="black [3213]">
                  <v:fill o:detectmouseclick="t"/>
                  <v:path o:connecttype="none"/>
                </v:shape>
                <v:shape id="Grafik 452331543" o:spid="_x0000_s1032" type="#_x0000_t75" style="position:absolute;left:1208;top:587;width:25959;height:200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">
                  <v:imagedata r:id="rId26" o:title="" croptop="-1f" cropbottom="5f" cropleft="2137f"/>
                </v:shape>
                <v:shape id="Grafik 1048886826" o:spid="_x0000_s1033" type="#_x0000_t75" style="position:absolute;left:28456;top:587;width:25074;height:201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">
                  <v:imagedata r:id="rId27" o:title=""/>
                </v:shape>
                <v:shape id="Textfeld 1" o:spid="_x0000_s1034" type="#_x0000_t202" style="position:absolute;left:1574;top:1070;width:8868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" fillcolor="white [3212]" strokecolor="black [3213]" strokeweight=".5pt">
                  <v:textbox>
                    <w:txbxContent>
                      <w:p w14:paraId="69700FB3" w14:textId="77777777" w:rsidR="006C5C43" w:rsidRDefault="006C5C43" w:rsidP="006C5C43">
                        <w:pPr>
                          <w:tabs>
                            <w:tab w:val="left" w:pos="708"/>
                          </w:tabs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Ist-Zustand</w:t>
                        </w:r>
                      </w:p>
                    </w:txbxContent>
                  </v:textbox>
                </v:shape>
                <v:shape id="Textfeld 1" o:spid="_x0000_s1035" type="#_x0000_t202" style="position:absolute;left:29034;top:1269;width:8865;height:2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" fillcolor="white [3212]" strokecolor="black [3213]" strokeweight=".5pt">
                  <v:textbox>
                    <w:txbxContent>
                      <w:p w14:paraId="0B173D18" w14:textId="77777777" w:rsidR="006C5C43" w:rsidRDefault="006C5C43" w:rsidP="006C5C43">
                        <w:pPr>
                          <w:tabs>
                            <w:tab w:val="left" w:pos="708"/>
                          </w:tabs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Plan-Zustand</w:t>
                        </w:r>
                      </w:p>
                    </w:txbxContent>
                  </v:textbox>
                </v:shape>
                <v:shape id="Textfeld 3" o:spid="_x0000_s1036" type="#_x0000_t202" style="position:absolute;left:11774;top:9198;width:15393;height:32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" filled="f" stroked="f">
                  <v:textbox style="mso-fit-shape-to-text:t">
                    <w:txbxContent>
                      <w:p w14:paraId="798F881D" w14:textId="5951EF75" w:rsidR="000F0999" w:rsidRPr="00E0292A" w:rsidRDefault="000F0999" w:rsidP="000F0999">
                        <w:pPr>
                          <w:rPr>
                            <w:rFonts w:asciiTheme="minorHAnsi" w:cstheme="minorBidi"/>
                            <w:b/>
                            <w:bCs/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E0292A">
                          <w:rPr>
                            <w:rFonts w:asciiTheme="minorHAnsi" w:cstheme="minorBidi"/>
                            <w:b/>
                            <w:bCs/>
                            <w:sz w:val="20"/>
                            <w:szCs w:val="20"/>
                          </w:rPr>
                          <w:t xml:space="preserve">Alte </w:t>
                        </w:r>
                        <w:r w:rsidR="00092C6E">
                          <w:rPr>
                            <w:rFonts w:asciiTheme="minorHAnsi" w:cstheme="minorBidi"/>
                            <w:b/>
                            <w:bCs/>
                            <w:sz w:val="20"/>
                            <w:szCs w:val="20"/>
                          </w:rPr>
                          <w:t>Flussa</w:t>
                        </w:r>
                        <w:r w:rsidRPr="00E0292A">
                          <w:rPr>
                            <w:rFonts w:asciiTheme="minorHAnsi" w:cstheme="minorBidi"/>
                            <w:b/>
                            <w:bCs/>
                            <w:sz w:val="20"/>
                            <w:szCs w:val="20"/>
                          </w:rPr>
                          <w:t>chse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Gerade Verbindung mit Pfeil 86325419" o:spid="_x0000_s1037" type="#_x0000_t32" style="position:absolute;left:8609;top:8177;width:1206;height:423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" strokecolor="black [3213]" strokeweight=".5pt">
                  <v:stroke endarrow="block" joinstyle="miter"/>
                </v:shape>
                <v:shape id="Gerade Verbindung mit Pfeil 1334384637" o:spid="_x0000_s1038" type="#_x0000_t32" style="position:absolute;left:34279;top:13378;width:1200;height:422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" strokecolor="black [3213]" strokeweight=".5pt">
                  <v:stroke endarrow="block" joinstyle="miter"/>
                </v:shape>
                <v:shape id="Textfeld 3" o:spid="_x0000_s1039" type="#_x0000_t202" style="position:absolute;left:28080;top:18129;width:15392;height:32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" filled="f" stroked="f">
                  <v:textbox style="mso-fit-shape-to-text:t">
                    <w:txbxContent>
                      <w:p w14:paraId="701A41C4" w14:textId="5B72AF7A" w:rsidR="000F0999" w:rsidRPr="00E0292A" w:rsidRDefault="000F0999" w:rsidP="000F0999">
                        <w:pPr>
                          <w:rPr>
                            <w:rFonts w:eastAsia="SimSun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E0292A">
                          <w:rPr>
                            <w:rFonts w:eastAsia="SimSun"/>
                            <w:b/>
                            <w:bCs/>
                            <w:sz w:val="20"/>
                            <w:szCs w:val="20"/>
                          </w:rPr>
                          <w:t xml:space="preserve">Alte </w:t>
                        </w:r>
                        <w:r w:rsidR="00092C6E">
                          <w:rPr>
                            <w:rFonts w:eastAsia="SimSun"/>
                            <w:b/>
                            <w:bCs/>
                            <w:sz w:val="20"/>
                            <w:szCs w:val="20"/>
                          </w:rPr>
                          <w:t>Flussachse</w:t>
                        </w:r>
                      </w:p>
                    </w:txbxContent>
                  </v:textbox>
                </v:shape>
                <v:shape id="Gerade Verbindung mit Pfeil 466437186" o:spid="_x0000_s1040" type="#_x0000_t32" style="position:absolute;left:42368;top:8922;width:917;height:3072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" strokecolor="black [3213]" strokeweight=".5pt">
                  <v:stroke endarrow="block" joinstyle="miter"/>
                </v:shape>
                <v:shape id="Textfeld 3" o:spid="_x0000_s1041" type="#_x0000_t202" style="position:absolute;left:39604;top:6251;width:15393;height:32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" filled="f" stroked="f">
                  <v:textbox style="mso-fit-shape-to-text:t">
                    <w:txbxContent>
                      <w:p w14:paraId="4234660A" w14:textId="25814F76" w:rsidR="000F0999" w:rsidRPr="00E0292A" w:rsidRDefault="000F0999" w:rsidP="000F0999">
                        <w:pPr>
                          <w:rPr>
                            <w:rFonts w:eastAsia="SimSun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E0292A">
                          <w:rPr>
                            <w:rFonts w:eastAsia="SimSun"/>
                            <w:b/>
                            <w:bCs/>
                            <w:sz w:val="20"/>
                            <w:szCs w:val="20"/>
                          </w:rPr>
                          <w:t xml:space="preserve">Neue </w:t>
                        </w:r>
                        <w:r w:rsidR="00092C6E">
                          <w:rPr>
                            <w:rFonts w:eastAsia="SimSun"/>
                            <w:b/>
                            <w:bCs/>
                            <w:sz w:val="20"/>
                            <w:szCs w:val="20"/>
                          </w:rPr>
                          <w:t>Flussachse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Start w:id="36" w:name="_Ref161225893"/>
    </w:p>
    <w:p w14:paraId="50C27A04" w14:textId="17D73740" w:rsidR="006C5C43" w:rsidRPr="000D2FAD" w:rsidRDefault="006C5C43" w:rsidP="006C5C43">
      <w:pPr>
        <w:pStyle w:val="Beschriftung"/>
      </w:pPr>
      <w:bookmarkStart w:id="37" w:name="_Ref161672157"/>
      <w:bookmarkStart w:id="38" w:name="_Toc161828897"/>
      <w:r w:rsidRPr="000D2FAD">
        <w:t xml:space="preserve">Abbildung </w:t>
      </w:r>
      <w:r w:rsidRPr="000D2FAD">
        <w:fldChar w:fldCharType="begin"/>
      </w:r>
      <w:r w:rsidRPr="000D2FAD">
        <w:instrText xml:space="preserve"> SEQ Abbildung \* ARABIC </w:instrText>
      </w:r>
      <w:r w:rsidRPr="000D2FAD">
        <w:fldChar w:fldCharType="separate"/>
      </w:r>
      <w:r w:rsidR="001A21AC">
        <w:rPr>
          <w:noProof/>
        </w:rPr>
        <w:t>3</w:t>
      </w:r>
      <w:r w:rsidRPr="000D2FAD">
        <w:fldChar w:fldCharType="end"/>
      </w:r>
      <w:bookmarkEnd w:id="36"/>
      <w:bookmarkEnd w:id="37"/>
      <w:r w:rsidRPr="000D2FAD">
        <w:t>: Modellanpassung – Bereich Aussichtshügel, Bepflanzung und Blänke</w:t>
      </w:r>
      <w:bookmarkEnd w:id="38"/>
    </w:p>
    <w:p w14:paraId="19E9DC6A" w14:textId="77777777" w:rsidR="006C5C43" w:rsidRDefault="006C5C43" w:rsidP="006C5C43"/>
    <w:p w14:paraId="61F61E0E" w14:textId="6A75E491" w:rsidR="00572080" w:rsidRPr="00A86D2C" w:rsidRDefault="00A86D2C" w:rsidP="00EC64A1">
      <w:pPr>
        <w:jc w:val="center"/>
        <w:rPr>
          <w:lang w:val="en-US"/>
        </w:rPr>
      </w:pPr>
      <w:r w:rsidRPr="0075404D">
        <w:rPr>
          <w:noProof/>
        </w:rPr>
        <w:lastRenderedPageBreak/>
        <mc:AlternateContent>
          <mc:Choice Requires="wpc">
            <w:drawing>
              <wp:inline distT="0" distB="0" distL="0" distR="0" wp14:anchorId="47CE9000" wp14:editId="47ECC6A2">
                <wp:extent cx="4889500" cy="5061004"/>
                <wp:effectExtent l="0" t="0" r="25400" b="25400"/>
                <wp:docPr id="178454471" name="Zeichenbereich 17845447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>
                        <a:ln>
                          <a:solidFill>
                            <a:schemeClr val="tx1"/>
                          </a:solidFill>
                        </a:ln>
                      </wpc:whole>
                      <pic:pic xmlns:pic="http://schemas.openxmlformats.org/drawingml/2006/picture">
                        <pic:nvPicPr>
                          <pic:cNvPr id="1099689797" name="Grafik 1099689797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38901" y="32897"/>
                            <a:ext cx="4817477" cy="4996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83686561" name="Gerade Verbindung mit Pfeil 1783686561">
                          <a:extLst>
                            <a:ext uri="{FF2B5EF4-FFF2-40B4-BE49-F238E27FC236}">
                              <a16:creationId xmlns:a16="http://schemas.microsoft.com/office/drawing/2014/main" id="{62639B9B-2B9F-ACD6-A5DC-4D7963B0C427}"/>
                            </a:ext>
                          </a:extLst>
                        </wps:cNvPr>
                        <wps:cNvCnPr/>
                        <wps:spPr>
                          <a:xfrm flipH="1" flipV="1">
                            <a:off x="3613124" y="4253160"/>
                            <a:ext cx="489801" cy="443531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59127984" name="Textfeld 3">
                          <a:extLst>
                            <a:ext uri="{FF2B5EF4-FFF2-40B4-BE49-F238E27FC236}">
                              <a16:creationId xmlns:a16="http://schemas.microsoft.com/office/drawing/2014/main" id="{FD461ECA-7EAE-50E3-5C67-82CC194162C7}"/>
                            </a:ext>
                          </a:extLst>
                        </wps:cNvPr>
                        <wps:cNvSpPr txBox="1"/>
                        <wps:spPr>
                          <a:xfrm>
                            <a:off x="2914665" y="4538161"/>
                            <a:ext cx="1539240" cy="353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20EFB9F" w14:textId="29886A64" w:rsidR="002B348C" w:rsidRPr="00092C6E" w:rsidRDefault="00092C6E" w:rsidP="002B348C">
                              <w:pPr>
                                <w:rPr>
                                  <w:rFonts w:eastAsia="SimSun"/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092C6E">
                                <w:rPr>
                                  <w:rFonts w:eastAsia="SimSun"/>
                                  <w:b/>
                                  <w:bCs/>
                                  <w:sz w:val="24"/>
                                </w:rPr>
                                <w:t>Alte Flussachse</w:t>
                              </w:r>
                            </w:p>
                          </w:txbxContent>
                        </wps:txbx>
                        <wps:bodyPr wrap="square" rtlCol="0" anchor="t">
                          <a:spAutoFit/>
                        </wps:bodyPr>
                      </wps:wsp>
                      <wps:wsp>
                        <wps:cNvPr id="891838326" name="Gerade Verbindung mit Pfeil 891838326">
                          <a:extLst>
                            <a:ext uri="{FF2B5EF4-FFF2-40B4-BE49-F238E27FC236}">
                              <a16:creationId xmlns:a16="http://schemas.microsoft.com/office/drawing/2014/main" id="{62639B9B-2B9F-ACD6-A5DC-4D7963B0C427}"/>
                            </a:ext>
                          </a:extLst>
                        </wps:cNvPr>
                        <wps:cNvCnPr/>
                        <wps:spPr>
                          <a:xfrm flipH="1" flipV="1">
                            <a:off x="2440379" y="1104393"/>
                            <a:ext cx="296883" cy="385960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9928182" name="Textfeld 3">
                          <a:extLst>
                            <a:ext uri="{FF2B5EF4-FFF2-40B4-BE49-F238E27FC236}">
                              <a16:creationId xmlns:a16="http://schemas.microsoft.com/office/drawing/2014/main" id="{FD461ECA-7EAE-50E3-5C67-82CC194162C7}"/>
                            </a:ext>
                          </a:extLst>
                        </wps:cNvPr>
                        <wps:cNvSpPr txBox="1"/>
                        <wps:spPr>
                          <a:xfrm>
                            <a:off x="2599203" y="1100195"/>
                            <a:ext cx="1227455" cy="353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2C124401" w14:textId="2BDC4A03" w:rsidR="002B348C" w:rsidRPr="00092C6E" w:rsidRDefault="002B348C" w:rsidP="002B348C">
                              <w:pPr>
                                <w:rPr>
                                  <w:rFonts w:eastAsia="SimSun"/>
                                  <w:b/>
                                  <w:bCs/>
                                  <w:sz w:val="24"/>
                                </w:rPr>
                              </w:pPr>
                              <w:r w:rsidRPr="00092C6E">
                                <w:rPr>
                                  <w:rFonts w:eastAsia="SimSun"/>
                                  <w:b/>
                                  <w:bCs/>
                                  <w:sz w:val="24"/>
                                </w:rPr>
                                <w:t xml:space="preserve">Neue </w:t>
                              </w:r>
                              <w:r w:rsidR="00092C6E" w:rsidRPr="00092C6E">
                                <w:rPr>
                                  <w:rFonts w:eastAsia="SimSun"/>
                                  <w:b/>
                                  <w:bCs/>
                                  <w:sz w:val="24"/>
                                </w:rPr>
                                <w:t>Flussachse</w:t>
                              </w:r>
                            </w:p>
                          </w:txbxContent>
                        </wps:txbx>
                        <wps:bodyPr wrap="square" rtlCol="0" anchor="t">
                          <a:sp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47CE9000" id="Zeichenbereich 178454471" o:spid="_x0000_s1042" editas="canvas" style="width:385pt;height:398.5pt;mso-position-horizontal-relative:char;mso-position-vertical-relative:line" coordsize="48895,506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">
                <v:shape id="_x0000_s1043" type="#_x0000_t75" style="position:absolute;width:48895;height:50609;visibility:visible;mso-wrap-style:square" filled="t" stroked="t" strokecolor="black [3213]">
                  <v:fill o:detectmouseclick="t"/>
                  <v:path o:connecttype="none"/>
                </v:shape>
                <v:shape id="Grafik 1099689797" o:spid="_x0000_s1044" type="#_x0000_t75" style="position:absolute;left:389;top:328;width:48174;height:49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">
                  <v:imagedata r:id="rId29" o:title=""/>
                </v:shape>
                <v:shape id="Gerade Verbindung mit Pfeil 1783686561" o:spid="_x0000_s1045" type="#_x0000_t32" style="position:absolute;left:36131;top:42531;width:4898;height:443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" strokecolor="black [3213]" strokeweight="2.25pt">
                  <v:stroke endarrow="block" joinstyle="miter"/>
                </v:shape>
                <v:shape id="Textfeld 3" o:spid="_x0000_s1046" type="#_x0000_t202" style="position:absolute;left:29146;top:45381;width:15393;height:35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" filled="f" stroked="f">
                  <v:textbox style="mso-fit-shape-to-text:t">
                    <w:txbxContent>
                      <w:p w14:paraId="720EFB9F" w14:textId="29886A64" w:rsidR="002B348C" w:rsidRPr="00092C6E" w:rsidRDefault="00092C6E" w:rsidP="002B348C">
                        <w:pPr>
                          <w:rPr>
                            <w:rFonts w:eastAsia="SimSun"/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092C6E">
                          <w:rPr>
                            <w:rFonts w:eastAsia="SimSun"/>
                            <w:b/>
                            <w:bCs/>
                            <w:sz w:val="24"/>
                          </w:rPr>
                          <w:t>Alte Flussachse</w:t>
                        </w:r>
                      </w:p>
                    </w:txbxContent>
                  </v:textbox>
                </v:shape>
                <v:shape id="Gerade Verbindung mit Pfeil 891838326" o:spid="_x0000_s1047" type="#_x0000_t32" style="position:absolute;left:24403;top:11043;width:2969;height:386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" strokecolor="black [3213]" strokeweight="2.25pt">
                  <v:stroke endarrow="block" joinstyle="miter"/>
                </v:shape>
                <v:shape id="Textfeld 3" o:spid="_x0000_s1048" type="#_x0000_t202" style="position:absolute;left:25992;top:11001;width:12274;height:35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" filled="f" stroked="f">
                  <v:textbox style="mso-fit-shape-to-text:t">
                    <w:txbxContent>
                      <w:p w14:paraId="2C124401" w14:textId="2BDC4A03" w:rsidR="002B348C" w:rsidRPr="00092C6E" w:rsidRDefault="002B348C" w:rsidP="002B348C">
                        <w:pPr>
                          <w:rPr>
                            <w:rFonts w:eastAsia="SimSun"/>
                            <w:b/>
                            <w:bCs/>
                            <w:sz w:val="24"/>
                          </w:rPr>
                        </w:pPr>
                        <w:r w:rsidRPr="00092C6E">
                          <w:rPr>
                            <w:rFonts w:eastAsia="SimSun"/>
                            <w:b/>
                            <w:bCs/>
                            <w:sz w:val="24"/>
                          </w:rPr>
                          <w:t xml:space="preserve">Neue </w:t>
                        </w:r>
                        <w:r w:rsidR="00092C6E" w:rsidRPr="00092C6E">
                          <w:rPr>
                            <w:rFonts w:eastAsia="SimSun"/>
                            <w:b/>
                            <w:bCs/>
                            <w:sz w:val="24"/>
                          </w:rPr>
                          <w:t>Flussachse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5461D9D" w14:textId="500F6972" w:rsidR="00572080" w:rsidRDefault="00572080" w:rsidP="00960337">
      <w:pPr>
        <w:pStyle w:val="Beschriftung"/>
      </w:pPr>
      <w:bookmarkStart w:id="39" w:name="_Ref161225760"/>
      <w:bookmarkStart w:id="40" w:name="_Toc161828898"/>
      <w:r w:rsidRPr="00A04EBF">
        <w:t>Abbildung</w:t>
      </w:r>
      <w:r w:rsidR="006C5C43">
        <w:t> </w:t>
      </w:r>
      <w:r w:rsidR="000D2FAD">
        <w:fldChar w:fldCharType="begin"/>
      </w:r>
      <w:r w:rsidR="000D2FAD">
        <w:instrText xml:space="preserve"> SEQ Abbildung \* ARABIC </w:instrText>
      </w:r>
      <w:r w:rsidR="000D2FAD">
        <w:fldChar w:fldCharType="separate"/>
      </w:r>
      <w:r w:rsidR="001A21AC">
        <w:rPr>
          <w:noProof/>
        </w:rPr>
        <w:t>4</w:t>
      </w:r>
      <w:r w:rsidR="000D2FAD">
        <w:rPr>
          <w:noProof/>
        </w:rPr>
        <w:fldChar w:fldCharType="end"/>
      </w:r>
      <w:bookmarkEnd w:id="39"/>
      <w:r w:rsidRPr="00A04EBF">
        <w:t>:</w:t>
      </w:r>
      <w:r w:rsidR="006C5C43">
        <w:t xml:space="preserve"> </w:t>
      </w:r>
      <w:r>
        <w:t xml:space="preserve">Modellanpassung </w:t>
      </w:r>
      <w:r w:rsidR="00082F51">
        <w:t>–</w:t>
      </w:r>
      <w:r>
        <w:t xml:space="preserve"> Draufsicht</w:t>
      </w:r>
      <w:r w:rsidR="00082F51">
        <w:t xml:space="preserve"> </w:t>
      </w:r>
      <w:r w:rsidR="006C5C43">
        <w:t>Maßnahmenbereich</w:t>
      </w:r>
      <w:bookmarkEnd w:id="40"/>
    </w:p>
    <w:p w14:paraId="1B0CE928" w14:textId="55E2B829" w:rsidR="0048042C" w:rsidRDefault="00A04EBF" w:rsidP="0048042C">
      <w:pPr>
        <w:pStyle w:val="berschrift2"/>
      </w:pPr>
      <w:bookmarkStart w:id="41" w:name="_Toc161824919"/>
      <w:r>
        <w:t>Ergebnisse Plan-Zustand</w:t>
      </w:r>
      <w:bookmarkEnd w:id="41"/>
    </w:p>
    <w:p w14:paraId="08B32CA2" w14:textId="0FE95D24" w:rsidR="006C5C43" w:rsidRDefault="00E129E4" w:rsidP="0048042C">
      <w:r>
        <w:t xml:space="preserve">Die Ergebnisse der hydraulischen Berechnung des Plan-Zustands </w:t>
      </w:r>
      <w:r w:rsidR="007A7ADA">
        <w:t xml:space="preserve">sind in </w:t>
      </w:r>
      <w:r w:rsidR="007A7ADA" w:rsidRPr="007A7ADA">
        <w:fldChar w:fldCharType="begin"/>
      </w:r>
      <w:r w:rsidR="007A7ADA" w:rsidRPr="007A7ADA">
        <w:instrText xml:space="preserve"> REF _Ref161231355 \h </w:instrText>
      </w:r>
      <w:r w:rsidR="007A7ADA">
        <w:instrText xml:space="preserve"> \* MERGEFORMAT </w:instrText>
      </w:r>
      <w:r w:rsidR="007A7ADA" w:rsidRPr="007A7ADA">
        <w:fldChar w:fldCharType="separate"/>
      </w:r>
      <w:r w:rsidR="001A21AC" w:rsidRPr="001A21AC">
        <w:t>Abbildung 5</w:t>
      </w:r>
      <w:r w:rsidR="007A7ADA" w:rsidRPr="007A7ADA">
        <w:fldChar w:fldCharType="end"/>
      </w:r>
      <w:r w:rsidR="006C5C43">
        <w:t xml:space="preserve"> entlang der neuen Gewässerachse</w:t>
      </w:r>
      <w:r w:rsidR="007A7ADA">
        <w:t xml:space="preserve"> und</w:t>
      </w:r>
      <w:r w:rsidR="006C5C43">
        <w:t xml:space="preserve"> in </w:t>
      </w:r>
      <w:r w:rsidR="007A7ADA" w:rsidRPr="007A7ADA">
        <w:fldChar w:fldCharType="begin"/>
      </w:r>
      <w:r w:rsidR="007A7ADA" w:rsidRPr="007A7ADA">
        <w:instrText xml:space="preserve"> REF _Ref161231356 \h </w:instrText>
      </w:r>
      <w:r w:rsidR="007A7ADA">
        <w:instrText xml:space="preserve"> \* MERGEFORMAT </w:instrText>
      </w:r>
      <w:r w:rsidR="007A7ADA" w:rsidRPr="007A7ADA">
        <w:fldChar w:fldCharType="separate"/>
      </w:r>
      <w:r w:rsidR="001A21AC" w:rsidRPr="001A21AC">
        <w:t>Abbildung 6</w:t>
      </w:r>
      <w:r w:rsidR="007A7ADA" w:rsidRPr="007A7ADA">
        <w:fldChar w:fldCharType="end"/>
      </w:r>
      <w:r w:rsidR="001A3D81">
        <w:t xml:space="preserve"> zusammen mit den WSP des Ist-Zustandes</w:t>
      </w:r>
      <w:r w:rsidR="007A7ADA">
        <w:t xml:space="preserve"> </w:t>
      </w:r>
      <w:r w:rsidR="006C5C43">
        <w:t xml:space="preserve">entlang der alten </w:t>
      </w:r>
      <w:proofErr w:type="spellStart"/>
      <w:r w:rsidR="006C5C43">
        <w:t>Gewässerache</w:t>
      </w:r>
      <w:proofErr w:type="spellEnd"/>
      <w:r w:rsidR="006C5C43">
        <w:t xml:space="preserve"> </w:t>
      </w:r>
      <w:r w:rsidR="007A7ADA">
        <w:t>dargestellt.</w:t>
      </w:r>
    </w:p>
    <w:p w14:paraId="6E03C7B3" w14:textId="0CDC0DB4" w:rsidR="001A3D81" w:rsidRDefault="001A3D81" w:rsidP="001A3D81">
      <w:r>
        <w:t xml:space="preserve">Die Wassertiefen im Plan-Zustand ergeben sich im neuen </w:t>
      </w:r>
      <w:proofErr w:type="spellStart"/>
      <w:r>
        <w:t>Fuhseverlauf</w:t>
      </w:r>
      <w:proofErr w:type="spellEnd"/>
      <w:r>
        <w:t xml:space="preserve"> beim MQ zu ca. </w:t>
      </w:r>
      <w:r w:rsidR="00E879AB">
        <w:t>80</w:t>
      </w:r>
      <w:r>
        <w:t xml:space="preserve"> cm und beim MNQ zu ca. </w:t>
      </w:r>
      <w:r w:rsidR="00E879AB">
        <w:t>50</w:t>
      </w:r>
      <w:r>
        <w:t xml:space="preserve"> cm (vgl. </w:t>
      </w:r>
      <w:r w:rsidRPr="007A7ADA">
        <w:fldChar w:fldCharType="begin"/>
      </w:r>
      <w:r w:rsidRPr="007A7ADA">
        <w:instrText xml:space="preserve"> REF _Ref161231355 \h </w:instrText>
      </w:r>
      <w:r>
        <w:instrText xml:space="preserve"> \* MERGEFORMAT </w:instrText>
      </w:r>
      <w:r w:rsidRPr="007A7ADA">
        <w:fldChar w:fldCharType="separate"/>
      </w:r>
      <w:r w:rsidR="001A21AC" w:rsidRPr="001A21AC">
        <w:t>Abbildung 5</w:t>
      </w:r>
      <w:r w:rsidRPr="007A7ADA">
        <w:fldChar w:fldCharType="end"/>
      </w:r>
      <w:r>
        <w:t>). I</w:t>
      </w:r>
      <w:r w:rsidR="00E879AB">
        <w:t>m</w:t>
      </w:r>
      <w:r>
        <w:t xml:space="preserve"> Hochwasserfall (</w:t>
      </w:r>
      <w:proofErr w:type="spellStart"/>
      <w:r>
        <w:t>HQ</w:t>
      </w:r>
      <w:r w:rsidRPr="00E129E4">
        <w:rPr>
          <w:vertAlign w:val="subscript"/>
        </w:rPr>
        <w:t>haeufig</w:t>
      </w:r>
      <w:proofErr w:type="spellEnd"/>
      <w:r>
        <w:t>, HQ</w:t>
      </w:r>
      <w:r w:rsidRPr="00E129E4">
        <w:rPr>
          <w:vertAlign w:val="subscript"/>
        </w:rPr>
        <w:t>100</w:t>
      </w:r>
      <w:r>
        <w:t xml:space="preserve"> und </w:t>
      </w:r>
      <w:proofErr w:type="spellStart"/>
      <w:r>
        <w:t>HQ</w:t>
      </w:r>
      <w:r w:rsidRPr="00E129E4">
        <w:rPr>
          <w:vertAlign w:val="subscript"/>
        </w:rPr>
        <w:t>extrem</w:t>
      </w:r>
      <w:proofErr w:type="spellEnd"/>
      <w:r>
        <w:t>) liegen sie zwischen</w:t>
      </w:r>
      <w:r w:rsidR="00E879AB">
        <w:t xml:space="preserve"> 1,8</w:t>
      </w:r>
      <w:r>
        <w:t xml:space="preserve"> m und </w:t>
      </w:r>
      <w:r w:rsidR="00E879AB">
        <w:t xml:space="preserve">2,1 </w:t>
      </w:r>
      <w:r>
        <w:t>m.</w:t>
      </w:r>
    </w:p>
    <w:p w14:paraId="621EEA2D" w14:textId="66D022F4" w:rsidR="001A3D81" w:rsidRDefault="001A3D81" w:rsidP="0048042C">
      <w:r>
        <w:t>Die Verläufe der Wasserspiegellagen sind bei größeren Abflüssen (</w:t>
      </w:r>
      <w:proofErr w:type="spellStart"/>
      <w:r>
        <w:t>HQ</w:t>
      </w:r>
      <w:r w:rsidRPr="00E129E4">
        <w:rPr>
          <w:vertAlign w:val="subscript"/>
        </w:rPr>
        <w:t>haeufig</w:t>
      </w:r>
      <w:proofErr w:type="spellEnd"/>
      <w:r>
        <w:t>, HQ</w:t>
      </w:r>
      <w:r w:rsidRPr="00E129E4">
        <w:rPr>
          <w:vertAlign w:val="subscript"/>
        </w:rPr>
        <w:t>100</w:t>
      </w:r>
      <w:r>
        <w:t xml:space="preserve"> und </w:t>
      </w:r>
      <w:proofErr w:type="spellStart"/>
      <w:r>
        <w:t>HQ</w:t>
      </w:r>
      <w:r w:rsidRPr="00E129E4">
        <w:rPr>
          <w:vertAlign w:val="subscript"/>
        </w:rPr>
        <w:t>extrem</w:t>
      </w:r>
      <w:proofErr w:type="spellEnd"/>
      <w:r>
        <w:t>) im Plan-Zustand zwischen Station 0 und 7</w:t>
      </w:r>
      <w:r w:rsidR="001A21AC">
        <w:t>5</w:t>
      </w:r>
      <w:r>
        <w:t xml:space="preserve">0 leicht unter denen des Ist-Zustands (vgl. </w:t>
      </w:r>
      <w:r w:rsidRPr="007A7ADA">
        <w:fldChar w:fldCharType="begin"/>
      </w:r>
      <w:r w:rsidRPr="007A7ADA">
        <w:instrText xml:space="preserve"> REF _Ref161231356 \h </w:instrText>
      </w:r>
      <w:r>
        <w:instrText xml:space="preserve"> \* MERGEFORMAT </w:instrText>
      </w:r>
      <w:r w:rsidRPr="007A7ADA">
        <w:fldChar w:fldCharType="separate"/>
      </w:r>
      <w:r w:rsidR="001A21AC" w:rsidRPr="001A21AC">
        <w:t>Abbildung 6</w:t>
      </w:r>
      <w:r w:rsidRPr="007A7ADA">
        <w:fldChar w:fldCharType="end"/>
      </w:r>
      <w:r>
        <w:t xml:space="preserve">). Die Wasserspiegel der Abflüsse liegen zwischen Modelleinlauf und Station 750 etwas unter denen des Ist-Zustands. Der maximale WSP-Anstieg im HW-Fall ergibt sich bei einem </w:t>
      </w:r>
      <w:proofErr w:type="spellStart"/>
      <w:r>
        <w:t>HQ</w:t>
      </w:r>
      <w:r w:rsidRPr="00E129E4">
        <w:rPr>
          <w:vertAlign w:val="subscript"/>
        </w:rPr>
        <w:t>haeufig</w:t>
      </w:r>
      <w:proofErr w:type="spellEnd"/>
      <w:r>
        <w:t xml:space="preserve"> zu</w:t>
      </w:r>
      <w:r w:rsidR="0035018F">
        <w:t xml:space="preserve"> 8</w:t>
      </w:r>
      <w:r>
        <w:t xml:space="preserve"> cm.</w:t>
      </w:r>
    </w:p>
    <w:p w14:paraId="24FDEB22" w14:textId="0B5EF03B" w:rsidR="001A21AC" w:rsidRDefault="001A3D81" w:rsidP="0048042C">
      <w:r>
        <w:t>Für die Abflüsse MNQ und MQ ist zu erkennen, dass mit dem Plan-Zustand jeweils höhere Wasserspiegellage (bis zu 30 cm) erzielt werden können.</w:t>
      </w:r>
    </w:p>
    <w:p w14:paraId="353760F2" w14:textId="6208D00F" w:rsidR="00DD50AC" w:rsidRDefault="000D2FAD" w:rsidP="00DD50AC">
      <w:r>
        <w:rPr>
          <w:noProof/>
        </w:rPr>
        <w:lastRenderedPageBreak/>
        <w:drawing>
          <wp:inline distT="0" distB="0" distL="0" distR="0" wp14:anchorId="2E46426F" wp14:editId="34CE3C13">
            <wp:extent cx="5759450" cy="2596896"/>
            <wp:effectExtent l="0" t="0" r="12700" b="13335"/>
            <wp:docPr id="378031958" name="Diagramm 1">
              <a:extLst xmlns:a="http://schemas.openxmlformats.org/drawingml/2006/main">
                <a:ext uri="{FF2B5EF4-FFF2-40B4-BE49-F238E27FC236}">
                  <a16:creationId xmlns:a16="http://schemas.microsoft.com/office/drawing/2014/main" id="{64F7D5CE-19AC-4FF4-8372-AF3E72A3326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14:paraId="515B41BC" w14:textId="3FB498D1" w:rsidR="00DD50AC" w:rsidRDefault="00DD50AC" w:rsidP="00DD50AC">
      <w:pPr>
        <w:jc w:val="center"/>
        <w:rPr>
          <w:bCs/>
          <w:i/>
          <w:sz w:val="19"/>
          <w:szCs w:val="19"/>
        </w:rPr>
      </w:pPr>
      <w:bookmarkStart w:id="42" w:name="_Ref161231355"/>
      <w:bookmarkStart w:id="43" w:name="_Toc161828899"/>
      <w:r w:rsidRPr="00953580">
        <w:rPr>
          <w:bCs/>
          <w:i/>
          <w:sz w:val="19"/>
          <w:szCs w:val="19"/>
        </w:rPr>
        <w:t>Abbildung</w:t>
      </w:r>
      <w:r w:rsidR="006C5C43">
        <w:rPr>
          <w:bCs/>
          <w:i/>
          <w:sz w:val="19"/>
          <w:szCs w:val="19"/>
        </w:rPr>
        <w:t> </w:t>
      </w:r>
      <w:r w:rsidRPr="00953580">
        <w:rPr>
          <w:bCs/>
          <w:i/>
          <w:sz w:val="19"/>
          <w:szCs w:val="19"/>
        </w:rPr>
        <w:fldChar w:fldCharType="begin"/>
      </w:r>
      <w:r w:rsidRPr="00953580">
        <w:rPr>
          <w:bCs/>
          <w:i/>
          <w:sz w:val="19"/>
          <w:szCs w:val="19"/>
        </w:rPr>
        <w:instrText xml:space="preserve"> SEQ Abbildung \* ARABIC </w:instrText>
      </w:r>
      <w:r w:rsidRPr="00953580">
        <w:rPr>
          <w:bCs/>
          <w:i/>
          <w:sz w:val="19"/>
          <w:szCs w:val="19"/>
        </w:rPr>
        <w:fldChar w:fldCharType="separate"/>
      </w:r>
      <w:r w:rsidR="00853291">
        <w:rPr>
          <w:bCs/>
          <w:i/>
          <w:noProof/>
          <w:sz w:val="19"/>
          <w:szCs w:val="19"/>
        </w:rPr>
        <w:t>5</w:t>
      </w:r>
      <w:r w:rsidRPr="00953580">
        <w:rPr>
          <w:bCs/>
          <w:i/>
          <w:sz w:val="19"/>
          <w:szCs w:val="19"/>
        </w:rPr>
        <w:fldChar w:fldCharType="end"/>
      </w:r>
      <w:bookmarkEnd w:id="42"/>
      <w:r w:rsidRPr="00953580">
        <w:rPr>
          <w:bCs/>
          <w:i/>
          <w:sz w:val="19"/>
          <w:szCs w:val="19"/>
        </w:rPr>
        <w:t xml:space="preserve">:Längsschnitt </w:t>
      </w:r>
      <w:r>
        <w:rPr>
          <w:rFonts w:hint="eastAsia"/>
          <w:bCs/>
          <w:i/>
          <w:sz w:val="19"/>
          <w:szCs w:val="19"/>
          <w:lang w:eastAsia="zh-CN"/>
        </w:rPr>
        <w:t>auf neuen Flussachse Plan</w:t>
      </w:r>
      <w:r w:rsidRPr="00953580">
        <w:rPr>
          <w:bCs/>
          <w:i/>
          <w:sz w:val="19"/>
          <w:szCs w:val="19"/>
        </w:rPr>
        <w:t>-Zustand</w:t>
      </w:r>
      <w:r w:rsidR="001A21AC">
        <w:rPr>
          <w:bCs/>
          <w:i/>
          <w:sz w:val="19"/>
          <w:szCs w:val="19"/>
        </w:rPr>
        <w:t>, Wasserspiegellagen</w:t>
      </w:r>
      <w:bookmarkEnd w:id="43"/>
    </w:p>
    <w:p w14:paraId="674E1C1E" w14:textId="405FD758" w:rsidR="008C508E" w:rsidRPr="00A04EBF" w:rsidRDefault="000D2FAD" w:rsidP="000D2FAD">
      <w:pPr>
        <w:jc w:val="center"/>
      </w:pPr>
      <w:r>
        <w:rPr>
          <w:noProof/>
        </w:rPr>
        <w:drawing>
          <wp:inline distT="0" distB="0" distL="0" distR="0" wp14:anchorId="509E6D9A" wp14:editId="6E7E625B">
            <wp:extent cx="5759450" cy="3043123"/>
            <wp:effectExtent l="0" t="0" r="12700" b="5080"/>
            <wp:docPr id="584174291" name="Diagramm 1">
              <a:extLst xmlns:a="http://schemas.openxmlformats.org/drawingml/2006/main">
                <a:ext uri="{FF2B5EF4-FFF2-40B4-BE49-F238E27FC236}">
                  <a16:creationId xmlns:a16="http://schemas.microsoft.com/office/drawing/2014/main" id="{36A58866-F6EC-C139-D3D5-BE61410C83A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14:paraId="5A88A5C9" w14:textId="485C5CAF" w:rsidR="00DD50AC" w:rsidRDefault="00DD50AC" w:rsidP="00DD50AC">
      <w:pPr>
        <w:jc w:val="center"/>
        <w:rPr>
          <w:bCs/>
          <w:i/>
          <w:sz w:val="19"/>
          <w:szCs w:val="19"/>
        </w:rPr>
      </w:pPr>
      <w:bookmarkStart w:id="44" w:name="_Ref161231356"/>
      <w:bookmarkStart w:id="45" w:name="_Toc161828900"/>
      <w:r w:rsidRPr="00953580">
        <w:rPr>
          <w:bCs/>
          <w:i/>
          <w:sz w:val="19"/>
          <w:szCs w:val="19"/>
        </w:rPr>
        <w:t>Abbildung</w:t>
      </w:r>
      <w:r w:rsidR="006C5C43">
        <w:rPr>
          <w:bCs/>
          <w:i/>
          <w:sz w:val="19"/>
          <w:szCs w:val="19"/>
        </w:rPr>
        <w:t> </w:t>
      </w:r>
      <w:r w:rsidRPr="00953580">
        <w:rPr>
          <w:bCs/>
          <w:i/>
          <w:sz w:val="19"/>
          <w:szCs w:val="19"/>
        </w:rPr>
        <w:fldChar w:fldCharType="begin"/>
      </w:r>
      <w:r w:rsidRPr="00953580">
        <w:rPr>
          <w:bCs/>
          <w:i/>
          <w:sz w:val="19"/>
          <w:szCs w:val="19"/>
        </w:rPr>
        <w:instrText xml:space="preserve"> SEQ Abbildung \* ARABIC </w:instrText>
      </w:r>
      <w:r w:rsidRPr="00953580">
        <w:rPr>
          <w:bCs/>
          <w:i/>
          <w:sz w:val="19"/>
          <w:szCs w:val="19"/>
        </w:rPr>
        <w:fldChar w:fldCharType="separate"/>
      </w:r>
      <w:r w:rsidR="00853291">
        <w:rPr>
          <w:bCs/>
          <w:i/>
          <w:noProof/>
          <w:sz w:val="19"/>
          <w:szCs w:val="19"/>
        </w:rPr>
        <w:t>6</w:t>
      </w:r>
      <w:r w:rsidRPr="00953580">
        <w:rPr>
          <w:bCs/>
          <w:i/>
          <w:sz w:val="19"/>
          <w:szCs w:val="19"/>
        </w:rPr>
        <w:fldChar w:fldCharType="end"/>
      </w:r>
      <w:bookmarkEnd w:id="44"/>
      <w:r w:rsidRPr="00953580">
        <w:rPr>
          <w:bCs/>
          <w:i/>
          <w:sz w:val="19"/>
          <w:szCs w:val="19"/>
        </w:rPr>
        <w:t>: Längsschnitt</w:t>
      </w:r>
      <w:r>
        <w:rPr>
          <w:rFonts w:hint="eastAsia"/>
          <w:bCs/>
          <w:i/>
          <w:sz w:val="19"/>
          <w:szCs w:val="19"/>
          <w:lang w:eastAsia="zh-CN"/>
        </w:rPr>
        <w:t xml:space="preserve"> auf alten Flussachse</w:t>
      </w:r>
      <w:r w:rsidRPr="00953580">
        <w:rPr>
          <w:bCs/>
          <w:i/>
          <w:sz w:val="19"/>
          <w:szCs w:val="19"/>
        </w:rPr>
        <w:t xml:space="preserve"> Ist-</w:t>
      </w:r>
      <w:r>
        <w:rPr>
          <w:rFonts w:hint="eastAsia"/>
          <w:bCs/>
          <w:i/>
          <w:sz w:val="19"/>
          <w:szCs w:val="19"/>
          <w:lang w:eastAsia="zh-CN"/>
        </w:rPr>
        <w:t xml:space="preserve"> und Plan-</w:t>
      </w:r>
      <w:r w:rsidRPr="00953580">
        <w:rPr>
          <w:bCs/>
          <w:i/>
          <w:sz w:val="19"/>
          <w:szCs w:val="19"/>
        </w:rPr>
        <w:t>Zustand</w:t>
      </w:r>
      <w:r w:rsidR="001A21AC">
        <w:rPr>
          <w:bCs/>
          <w:i/>
          <w:sz w:val="19"/>
          <w:szCs w:val="19"/>
        </w:rPr>
        <w:t>, Wasserspiegellagen</w:t>
      </w:r>
      <w:bookmarkEnd w:id="45"/>
    </w:p>
    <w:p w14:paraId="3FE73893" w14:textId="597A07FD" w:rsidR="003A6C21" w:rsidRDefault="003A6C21" w:rsidP="009E6741">
      <w:r>
        <w:t>D</w:t>
      </w:r>
      <w:r w:rsidR="001A21AC">
        <w:t xml:space="preserve">ie Fließgeschwindigkeiten entlang der neuen Gewässerachse </w:t>
      </w:r>
      <w:r>
        <w:t xml:space="preserve">liegen abhängig des Abflusszustandes </w:t>
      </w:r>
      <w:r w:rsidR="001A21AC">
        <w:t xml:space="preserve">bei ca. </w:t>
      </w:r>
      <w:r>
        <w:t xml:space="preserve">0,1 </w:t>
      </w:r>
      <w:r w:rsidR="001A21AC">
        <w:t>m/s</w:t>
      </w:r>
      <w:r>
        <w:t xml:space="preserve"> bei MNQ bis zu 0,6 m/s bei </w:t>
      </w:r>
      <w:proofErr w:type="spellStart"/>
      <w:r>
        <w:t>HQ</w:t>
      </w:r>
      <w:r w:rsidRPr="003A6C21">
        <w:rPr>
          <w:vertAlign w:val="subscript"/>
        </w:rPr>
        <w:t>extrem</w:t>
      </w:r>
      <w:proofErr w:type="spellEnd"/>
      <w:r>
        <w:t>. Ausgenommen hiervon sind die Bereiche unter</w:t>
      </w:r>
      <w:r w:rsidR="00965BBA">
        <w:t>-</w:t>
      </w:r>
      <w:r>
        <w:t xml:space="preserve"> und </w:t>
      </w:r>
      <w:proofErr w:type="spellStart"/>
      <w:r>
        <w:t>oberstrom</w:t>
      </w:r>
      <w:proofErr w:type="spellEnd"/>
      <w:r>
        <w:t xml:space="preserve"> der Brücken. Hier ergeben sich Fließgeschwindigkeiten von bis zu 1,6 m/s bei einem </w:t>
      </w:r>
      <w:proofErr w:type="spellStart"/>
      <w:r>
        <w:t>HQ</w:t>
      </w:r>
      <w:r w:rsidRPr="003A6C21">
        <w:rPr>
          <w:vertAlign w:val="subscript"/>
        </w:rPr>
        <w:t>extrem</w:t>
      </w:r>
      <w:proofErr w:type="spellEnd"/>
      <w:r>
        <w:t>.</w:t>
      </w:r>
    </w:p>
    <w:p w14:paraId="384FFC15" w14:textId="4A2AF2ED" w:rsidR="009E6741" w:rsidRDefault="003A6C21" w:rsidP="009E6741">
      <w:r>
        <w:t>D</w:t>
      </w:r>
      <w:r w:rsidR="001A21AC">
        <w:t xml:space="preserve">ie </w:t>
      </w:r>
      <w:r>
        <w:t xml:space="preserve">maximalen </w:t>
      </w:r>
      <w:r w:rsidR="001A21AC">
        <w:t>S</w:t>
      </w:r>
      <w:r w:rsidR="00D83C12">
        <w:t>ch</w:t>
      </w:r>
      <w:r w:rsidR="001A21AC">
        <w:t xml:space="preserve">ubspannungen im Maßnahmengebiet entlang der neuen Gewässerachse liegen überwiegend bei etwa </w:t>
      </w:r>
      <w:r w:rsidR="00965BBA">
        <w:t>3</w:t>
      </w:r>
      <w:r w:rsidR="001A21AC">
        <w:t xml:space="preserve"> N/m²</w:t>
      </w:r>
      <w:r>
        <w:t xml:space="preserve"> bis 5 N/m²</w:t>
      </w:r>
      <w:r w:rsidR="001A21AC">
        <w:t xml:space="preserve">. Höhere Schubspannungen ergeben sich mit </w:t>
      </w:r>
      <w:r w:rsidR="00965BBA">
        <w:t>15</w:t>
      </w:r>
      <w:r w:rsidR="001A21AC">
        <w:t xml:space="preserve"> N/m²</w:t>
      </w:r>
      <w:r w:rsidR="00965BBA" w:rsidRPr="00965BBA">
        <w:t>bis</w:t>
      </w:r>
      <w:r w:rsidR="001A21AC" w:rsidRPr="00965BBA">
        <w:t xml:space="preserve"> 2</w:t>
      </w:r>
      <w:r w:rsidR="00965BBA" w:rsidRPr="00965BBA">
        <w:t>5</w:t>
      </w:r>
      <w:r w:rsidR="00965BBA">
        <w:t> </w:t>
      </w:r>
      <w:r w:rsidR="001A21AC">
        <w:t xml:space="preserve">N/m² </w:t>
      </w:r>
      <w:r w:rsidR="00965BBA">
        <w:t xml:space="preserve">unter- und </w:t>
      </w:r>
      <w:proofErr w:type="spellStart"/>
      <w:r w:rsidR="00965BBA">
        <w:t>oberstrom</w:t>
      </w:r>
      <w:proofErr w:type="spellEnd"/>
      <w:r w:rsidR="00965BBA">
        <w:t xml:space="preserve"> der Brücken und im Bereich des Abschlags in den neuen Gewässerverlauf der Fuhse bei Stationierung </w:t>
      </w:r>
      <w:r w:rsidR="003C2CD5">
        <w:t>1.000 der neuen Gewässerachse</w:t>
      </w:r>
      <w:r w:rsidR="001A21AC">
        <w:t>.</w:t>
      </w:r>
    </w:p>
    <w:p w14:paraId="2A29AB58" w14:textId="35314E11" w:rsidR="001A21AC" w:rsidRDefault="001A21AC" w:rsidP="001A21AC">
      <w:r>
        <w:t xml:space="preserve">Die Fließgeschwindigkeiten und Schubspannungen im Ist- und Plan-Zustand entlang der jeweiligen Gewässerachse </w:t>
      </w:r>
      <w:r w:rsidR="003A6C21">
        <w:t>sind</w:t>
      </w:r>
      <w:r>
        <w:t xml:space="preserve"> der Anlage 2 zu entnehmen. </w:t>
      </w:r>
    </w:p>
    <w:p w14:paraId="253887DD" w14:textId="77777777" w:rsidR="00824F80" w:rsidRDefault="00824F80">
      <w:pPr>
        <w:spacing w:after="0"/>
        <w:jc w:val="left"/>
      </w:pPr>
      <w:r>
        <w:br w:type="page"/>
      </w:r>
    </w:p>
    <w:p w14:paraId="56A8DD29" w14:textId="687A805E" w:rsidR="00824F80" w:rsidRDefault="009E6741" w:rsidP="009E6741">
      <w:r>
        <w:lastRenderedPageBreak/>
        <w:t xml:space="preserve">In der </w:t>
      </w:r>
      <w:r>
        <w:rPr>
          <w:iCs/>
        </w:rPr>
        <w:fldChar w:fldCharType="begin"/>
      </w:r>
      <w:r w:rsidRPr="0048042C">
        <w:rPr>
          <w:iCs/>
        </w:rPr>
        <w:instrText xml:space="preserve"> REF _Ref161226821 \h  \* MERGEFORMAT </w:instrText>
      </w:r>
      <w:r>
        <w:rPr>
          <w:iCs/>
        </w:rPr>
      </w:r>
      <w:r>
        <w:rPr>
          <w:iCs/>
        </w:rPr>
        <w:fldChar w:fldCharType="separate"/>
      </w:r>
      <w:r w:rsidR="00853291" w:rsidRPr="00853291">
        <w:rPr>
          <w:bCs/>
          <w:iCs/>
        </w:rPr>
        <w:t>Abbildung</w:t>
      </w:r>
      <w:r w:rsidR="00853291" w:rsidRPr="00853291">
        <w:rPr>
          <w:bCs/>
          <w:i/>
        </w:rPr>
        <w:t xml:space="preserve"> </w:t>
      </w:r>
      <w:r w:rsidR="00853291" w:rsidRPr="00853291">
        <w:rPr>
          <w:bCs/>
          <w:iCs/>
          <w:noProof/>
        </w:rPr>
        <w:t>7</w:t>
      </w:r>
      <w:r>
        <w:fldChar w:fldCharType="end"/>
      </w:r>
      <w:r>
        <w:t xml:space="preserve"> ist das Überschwemmungsgebiet für den Lastfall HQ</w:t>
      </w:r>
      <w:r w:rsidRPr="00936C11">
        <w:rPr>
          <w:vertAlign w:val="subscript"/>
        </w:rPr>
        <w:t>100</w:t>
      </w:r>
      <w:r>
        <w:t xml:space="preserve"> im Ist- und Plan-Zustand dargestellt. Die Überschwemmungsfläche verringert sich geringfügig</w:t>
      </w:r>
      <w:r w:rsidR="00824F80">
        <w:t>.</w:t>
      </w:r>
    </w:p>
    <w:p w14:paraId="7DC521B8" w14:textId="77777777" w:rsidR="009E6741" w:rsidRPr="0075404D" w:rsidRDefault="009E6741" w:rsidP="009E6741">
      <w:pPr>
        <w:rPr>
          <w:rStyle w:val="BeschriftungZchn"/>
        </w:rPr>
      </w:pPr>
      <w:r w:rsidRPr="0075404D">
        <w:rPr>
          <w:noProof/>
        </w:rPr>
        <mc:AlternateContent>
          <mc:Choice Requires="wpc">
            <w:drawing>
              <wp:inline distT="0" distB="0" distL="0" distR="0" wp14:anchorId="685A1BBD" wp14:editId="088D4F5A">
                <wp:extent cx="5356225" cy="4859696"/>
                <wp:effectExtent l="0" t="0" r="15875" b="17145"/>
                <wp:docPr id="7" name="Zeichenbereich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>
                        <a:ln>
                          <a:solidFill>
                            <a:schemeClr val="tx1"/>
                          </a:solidFill>
                        </a:ln>
                      </wpc:whole>
                      <pic:pic xmlns:pic="http://schemas.openxmlformats.org/drawingml/2006/picture">
                        <pic:nvPicPr>
                          <pic:cNvPr id="1355371134" name="Grafik 1355371134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57597" y="36038"/>
                            <a:ext cx="5223362" cy="47952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7225917" name="Gerade Verbindung mit Pfeil 697225917">
                          <a:extLst>
                            <a:ext uri="{FF2B5EF4-FFF2-40B4-BE49-F238E27FC236}">
                              <a16:creationId xmlns:a16="http://schemas.microsoft.com/office/drawing/2014/main" id="{62639B9B-2B9F-ACD6-A5DC-4D7963B0C427}"/>
                            </a:ext>
                          </a:extLst>
                        </wps:cNvPr>
                        <wps:cNvCnPr/>
                        <wps:spPr>
                          <a:xfrm flipH="1" flipV="1">
                            <a:off x="1629004" y="1755782"/>
                            <a:ext cx="336362" cy="373406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89918564" name="Textfeld 3">
                          <a:extLst>
                            <a:ext uri="{FF2B5EF4-FFF2-40B4-BE49-F238E27FC236}">
                              <a16:creationId xmlns:a16="http://schemas.microsoft.com/office/drawing/2014/main" id="{96B3E0A1-7D74-46C6-962E-96516715C2CA}"/>
                            </a:ext>
                          </a:extLst>
                        </wps:cNvPr>
                        <wps:cNvSpPr txBox="1"/>
                        <wps:spPr>
                          <a:xfrm rot="19455506">
                            <a:off x="14219" y="354073"/>
                            <a:ext cx="1321435" cy="338455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5883247A" w14:textId="77777777" w:rsidR="003462BD" w:rsidRDefault="003462BD" w:rsidP="003462BD">
                              <w:pPr>
                                <w:rPr>
                                  <w:rFonts w:asciiTheme="minorHAnsi" w:cstheme="minorBidi"/>
                                  <w:b/>
                                  <w:bCs/>
                                  <w:color w:val="FFFFFF" w:themeColor="background1"/>
                                  <w:szCs w:val="22"/>
                                </w:rPr>
                              </w:pPr>
                              <w:r>
                                <w:rPr>
                                  <w:rFonts w:asciiTheme="minorHAnsi" w:cstheme="minorBidi"/>
                                  <w:b/>
                                  <w:bCs/>
                                  <w:color w:val="FFFFFF" w:themeColor="background1"/>
                                  <w:szCs w:val="22"/>
                                </w:rPr>
                                <w:t>Theodor-Heuss-Str.</w:t>
                              </w:r>
                            </w:p>
                          </w:txbxContent>
                        </wps:txbx>
                        <wps:bodyPr wrap="square" rtlCol="0" anchor="t">
                          <a:spAutoFit/>
                        </wps:bodyPr>
                      </wps:wsp>
                      <wps:wsp>
                        <wps:cNvPr id="234490459" name="Textfeld 3">
                          <a:extLst>
                            <a:ext uri="{FF2B5EF4-FFF2-40B4-BE49-F238E27FC236}">
                              <a16:creationId xmlns:a16="http://schemas.microsoft.com/office/drawing/2014/main" id="{6FE96E92-9EE8-4B27-BC0B-2BB3D5D49578}"/>
                            </a:ext>
                          </a:extLst>
                        </wps:cNvPr>
                        <wps:cNvSpPr txBox="1"/>
                        <wps:spPr>
                          <a:xfrm rot="19500271">
                            <a:off x="3364944" y="4172905"/>
                            <a:ext cx="1321435" cy="338455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33BA6CFA" w14:textId="77777777" w:rsidR="003462BD" w:rsidRDefault="003462BD" w:rsidP="003462BD">
                              <w:pPr>
                                <w:rPr>
                                  <w:rFonts w:asciiTheme="minorHAnsi" w:cstheme="minorBidi"/>
                                  <w:b/>
                                  <w:bCs/>
                                  <w:color w:val="FFFFFF" w:themeColor="background1"/>
                                  <w:szCs w:val="22"/>
                                </w:rPr>
                              </w:pPr>
                              <w:r>
                                <w:rPr>
                                  <w:rFonts w:asciiTheme="minorHAnsi" w:cstheme="minorBidi"/>
                                  <w:b/>
                                  <w:bCs/>
                                  <w:color w:val="FFFFFF" w:themeColor="background1"/>
                                  <w:szCs w:val="22"/>
                                </w:rPr>
                                <w:t>A39</w:t>
                              </w:r>
                            </w:p>
                          </w:txbxContent>
                        </wps:txbx>
                        <wps:bodyPr wrap="square" rtlCol="0" anchor="t">
                          <a:spAutoFit/>
                        </wps:bodyPr>
                      </wps:wsp>
                      <wps:wsp>
                        <wps:cNvPr id="1069156212" name="Textfeld 3">
                          <a:extLst>
                            <a:ext uri="{FF2B5EF4-FFF2-40B4-BE49-F238E27FC236}">
                              <a16:creationId xmlns:a16="http://schemas.microsoft.com/office/drawing/2014/main" id="{96B3E0A1-7D74-46C6-962E-96516715C2CA}"/>
                            </a:ext>
                          </a:extLst>
                        </wps:cNvPr>
                        <wps:cNvSpPr txBox="1"/>
                        <wps:spPr>
                          <a:xfrm>
                            <a:off x="1361596" y="1955403"/>
                            <a:ext cx="1320800" cy="338455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14:paraId="748C403F" w14:textId="19B13CDD" w:rsidR="003462BD" w:rsidRDefault="003462BD" w:rsidP="003462BD">
                              <w:pPr>
                                <w:rPr>
                                  <w:rFonts w:eastAsia="SimSun"/>
                                  <w:b/>
                                  <w:bCs/>
                                  <w:color w:val="FFFFFF"/>
                                  <w:szCs w:val="22"/>
                                </w:rPr>
                              </w:pPr>
                              <w:r>
                                <w:rPr>
                                  <w:rFonts w:eastAsia="SimSun"/>
                                  <w:b/>
                                  <w:bCs/>
                                  <w:color w:val="FFFFFF"/>
                                  <w:szCs w:val="22"/>
                                </w:rPr>
                                <w:t>Fuhse</w:t>
                              </w:r>
                            </w:p>
                          </w:txbxContent>
                        </wps:txbx>
                        <wps:bodyPr wrap="square" rtlCol="0" anchor="t">
                          <a:sp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85A1BBD" id="Zeichenbereich 7" o:spid="_x0000_s1049" editas="canvas" style="width:421.75pt;height:382.65pt;mso-position-horizontal-relative:char;mso-position-vertical-relative:line" coordsize="53562,485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">
                <v:shape id="_x0000_s1050" type="#_x0000_t75" style="position:absolute;width:53562;height:48596;visibility:visible;mso-wrap-style:square" filled="t" stroked="t" strokecolor="black [3213]">
                  <v:fill o:detectmouseclick="t"/>
                  <v:path o:connecttype="none"/>
                </v:shape>
                <v:shape id="Grafik 1355371134" o:spid="_x0000_s1051" type="#_x0000_t75" style="position:absolute;left:575;top:360;width:52234;height:479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">
                  <v:imagedata r:id="rId33" o:title=""/>
                </v:shape>
                <v:shape id="Gerade Verbindung mit Pfeil 697225917" o:spid="_x0000_s1052" type="#_x0000_t32" style="position:absolute;left:16290;top:17557;width:3363;height:3734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" strokecolor="white [3212]" strokeweight=".5pt">
                  <v:stroke endarrow="block" joinstyle="miter"/>
                </v:shape>
                <v:shape id="Textfeld 3" o:spid="_x0000_s1053" type="#_x0000_t202" style="position:absolute;left:142;top:3540;width:13214;height:3385;rotation:-234235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" filled="f" stroked="f">
                  <v:textbox style="mso-fit-shape-to-text:t">
                    <w:txbxContent>
                      <w:p w14:paraId="5883247A" w14:textId="77777777" w:rsidR="003462BD" w:rsidRDefault="003462BD" w:rsidP="003462BD">
                        <w:pPr>
                          <w:rPr>
                            <w:rFonts w:asciiTheme="minorHAnsi" w:cstheme="minorBidi"/>
                            <w:b/>
                            <w:bCs/>
                            <w:color w:val="FFFFFF" w:themeColor="background1"/>
                            <w:szCs w:val="22"/>
                          </w:rPr>
                        </w:pPr>
                        <w:r>
                          <w:rPr>
                            <w:rFonts w:asciiTheme="minorHAnsi" w:cstheme="minorBidi"/>
                            <w:b/>
                            <w:bCs/>
                            <w:color w:val="FFFFFF" w:themeColor="background1"/>
                            <w:szCs w:val="22"/>
                          </w:rPr>
                          <w:t>Theodor-Heuss-Str.</w:t>
                        </w:r>
                      </w:p>
                    </w:txbxContent>
                  </v:textbox>
                </v:shape>
                <v:shape id="Textfeld 3" o:spid="_x0000_s1054" type="#_x0000_t202" style="position:absolute;left:33649;top:41729;width:13214;height:3384;rotation:-229346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" filled="f" stroked="f">
                  <v:textbox style="mso-fit-shape-to-text:t">
                    <w:txbxContent>
                      <w:p w14:paraId="33BA6CFA" w14:textId="77777777" w:rsidR="003462BD" w:rsidRDefault="003462BD" w:rsidP="003462BD">
                        <w:pPr>
                          <w:rPr>
                            <w:rFonts w:asciiTheme="minorHAnsi" w:cstheme="minorBidi"/>
                            <w:b/>
                            <w:bCs/>
                            <w:color w:val="FFFFFF" w:themeColor="background1"/>
                            <w:szCs w:val="22"/>
                          </w:rPr>
                        </w:pPr>
                        <w:r>
                          <w:rPr>
                            <w:rFonts w:asciiTheme="minorHAnsi" w:cstheme="minorBidi"/>
                            <w:b/>
                            <w:bCs/>
                            <w:color w:val="FFFFFF" w:themeColor="background1"/>
                            <w:szCs w:val="22"/>
                          </w:rPr>
                          <w:t>A39</w:t>
                        </w:r>
                      </w:p>
                    </w:txbxContent>
                  </v:textbox>
                </v:shape>
                <v:shape id="Textfeld 3" o:spid="_x0000_s1055" type="#_x0000_t202" style="position:absolute;left:13615;top:19554;width:13208;height:3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" filled="f" stroked="f">
                  <v:textbox style="mso-fit-shape-to-text:t">
                    <w:txbxContent>
                      <w:p w14:paraId="748C403F" w14:textId="19B13CDD" w:rsidR="003462BD" w:rsidRDefault="003462BD" w:rsidP="003462BD">
                        <w:pPr>
                          <w:rPr>
                            <w:rFonts w:eastAsia="SimSun"/>
                            <w:b/>
                            <w:bCs/>
                            <w:color w:val="FFFFFF"/>
                            <w:szCs w:val="22"/>
                          </w:rPr>
                        </w:pPr>
                        <w:r>
                          <w:rPr>
                            <w:rFonts w:eastAsia="SimSun"/>
                            <w:b/>
                            <w:bCs/>
                            <w:color w:val="FFFFFF"/>
                            <w:szCs w:val="22"/>
                          </w:rPr>
                          <w:t>Fuhse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EAB9AB0" w14:textId="676434A9" w:rsidR="009E6741" w:rsidRPr="00A04EBF" w:rsidRDefault="009E6741" w:rsidP="009E6741">
      <w:pPr>
        <w:pStyle w:val="Beschriftung"/>
        <w:rPr>
          <w:lang w:eastAsia="zh-CN"/>
        </w:rPr>
      </w:pPr>
      <w:bookmarkStart w:id="46" w:name="_Ref161226821"/>
      <w:bookmarkStart w:id="47" w:name="_Toc161828901"/>
      <w:r w:rsidRPr="00953580">
        <w:t xml:space="preserve">Abbildung </w:t>
      </w:r>
      <w:r>
        <w:fldChar w:fldCharType="begin"/>
      </w:r>
      <w:r>
        <w:instrText xml:space="preserve"> SEQ Abbildung \* ARABIC </w:instrText>
      </w:r>
      <w:r>
        <w:fldChar w:fldCharType="separate"/>
      </w:r>
      <w:r w:rsidR="00853291">
        <w:rPr>
          <w:noProof/>
        </w:rPr>
        <w:t>7</w:t>
      </w:r>
      <w:r>
        <w:rPr>
          <w:noProof/>
        </w:rPr>
        <w:fldChar w:fldCharType="end"/>
      </w:r>
      <w:bookmarkEnd w:id="46"/>
      <w:r w:rsidRPr="00953580">
        <w:t xml:space="preserve">: </w:t>
      </w:r>
      <w:r>
        <w:rPr>
          <w:lang w:eastAsia="zh-CN"/>
        </w:rPr>
        <w:t>HQ100-Überschwemmungsgebiete i</w:t>
      </w:r>
      <w:r w:rsidR="00824F80">
        <w:rPr>
          <w:lang w:eastAsia="zh-CN"/>
        </w:rPr>
        <w:t>m</w:t>
      </w:r>
      <w:r>
        <w:rPr>
          <w:lang w:eastAsia="zh-CN"/>
        </w:rPr>
        <w:t xml:space="preserve"> Ist- und Plan-Zustand</w:t>
      </w:r>
      <w:r w:rsidR="00824F80">
        <w:rPr>
          <w:lang w:eastAsia="zh-CN"/>
        </w:rPr>
        <w:t xml:space="preserve"> (Modell)</w:t>
      </w:r>
      <w:bookmarkEnd w:id="47"/>
    </w:p>
    <w:p w14:paraId="0C9B2CB4" w14:textId="23AB66E7" w:rsidR="00936C11" w:rsidRDefault="00936C11" w:rsidP="00936C11">
      <w:pPr>
        <w:pStyle w:val="berschrift1"/>
      </w:pPr>
      <w:bookmarkStart w:id="48" w:name="_Toc161824920"/>
      <w:r>
        <w:t>Zusammenfassung</w:t>
      </w:r>
      <w:bookmarkEnd w:id="48"/>
    </w:p>
    <w:p w14:paraId="072D9CFA" w14:textId="14D214CF" w:rsidR="009E6741" w:rsidRDefault="009E6741" w:rsidP="009E6741">
      <w:r>
        <w:t xml:space="preserve">Die Auswirkungen der von der Ingenieurgemeinschaft </w:t>
      </w:r>
      <w:proofErr w:type="spellStart"/>
      <w:r>
        <w:t>agwa</w:t>
      </w:r>
      <w:proofErr w:type="spellEnd"/>
      <w:r>
        <w:t xml:space="preserve"> GmbH geplanten Renaturierungsmaßnahmen in der Fuhse in Salzgitter-Lebenstedt zwischen der A39 und der Theodor-Heuss-Straße wurden mittels eines hy</w:t>
      </w:r>
      <w:r w:rsidR="00824F80">
        <w:t>d</w:t>
      </w:r>
      <w:r>
        <w:t>ronumerischen 2d-Modells für verschiedene Abflusszustände betrachtet.</w:t>
      </w:r>
    </w:p>
    <w:p w14:paraId="17D73D20" w14:textId="664754C9" w:rsidR="009E6741" w:rsidRDefault="00936C11" w:rsidP="0048042C">
      <w:r>
        <w:t xml:space="preserve">Durch die </w:t>
      </w:r>
      <w:r w:rsidR="009E6741">
        <w:t>Renaturierungsmaßnahmen wurde ein</w:t>
      </w:r>
      <w:r>
        <w:t xml:space="preserve"> Wasserspiegel</w:t>
      </w:r>
      <w:r w:rsidR="009E6741">
        <w:t>anstieg im Vergleich zum Ist-Zustand b</w:t>
      </w:r>
      <w:r>
        <w:t xml:space="preserve">ei den Lastfällen MNQ und MQ </w:t>
      </w:r>
      <w:r w:rsidR="009E6741">
        <w:t>ermittelt</w:t>
      </w:r>
      <w:r>
        <w:t xml:space="preserve">. </w:t>
      </w:r>
      <w:r w:rsidR="009E6741">
        <w:t xml:space="preserve">Die Wasserspiegellagen im Hochwasserfall verändern sich nur geringfügig. </w:t>
      </w:r>
      <w:r w:rsidR="00824F80">
        <w:t>Für den</w:t>
      </w:r>
      <w:r w:rsidR="009E6741">
        <w:t xml:space="preserve"> HQ</w:t>
      </w:r>
      <w:r w:rsidR="009E6741" w:rsidRPr="00824F80">
        <w:rPr>
          <w:vertAlign w:val="subscript"/>
        </w:rPr>
        <w:t>100</w:t>
      </w:r>
      <w:r w:rsidR="009E6741">
        <w:t>-Lastfall</w:t>
      </w:r>
      <w:r w:rsidR="00824F80">
        <w:t xml:space="preserve"> wurde ein leicht geringeres Überschwemmungsgebiet ermittelt</w:t>
      </w:r>
      <w:r w:rsidR="009E6741">
        <w:t>.</w:t>
      </w:r>
    </w:p>
    <w:p w14:paraId="526F0D07" w14:textId="77777777" w:rsidR="005449EF" w:rsidRPr="00DD50AC" w:rsidRDefault="005449EF" w:rsidP="00DD50AC"/>
    <w:p w14:paraId="2628433A" w14:textId="77777777" w:rsidR="0028114B" w:rsidRPr="00A04EBF" w:rsidRDefault="0028114B" w:rsidP="0028114B"/>
    <w:p w14:paraId="12FAE22B" w14:textId="77777777" w:rsidR="0028114B" w:rsidRPr="00A04EBF" w:rsidRDefault="0028114B" w:rsidP="0028114B">
      <w:pPr>
        <w:ind w:left="5672"/>
      </w:pPr>
      <w:r w:rsidRPr="00A04EBF">
        <w:t>Aufgestellt:</w:t>
      </w:r>
    </w:p>
    <w:p w14:paraId="3D87E720" w14:textId="74FC9BCA" w:rsidR="00904228" w:rsidRPr="009E6741" w:rsidRDefault="0028114B" w:rsidP="009E6741">
      <w:pPr>
        <w:ind w:left="5672"/>
        <w:jc w:val="left"/>
        <w:rPr>
          <w:sz w:val="12"/>
          <w:szCs w:val="12"/>
        </w:rPr>
      </w:pPr>
      <w:r w:rsidRPr="00A04EBF">
        <w:t xml:space="preserve">Hildesheim, </w:t>
      </w:r>
      <w:sdt>
        <w:sdtPr>
          <w:rPr>
            <w:rFonts w:ascii="Arial" w:hAnsi="Arial" w:cs="Arial"/>
            <w:sz w:val="20"/>
          </w:rPr>
          <w:alias w:val="Datum"/>
          <w:tag w:val="Datum"/>
          <w:id w:val="-1137186425"/>
          <w:placeholder>
            <w:docPart w:val="F6E97EAF121443D8A2488B2FAC274163"/>
          </w:placeholder>
          <w:date w:fullDate="2024-03-20T00:00:00Z">
            <w:dateFormat w:val="dd.MM.yyyy"/>
            <w:lid w:val="de-DE"/>
            <w:storeMappedDataAs w:val="dateTime"/>
            <w:calendar w:val="gregorian"/>
          </w:date>
        </w:sdtPr>
        <w:sdtEndPr/>
        <w:sdtContent>
          <w:r w:rsidR="00387000">
            <w:rPr>
              <w:rFonts w:ascii="Arial" w:hAnsi="Arial" w:cs="Arial"/>
              <w:sz w:val="20"/>
            </w:rPr>
            <w:t>20.03.2024</w:t>
          </w:r>
        </w:sdtContent>
      </w:sdt>
      <w:r w:rsidRPr="00A04EBF">
        <w:rPr>
          <w:rFonts w:ascii="Arial" w:hAnsi="Arial" w:cs="Arial"/>
          <w:sz w:val="20"/>
        </w:rPr>
        <w:br/>
      </w:r>
    </w:p>
    <w:sectPr w:rsidR="00904228" w:rsidRPr="009E6741" w:rsidSect="00EE1664">
      <w:headerReference w:type="even" r:id="rId34"/>
      <w:headerReference w:type="default" r:id="rId35"/>
      <w:footerReference w:type="default" r:id="rId36"/>
      <w:headerReference w:type="first" r:id="rId37"/>
      <w:pgSz w:w="11906" w:h="16838" w:code="9"/>
      <w:pgMar w:top="2268" w:right="1418" w:bottom="1134" w:left="1418" w:header="851" w:footer="567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FF5BE8" w14:textId="77777777" w:rsidR="00B54A84" w:rsidRDefault="00B54A84" w:rsidP="006D17FD">
      <w:r>
        <w:separator/>
      </w:r>
    </w:p>
  </w:endnote>
  <w:endnote w:type="continuationSeparator" w:id="0">
    <w:p w14:paraId="7C61B7D3" w14:textId="77777777" w:rsidR="00B54A84" w:rsidRDefault="00B54A84" w:rsidP="006D17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C8E5E3" w14:textId="77777777" w:rsidR="00117F3D" w:rsidRDefault="00117F3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6CDF6A" w14:textId="77777777" w:rsidR="00726827" w:rsidRDefault="00726827" w:rsidP="00726827">
    <w:pPr>
      <w:pStyle w:val="Fuzeile"/>
      <w:jc w:val="center"/>
    </w:pPr>
    <w:r w:rsidRPr="001451FE">
      <w:t>Pabsch Ingenieure GmbH | Mittelallee 11 | 31139 Hildesheim | www.pabsch-ingenieure.de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52A639" w14:textId="77777777" w:rsidR="00117F3D" w:rsidRDefault="00117F3D">
    <w:pPr>
      <w:pStyle w:val="Fuzeil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805D74" w14:textId="4B0B22BE" w:rsidR="007B7187" w:rsidRPr="009612BD" w:rsidRDefault="009612BD" w:rsidP="009612BD">
    <w:pPr>
      <w:pStyle w:val="Fuzeile"/>
    </w:pPr>
    <w:r>
      <w:rPr>
        <w:sz w:val="18"/>
        <w:szCs w:val="18"/>
      </w:rPr>
      <w:fldChar w:fldCharType="begin"/>
    </w:r>
    <w:r>
      <w:rPr>
        <w:sz w:val="18"/>
        <w:szCs w:val="18"/>
      </w:rPr>
      <w:instrText xml:space="preserve"> FILENAME \* MERGEFORMAT </w:instrText>
    </w:r>
    <w:r>
      <w:rPr>
        <w:sz w:val="18"/>
        <w:szCs w:val="18"/>
      </w:rPr>
      <w:fldChar w:fldCharType="separate"/>
    </w:r>
    <w:r w:rsidR="006644EE">
      <w:rPr>
        <w:noProof/>
        <w:sz w:val="18"/>
        <w:szCs w:val="18"/>
      </w:rPr>
      <w:t>Anlage 1_Erläuterungsbericht.docx</w:t>
    </w:r>
    <w:r>
      <w:rPr>
        <w:sz w:val="18"/>
        <w:szCs w:val="18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7A0CF6" w14:textId="7C4BBC51" w:rsidR="00E944EF" w:rsidRPr="009612BD" w:rsidRDefault="009612BD" w:rsidP="009612BD">
    <w:pPr>
      <w:pStyle w:val="Fuzeile"/>
    </w:pPr>
    <w:r>
      <w:rPr>
        <w:sz w:val="18"/>
        <w:szCs w:val="18"/>
      </w:rPr>
      <w:fldChar w:fldCharType="begin"/>
    </w:r>
    <w:r>
      <w:rPr>
        <w:sz w:val="18"/>
        <w:szCs w:val="18"/>
      </w:rPr>
      <w:instrText xml:space="preserve"> FILENAME \* MERGEFORMAT </w:instrText>
    </w:r>
    <w:r>
      <w:rPr>
        <w:sz w:val="18"/>
        <w:szCs w:val="18"/>
      </w:rPr>
      <w:fldChar w:fldCharType="separate"/>
    </w:r>
    <w:r w:rsidR="006644EE">
      <w:rPr>
        <w:noProof/>
        <w:sz w:val="18"/>
        <w:szCs w:val="18"/>
      </w:rPr>
      <w:t>Anlage 1_Erläuterungsbericht.docx</w:t>
    </w:r>
    <w:r>
      <w:rPr>
        <w:sz w:val="18"/>
        <w:szCs w:val="18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okmarkStart w:id="49" w:name="_Toc95706511"/>
  <w:p w14:paraId="7963A17A" w14:textId="652980FE" w:rsidR="00CF6B9F" w:rsidRPr="00C1065C" w:rsidRDefault="009612BD" w:rsidP="00C1065C">
    <w:pPr>
      <w:pStyle w:val="Fuzeile"/>
      <w:tabs>
        <w:tab w:val="clear" w:pos="4536"/>
        <w:tab w:val="clear" w:pos="9072"/>
        <w:tab w:val="right" w:pos="9354"/>
      </w:tabs>
      <w:spacing w:after="0"/>
      <w:rPr>
        <w:sz w:val="18"/>
        <w:szCs w:val="18"/>
      </w:rPr>
    </w:pPr>
    <w:r>
      <w:rPr>
        <w:sz w:val="18"/>
        <w:szCs w:val="18"/>
      </w:rPr>
      <w:fldChar w:fldCharType="begin"/>
    </w:r>
    <w:r>
      <w:rPr>
        <w:sz w:val="18"/>
        <w:szCs w:val="18"/>
      </w:rPr>
      <w:instrText xml:space="preserve"> FILENAME \* MERGEFORMAT </w:instrText>
    </w:r>
    <w:r>
      <w:rPr>
        <w:sz w:val="18"/>
        <w:szCs w:val="18"/>
      </w:rPr>
      <w:fldChar w:fldCharType="separate"/>
    </w:r>
    <w:r w:rsidR="006644EE">
      <w:rPr>
        <w:noProof/>
        <w:sz w:val="18"/>
        <w:szCs w:val="18"/>
      </w:rPr>
      <w:t>Anlage 1_Erläuterungsbericht.docx</w:t>
    </w:r>
    <w:r>
      <w:rPr>
        <w:sz w:val="18"/>
        <w:szCs w:val="18"/>
      </w:rPr>
      <w:fldChar w:fldCharType="end"/>
    </w:r>
    <w:r w:rsidR="00A4720F" w:rsidRPr="00C1065C">
      <w:rPr>
        <w:sz w:val="18"/>
        <w:szCs w:val="18"/>
      </w:rPr>
      <w:tab/>
    </w:r>
    <w:r w:rsidR="00A4720F" w:rsidRPr="00C1065C">
      <w:rPr>
        <w:rStyle w:val="Seitenzahl"/>
        <w:sz w:val="18"/>
        <w:szCs w:val="18"/>
      </w:rPr>
      <w:fldChar w:fldCharType="begin"/>
    </w:r>
    <w:r w:rsidR="00A4720F" w:rsidRPr="00C1065C">
      <w:rPr>
        <w:rStyle w:val="Seitenzahl"/>
        <w:sz w:val="18"/>
        <w:szCs w:val="18"/>
      </w:rPr>
      <w:instrText xml:space="preserve"> PAGE </w:instrText>
    </w:r>
    <w:r w:rsidR="00A4720F" w:rsidRPr="00C1065C">
      <w:rPr>
        <w:rStyle w:val="Seitenzahl"/>
        <w:sz w:val="18"/>
        <w:szCs w:val="18"/>
      </w:rPr>
      <w:fldChar w:fldCharType="separate"/>
    </w:r>
    <w:r w:rsidR="0093217A" w:rsidRPr="00C1065C">
      <w:rPr>
        <w:rStyle w:val="Seitenzahl"/>
        <w:noProof/>
        <w:sz w:val="18"/>
        <w:szCs w:val="18"/>
      </w:rPr>
      <w:t>1</w:t>
    </w:r>
    <w:r w:rsidR="00A4720F" w:rsidRPr="00C1065C">
      <w:rPr>
        <w:rStyle w:val="Seitenzahl"/>
        <w:sz w:val="18"/>
        <w:szCs w:val="18"/>
      </w:rPr>
      <w:fldChar w:fldCharType="end"/>
    </w:r>
    <w:r w:rsidR="00A4720F" w:rsidRPr="00C1065C">
      <w:rPr>
        <w:rStyle w:val="Seitenzahl"/>
        <w:sz w:val="18"/>
        <w:szCs w:val="18"/>
      </w:rPr>
      <w:t>/</w:t>
    </w:r>
    <w:bookmarkEnd w:id="49"/>
    <w:r w:rsidR="006B60BC" w:rsidRPr="00C1065C">
      <w:rPr>
        <w:rStyle w:val="Seitenzahl"/>
        <w:sz w:val="18"/>
        <w:szCs w:val="18"/>
      </w:rPr>
      <w:fldChar w:fldCharType="begin"/>
    </w:r>
    <w:r w:rsidR="006B60BC" w:rsidRPr="00C1065C">
      <w:rPr>
        <w:rStyle w:val="Seitenzahl"/>
        <w:sz w:val="18"/>
        <w:szCs w:val="18"/>
      </w:rPr>
      <w:instrText xml:space="preserve"> SECTIONPAGES   \* MERGEFORMAT </w:instrText>
    </w:r>
    <w:r w:rsidR="006B60BC" w:rsidRPr="00C1065C">
      <w:rPr>
        <w:rStyle w:val="Seitenzahl"/>
        <w:sz w:val="18"/>
        <w:szCs w:val="18"/>
      </w:rPr>
      <w:fldChar w:fldCharType="separate"/>
    </w:r>
    <w:r w:rsidR="001F795A">
      <w:rPr>
        <w:rStyle w:val="Seitenzahl"/>
        <w:noProof/>
        <w:sz w:val="18"/>
        <w:szCs w:val="18"/>
      </w:rPr>
      <w:t>7</w:t>
    </w:r>
    <w:r w:rsidR="006B60BC" w:rsidRPr="00C1065C">
      <w:rPr>
        <w:rStyle w:val="Seitenzahl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9A5F86" w14:textId="77777777" w:rsidR="00B54A84" w:rsidRDefault="00B54A84" w:rsidP="006D17FD">
      <w:r>
        <w:separator/>
      </w:r>
    </w:p>
  </w:footnote>
  <w:footnote w:type="continuationSeparator" w:id="0">
    <w:p w14:paraId="59574147" w14:textId="77777777" w:rsidR="00B54A84" w:rsidRDefault="00B54A84" w:rsidP="006D17F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BEE5E7" w14:textId="216BA57D" w:rsidR="00117F3D" w:rsidRDefault="001F795A">
    <w:pPr>
      <w:pStyle w:val="Kopfzeile"/>
    </w:pPr>
    <w:r>
      <w:rPr>
        <w:noProof/>
      </w:rPr>
      <w:pict w14:anchorId="3ACE8FB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8440376" o:spid="_x0000_s1027" type="#_x0000_t136" style="position:absolute;left:0;text-align:left;margin-left:0;margin-top:0;width:465pt;height:174.3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Vorabzug"/>
          <w10:wrap anchorx="margin" anchory="margin"/>
        </v:shape>
      </w:pic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196548" w14:textId="5D05EAB0" w:rsidR="00E2262F" w:rsidRDefault="001F795A">
    <w:pPr>
      <w:pStyle w:val="Kopfzeile"/>
    </w:pPr>
    <w:r>
      <w:rPr>
        <w:noProof/>
      </w:rPr>
      <w:pict w14:anchorId="535773E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8440385" o:spid="_x0000_s1036" type="#_x0000_t136" style="position:absolute;left:0;text-align:left;margin-left:0;margin-top:0;width:465pt;height:174.35pt;rotation:315;z-index:-25163673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Vorabzug"/>
          <w10:wrap anchorx="margin" anchory="margin"/>
        </v:shape>
      </w:pic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lenraster"/>
      <w:tblW w:w="9638" w:type="dxa"/>
      <w:tblBorders>
        <w:top w:val="none" w:sz="0" w:space="0" w:color="auto"/>
        <w:left w:val="none" w:sz="0" w:space="0" w:color="auto"/>
        <w:right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6803"/>
      <w:gridCol w:w="2835"/>
    </w:tblGrid>
    <w:tr w:rsidR="000B3761" w:rsidRPr="00086F65" w14:paraId="18B1B320" w14:textId="77777777" w:rsidTr="00E761A6">
      <w:trPr>
        <w:trHeight w:val="850"/>
      </w:trPr>
      <w:tc>
        <w:tcPr>
          <w:tcW w:w="6803" w:type="dxa"/>
          <w:vAlign w:val="bottom"/>
        </w:tcPr>
        <w:p w14:paraId="7D513F28" w14:textId="77777777" w:rsidR="00AE4BB1" w:rsidRDefault="00AE4BB1" w:rsidP="000B3761">
          <w:pPr>
            <w:pStyle w:val="Kopfzeile"/>
            <w:tabs>
              <w:tab w:val="clear" w:pos="4536"/>
              <w:tab w:val="clear" w:pos="9072"/>
            </w:tabs>
            <w:rPr>
              <w:szCs w:val="20"/>
            </w:rPr>
          </w:pPr>
          <w:r w:rsidRPr="00AE4BB1">
            <w:rPr>
              <w:szCs w:val="20"/>
            </w:rPr>
            <w:t xml:space="preserve">Ingenieurgemeinschaft </w:t>
          </w:r>
          <w:proofErr w:type="spellStart"/>
          <w:r w:rsidRPr="00AE4BB1">
            <w:rPr>
              <w:szCs w:val="20"/>
            </w:rPr>
            <w:t>agwa</w:t>
          </w:r>
          <w:proofErr w:type="spellEnd"/>
          <w:r w:rsidRPr="00AE4BB1">
            <w:rPr>
              <w:szCs w:val="20"/>
            </w:rPr>
            <w:t xml:space="preserve"> GmbH</w:t>
          </w:r>
        </w:p>
        <w:p w14:paraId="2047B672" w14:textId="2DA1D63F" w:rsidR="000B3761" w:rsidRPr="00715358" w:rsidRDefault="00AE4BB1" w:rsidP="000B3761">
          <w:pPr>
            <w:pStyle w:val="Kopfzeile"/>
            <w:tabs>
              <w:tab w:val="clear" w:pos="4536"/>
              <w:tab w:val="clear" w:pos="9072"/>
            </w:tabs>
            <w:rPr>
              <w:szCs w:val="20"/>
            </w:rPr>
          </w:pPr>
          <w:r>
            <w:rPr>
              <w:szCs w:val="20"/>
            </w:rPr>
            <w:t>Fuhse</w:t>
          </w:r>
          <w:r w:rsidR="000B3761">
            <w:rPr>
              <w:szCs w:val="20"/>
            </w:rPr>
            <w:t xml:space="preserve"> – </w:t>
          </w:r>
          <w:r w:rsidRPr="00AE4BB1">
            <w:rPr>
              <w:szCs w:val="20"/>
            </w:rPr>
            <w:t>Hydraulische Berechnungen</w:t>
          </w:r>
        </w:p>
        <w:p w14:paraId="7A2EFEB7" w14:textId="77777777" w:rsidR="000B3761" w:rsidRPr="00E5399E" w:rsidRDefault="000B3761" w:rsidP="000B3761">
          <w:pPr>
            <w:pStyle w:val="Kopfzeile"/>
            <w:tabs>
              <w:tab w:val="clear" w:pos="4536"/>
              <w:tab w:val="clear" w:pos="9072"/>
            </w:tabs>
            <w:spacing w:after="60"/>
            <w:jc w:val="left"/>
            <w:rPr>
              <w:rFonts w:cs="Calibri"/>
              <w:szCs w:val="18"/>
            </w:rPr>
          </w:pPr>
          <w:r>
            <w:rPr>
              <w:szCs w:val="20"/>
            </w:rPr>
            <w:t>Erläuterungsbericht</w:t>
          </w:r>
        </w:p>
      </w:tc>
      <w:tc>
        <w:tcPr>
          <w:tcW w:w="2835" w:type="dxa"/>
          <w:vAlign w:val="center"/>
        </w:tcPr>
        <w:p w14:paraId="77EEA15F" w14:textId="77777777" w:rsidR="000B3761" w:rsidRPr="00086F65" w:rsidRDefault="000B3761" w:rsidP="000B3761">
          <w:pPr>
            <w:spacing w:after="60"/>
            <w:jc w:val="right"/>
            <w:rPr>
              <w:rFonts w:cs="Calibri"/>
              <w:sz w:val="16"/>
              <w:szCs w:val="16"/>
            </w:rPr>
          </w:pPr>
          <w:r>
            <w:rPr>
              <w:noProof/>
            </w:rPr>
            <w:drawing>
              <wp:inline distT="0" distB="0" distL="0" distR="0" wp14:anchorId="74317E9B" wp14:editId="29D2F20D">
                <wp:extent cx="1619885" cy="474980"/>
                <wp:effectExtent l="0" t="0" r="0" b="1270"/>
                <wp:docPr id="508177334" name="Grafik 508177334" descr="Ein Bild, das Schrift, Text, Grafiken, Logo enthält.&#10;&#10;Automatisch generierte Beschreibu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08177334" name="Grafik 508177334" descr="Ein Bild, das Schrift, Text, Grafiken, Logo enthält.&#10;&#10;Automatisch generierte Beschreibu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19885" cy="4749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0D4FF2B6" w14:textId="6CBB2869" w:rsidR="00E2262F" w:rsidRDefault="001F795A">
    <w:pPr>
      <w:pStyle w:val="Kopfzeile"/>
    </w:pPr>
    <w:r>
      <w:rPr>
        <w:noProof/>
      </w:rPr>
      <w:pict w14:anchorId="5415DA5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8440386" o:spid="_x0000_s1037" type="#_x0000_t136" style="position:absolute;left:0;text-align:left;margin-left:0;margin-top:0;width:465pt;height:174.35pt;rotation:315;z-index:-25163468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Vorabzug"/>
          <w10:wrap anchorx="margin" anchory="margin"/>
        </v:shape>
      </w:pic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0524EA" w14:textId="79FC3039" w:rsidR="00E2262F" w:rsidRDefault="001F795A">
    <w:pPr>
      <w:pStyle w:val="Kopfzeile"/>
    </w:pPr>
    <w:r>
      <w:rPr>
        <w:noProof/>
      </w:rPr>
      <w:pict w14:anchorId="6B06ABD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8440384" o:spid="_x0000_s1035" type="#_x0000_t136" style="position:absolute;left:0;text-align:left;margin-left:0;margin-top:0;width:465pt;height:174.35pt;rotation:315;z-index:-251638784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Vorabzug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50B869" w14:textId="32F15026" w:rsidR="00F54ACD" w:rsidRDefault="001F795A" w:rsidP="00B448B7">
    <w:pPr>
      <w:pStyle w:val="Kopfzeile"/>
      <w:jc w:val="right"/>
    </w:pPr>
    <w:r>
      <w:rPr>
        <w:noProof/>
      </w:rPr>
      <w:pict w14:anchorId="25185E9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8440377" o:spid="_x0000_s1028" type="#_x0000_t136" style="position:absolute;left:0;text-align:left;margin-left:0;margin-top:0;width:465pt;height:174.3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Vorabzug"/>
          <w10:wrap anchorx="margin" anchory="margin"/>
        </v:shape>
      </w:pict>
    </w:r>
    <w:r w:rsidR="00F54ACD">
      <w:rPr>
        <w:noProof/>
      </w:rPr>
      <w:drawing>
        <wp:inline distT="0" distB="0" distL="0" distR="0" wp14:anchorId="0934C33C" wp14:editId="48329948">
          <wp:extent cx="2268000" cy="666000"/>
          <wp:effectExtent l="0" t="0" r="0" b="1270"/>
          <wp:docPr id="1505543408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5543408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268000" cy="666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39BF0A" w14:textId="255490CD" w:rsidR="00117F3D" w:rsidRDefault="001F795A">
    <w:pPr>
      <w:pStyle w:val="Kopfzeile"/>
    </w:pPr>
    <w:r>
      <w:rPr>
        <w:noProof/>
      </w:rPr>
      <w:pict w14:anchorId="6902A3D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8440375" o:spid="_x0000_s1026" type="#_x0000_t136" style="position:absolute;left:0;text-align:left;margin-left:0;margin-top:0;width:465pt;height:174.3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Vorabzug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41D0AF" w14:textId="5D4D1A6E" w:rsidR="00E2262F" w:rsidRDefault="001F795A">
    <w:pPr>
      <w:pStyle w:val="Kopfzeile"/>
    </w:pPr>
    <w:r>
      <w:rPr>
        <w:noProof/>
      </w:rPr>
      <w:pict w14:anchorId="0217921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8440379" o:spid="_x0000_s1030" type="#_x0000_t136" style="position:absolute;left:0;text-align:left;margin-left:0;margin-top:0;width:465pt;height:174.35pt;rotation:315;z-index:-251649024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Vorabzug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lenraster"/>
      <w:tblW w:w="9638" w:type="dxa"/>
      <w:tblBorders>
        <w:top w:val="none" w:sz="0" w:space="0" w:color="auto"/>
        <w:left w:val="none" w:sz="0" w:space="0" w:color="auto"/>
        <w:right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6803"/>
      <w:gridCol w:w="2835"/>
    </w:tblGrid>
    <w:tr w:rsidR="00307A21" w:rsidRPr="00086F65" w14:paraId="1D70204F" w14:textId="77777777" w:rsidTr="000973A0">
      <w:trPr>
        <w:trHeight w:val="850"/>
      </w:trPr>
      <w:tc>
        <w:tcPr>
          <w:tcW w:w="6803" w:type="dxa"/>
          <w:vAlign w:val="bottom"/>
        </w:tcPr>
        <w:p w14:paraId="40B7F76A" w14:textId="77777777" w:rsidR="00AE4BB1" w:rsidRDefault="00AE4BB1" w:rsidP="00AE4BB1">
          <w:pPr>
            <w:pStyle w:val="Kopfzeile"/>
            <w:tabs>
              <w:tab w:val="clear" w:pos="4536"/>
              <w:tab w:val="clear" w:pos="9072"/>
            </w:tabs>
            <w:rPr>
              <w:szCs w:val="20"/>
            </w:rPr>
          </w:pPr>
          <w:r w:rsidRPr="00AE4BB1">
            <w:rPr>
              <w:szCs w:val="20"/>
            </w:rPr>
            <w:t xml:space="preserve">Ingenieurgemeinschaft </w:t>
          </w:r>
          <w:proofErr w:type="spellStart"/>
          <w:r w:rsidRPr="00AE4BB1">
            <w:rPr>
              <w:szCs w:val="20"/>
            </w:rPr>
            <w:t>agwa</w:t>
          </w:r>
          <w:proofErr w:type="spellEnd"/>
          <w:r w:rsidRPr="00AE4BB1">
            <w:rPr>
              <w:szCs w:val="20"/>
            </w:rPr>
            <w:t xml:space="preserve"> GmbH</w:t>
          </w:r>
        </w:p>
        <w:p w14:paraId="6C9B7984" w14:textId="11F570C5" w:rsidR="00AE4BB1" w:rsidRPr="00715358" w:rsidRDefault="00AE4BB1" w:rsidP="00AE4BB1">
          <w:pPr>
            <w:pStyle w:val="Kopfzeile"/>
            <w:tabs>
              <w:tab w:val="clear" w:pos="4536"/>
              <w:tab w:val="clear" w:pos="9072"/>
            </w:tabs>
            <w:rPr>
              <w:szCs w:val="20"/>
            </w:rPr>
          </w:pPr>
          <w:r>
            <w:rPr>
              <w:szCs w:val="20"/>
            </w:rPr>
            <w:t xml:space="preserve">Fuhse – </w:t>
          </w:r>
          <w:r w:rsidRPr="00AE4BB1">
            <w:rPr>
              <w:szCs w:val="20"/>
            </w:rPr>
            <w:t>Hydraulische Berechnungen</w:t>
          </w:r>
        </w:p>
        <w:p w14:paraId="598114BE" w14:textId="2391BF41" w:rsidR="00307A21" w:rsidRPr="00E5399E" w:rsidRDefault="00AE4BB1" w:rsidP="00AE4BB1">
          <w:pPr>
            <w:pStyle w:val="Kopfzeile"/>
            <w:tabs>
              <w:tab w:val="clear" w:pos="4536"/>
              <w:tab w:val="clear" w:pos="9072"/>
            </w:tabs>
            <w:spacing w:after="60"/>
            <w:jc w:val="left"/>
            <w:rPr>
              <w:rFonts w:cs="Calibri"/>
              <w:szCs w:val="18"/>
            </w:rPr>
          </w:pPr>
          <w:r>
            <w:rPr>
              <w:szCs w:val="20"/>
            </w:rPr>
            <w:t>Erläuterungsbericht</w:t>
          </w:r>
        </w:p>
      </w:tc>
      <w:tc>
        <w:tcPr>
          <w:tcW w:w="2835" w:type="dxa"/>
          <w:vAlign w:val="center"/>
        </w:tcPr>
        <w:p w14:paraId="4805B150" w14:textId="77777777" w:rsidR="00307A21" w:rsidRPr="00086F65" w:rsidRDefault="00307A21" w:rsidP="00307A21">
          <w:pPr>
            <w:spacing w:after="60"/>
            <w:jc w:val="right"/>
            <w:rPr>
              <w:rFonts w:cs="Calibri"/>
              <w:sz w:val="16"/>
              <w:szCs w:val="16"/>
            </w:rPr>
          </w:pPr>
          <w:r>
            <w:rPr>
              <w:noProof/>
            </w:rPr>
            <w:drawing>
              <wp:inline distT="0" distB="0" distL="0" distR="0" wp14:anchorId="582F39BE" wp14:editId="26C71F04">
                <wp:extent cx="1619885" cy="474980"/>
                <wp:effectExtent l="0" t="0" r="0" b="1270"/>
                <wp:docPr id="327553746" name="Grafik 3275537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54675533" name="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19885" cy="4749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71942CCB" w14:textId="7B349180" w:rsidR="00307A21" w:rsidRPr="006234BC" w:rsidRDefault="001F795A" w:rsidP="006234BC">
    <w:pPr>
      <w:pStyle w:val="Kopfzeile"/>
      <w:rPr>
        <w:rFonts w:asciiTheme="minorHAnsi" w:hAnsiTheme="minorHAnsi" w:cstheme="minorHAnsi"/>
        <w:szCs w:val="22"/>
      </w:rPr>
    </w:pPr>
    <w:r>
      <w:rPr>
        <w:noProof/>
      </w:rPr>
      <w:pict w14:anchorId="10933A6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8440380" o:spid="_x0000_s1031" type="#_x0000_t136" style="position:absolute;left:0;text-align:left;margin-left:0;margin-top:0;width:465pt;height:174.35pt;rotation:315;z-index:-25164697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Vorabzug"/>
          <w10:wrap anchorx="margin" anchory="margin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849AA2" w14:textId="28E2C310" w:rsidR="00E2262F" w:rsidRDefault="001F795A">
    <w:pPr>
      <w:pStyle w:val="Kopfzeile"/>
    </w:pPr>
    <w:r>
      <w:rPr>
        <w:noProof/>
      </w:rPr>
      <w:pict w14:anchorId="7D6F10C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8440378" o:spid="_x0000_s1029" type="#_x0000_t136" style="position:absolute;left:0;text-align:left;margin-left:0;margin-top:0;width:465pt;height:174.35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Vorabzug"/>
          <w10:wrap anchorx="margin" anchory="margin"/>
        </v:shape>
      </w:pic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9E8D8B" w14:textId="4CF47689" w:rsidR="00E2262F" w:rsidRDefault="001F795A">
    <w:pPr>
      <w:pStyle w:val="Kopfzeile"/>
    </w:pPr>
    <w:r>
      <w:rPr>
        <w:noProof/>
      </w:rPr>
      <w:pict w14:anchorId="2E389D3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8440382" o:spid="_x0000_s1033" type="#_x0000_t136" style="position:absolute;left:0;text-align:left;margin-left:0;margin-top:0;width:465pt;height:174.35pt;rotation:315;z-index:-25164288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Vorabzug"/>
          <w10:wrap anchorx="margin" anchory="margin"/>
        </v:shape>
      </w:pic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lenraster"/>
      <w:tblW w:w="9638" w:type="dxa"/>
      <w:tblBorders>
        <w:top w:val="none" w:sz="0" w:space="0" w:color="auto"/>
        <w:left w:val="none" w:sz="0" w:space="0" w:color="auto"/>
        <w:right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6803"/>
      <w:gridCol w:w="2835"/>
    </w:tblGrid>
    <w:tr w:rsidR="00307A21" w:rsidRPr="00086F65" w14:paraId="4C3C6DCE" w14:textId="77777777" w:rsidTr="000973A0">
      <w:trPr>
        <w:trHeight w:val="850"/>
      </w:trPr>
      <w:tc>
        <w:tcPr>
          <w:tcW w:w="6803" w:type="dxa"/>
          <w:vAlign w:val="bottom"/>
        </w:tcPr>
        <w:p w14:paraId="1D31D1E2" w14:textId="77777777" w:rsidR="00AE4BB1" w:rsidRDefault="00AE4BB1" w:rsidP="00AE4BB1">
          <w:pPr>
            <w:pStyle w:val="Kopfzeile"/>
            <w:tabs>
              <w:tab w:val="clear" w:pos="4536"/>
              <w:tab w:val="clear" w:pos="9072"/>
            </w:tabs>
            <w:rPr>
              <w:szCs w:val="20"/>
            </w:rPr>
          </w:pPr>
          <w:r w:rsidRPr="00AE4BB1">
            <w:rPr>
              <w:szCs w:val="20"/>
            </w:rPr>
            <w:t xml:space="preserve">Ingenieurgemeinschaft </w:t>
          </w:r>
          <w:proofErr w:type="spellStart"/>
          <w:r w:rsidRPr="00AE4BB1">
            <w:rPr>
              <w:szCs w:val="20"/>
            </w:rPr>
            <w:t>agwa</w:t>
          </w:r>
          <w:proofErr w:type="spellEnd"/>
          <w:r w:rsidRPr="00AE4BB1">
            <w:rPr>
              <w:szCs w:val="20"/>
            </w:rPr>
            <w:t xml:space="preserve"> GmbH</w:t>
          </w:r>
        </w:p>
        <w:p w14:paraId="1B4D7B5C" w14:textId="23E3FDD3" w:rsidR="00AE4BB1" w:rsidRPr="00715358" w:rsidRDefault="00AE4BB1" w:rsidP="00AE4BB1">
          <w:pPr>
            <w:pStyle w:val="Kopfzeile"/>
            <w:tabs>
              <w:tab w:val="clear" w:pos="4536"/>
              <w:tab w:val="clear" w:pos="9072"/>
            </w:tabs>
            <w:rPr>
              <w:szCs w:val="20"/>
            </w:rPr>
          </w:pPr>
          <w:r>
            <w:rPr>
              <w:szCs w:val="20"/>
            </w:rPr>
            <w:t xml:space="preserve">Fuhse – </w:t>
          </w:r>
          <w:r w:rsidRPr="00AE4BB1">
            <w:rPr>
              <w:szCs w:val="20"/>
            </w:rPr>
            <w:t>Hydraulische Berechnungen</w:t>
          </w:r>
        </w:p>
        <w:p w14:paraId="4567D36A" w14:textId="06822B01" w:rsidR="00307A21" w:rsidRPr="00E5399E" w:rsidRDefault="00AE4BB1" w:rsidP="00AE4BB1">
          <w:pPr>
            <w:pStyle w:val="Kopfzeile"/>
            <w:tabs>
              <w:tab w:val="clear" w:pos="4536"/>
              <w:tab w:val="clear" w:pos="9072"/>
            </w:tabs>
            <w:spacing w:after="60"/>
            <w:jc w:val="left"/>
            <w:rPr>
              <w:rFonts w:cs="Calibri"/>
              <w:szCs w:val="18"/>
            </w:rPr>
          </w:pPr>
          <w:r>
            <w:rPr>
              <w:szCs w:val="20"/>
            </w:rPr>
            <w:t>Erläuterungsbericht</w:t>
          </w:r>
        </w:p>
      </w:tc>
      <w:tc>
        <w:tcPr>
          <w:tcW w:w="2835" w:type="dxa"/>
          <w:vAlign w:val="center"/>
        </w:tcPr>
        <w:p w14:paraId="3B266D50" w14:textId="77777777" w:rsidR="00307A21" w:rsidRPr="00086F65" w:rsidRDefault="00307A21" w:rsidP="00307A21">
          <w:pPr>
            <w:spacing w:after="60"/>
            <w:jc w:val="right"/>
            <w:rPr>
              <w:rFonts w:cs="Calibri"/>
              <w:sz w:val="16"/>
              <w:szCs w:val="16"/>
            </w:rPr>
          </w:pPr>
          <w:r>
            <w:rPr>
              <w:noProof/>
            </w:rPr>
            <w:drawing>
              <wp:inline distT="0" distB="0" distL="0" distR="0" wp14:anchorId="3FFDB2FF" wp14:editId="02C8B29D">
                <wp:extent cx="1619885" cy="474980"/>
                <wp:effectExtent l="0" t="0" r="0" b="1270"/>
                <wp:docPr id="1091439475" name="Grafik 109143947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54675533" name="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19885" cy="4749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454D4636" w14:textId="39932DAC" w:rsidR="00307A21" w:rsidRPr="006234BC" w:rsidRDefault="001F795A" w:rsidP="00307A21">
    <w:pPr>
      <w:pStyle w:val="Kopfzeile"/>
      <w:rPr>
        <w:rFonts w:asciiTheme="minorHAnsi" w:hAnsiTheme="minorHAnsi" w:cstheme="minorHAnsi"/>
        <w:szCs w:val="22"/>
      </w:rPr>
    </w:pPr>
    <w:r>
      <w:rPr>
        <w:noProof/>
      </w:rPr>
      <w:pict w14:anchorId="1E04CF5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8440383" o:spid="_x0000_s1034" type="#_x0000_t136" style="position:absolute;left:0;text-align:left;margin-left:0;margin-top:0;width:465pt;height:174.35pt;rotation:315;z-index:-25164083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Vorabzug"/>
          <w10:wrap anchorx="margin" anchory="margin"/>
        </v:shape>
      </w:pict>
    </w:r>
  </w:p>
  <w:p w14:paraId="408B5F4F" w14:textId="77777777" w:rsidR="00307A21" w:rsidRPr="006234BC" w:rsidRDefault="00307A21" w:rsidP="006234BC">
    <w:pPr>
      <w:pStyle w:val="Kopfzeile"/>
      <w:rPr>
        <w:rFonts w:asciiTheme="minorHAnsi" w:hAnsiTheme="minorHAnsi" w:cstheme="minorHAnsi"/>
        <w:szCs w:val="22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405DD0" w14:textId="1591538F" w:rsidR="00E2262F" w:rsidRDefault="001F795A">
    <w:pPr>
      <w:pStyle w:val="Kopfzeile"/>
    </w:pPr>
    <w:r>
      <w:rPr>
        <w:noProof/>
      </w:rPr>
      <w:pict w14:anchorId="0E3B575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8440381" o:spid="_x0000_s1032" type="#_x0000_t136" style="position:absolute;left:0;text-align:left;margin-left:0;margin-top:0;width:465pt;height:174.35pt;rotation:315;z-index:-25164492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Vorabzug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232581"/>
    <w:multiLevelType w:val="hybridMultilevel"/>
    <w:tmpl w:val="EC565E6C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3865E38"/>
    <w:multiLevelType w:val="hybridMultilevel"/>
    <w:tmpl w:val="A94674C8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7FF7246"/>
    <w:multiLevelType w:val="hybridMultilevel"/>
    <w:tmpl w:val="79DEBD10"/>
    <w:lvl w:ilvl="0" w:tplc="EC7E3A4C">
      <w:start w:val="1"/>
      <w:numFmt w:val="bullet"/>
      <w:lvlText w:val="-"/>
      <w:lvlJc w:val="left"/>
      <w:pPr>
        <w:tabs>
          <w:tab w:val="num" w:pos="1494"/>
        </w:tabs>
        <w:ind w:left="1474" w:hanging="340"/>
      </w:pPr>
      <w:rPr>
        <w:rFonts w:hint="default"/>
        <w:sz w:val="16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0B2E7F"/>
    <w:multiLevelType w:val="hybridMultilevel"/>
    <w:tmpl w:val="DDE0953C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9D0C74"/>
    <w:multiLevelType w:val="hybridMultilevel"/>
    <w:tmpl w:val="5E4ACC42"/>
    <w:name w:val="WW8Num172"/>
    <w:lvl w:ilvl="0" w:tplc="DB7828C4">
      <w:start w:val="16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735"/>
        </w:tabs>
        <w:ind w:left="735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455"/>
        </w:tabs>
        <w:ind w:left="1455" w:hanging="180"/>
      </w:pPr>
    </w:lvl>
    <w:lvl w:ilvl="3" w:tplc="F90CC8F0">
      <w:start w:val="1"/>
      <w:numFmt w:val="decimal"/>
      <w:lvlText w:val="/%4/"/>
      <w:lvlJc w:val="left"/>
      <w:pPr>
        <w:ind w:left="720" w:hanging="360"/>
      </w:pPr>
      <w:rPr>
        <w:rFonts w:hint="default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2895"/>
        </w:tabs>
        <w:ind w:left="2895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615"/>
        </w:tabs>
        <w:ind w:left="3615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335"/>
        </w:tabs>
        <w:ind w:left="4335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055"/>
        </w:tabs>
        <w:ind w:left="5055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5775"/>
        </w:tabs>
        <w:ind w:left="5775" w:hanging="180"/>
      </w:pPr>
    </w:lvl>
  </w:abstractNum>
  <w:abstractNum w:abstractNumId="5" w15:restartNumberingAfterBreak="0">
    <w:nsid w:val="1AE90549"/>
    <w:multiLevelType w:val="hybridMultilevel"/>
    <w:tmpl w:val="F300FF66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ED74CE"/>
    <w:multiLevelType w:val="hybridMultilevel"/>
    <w:tmpl w:val="C990516A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ABD4C11"/>
    <w:multiLevelType w:val="hybridMultilevel"/>
    <w:tmpl w:val="F8E63BAA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615148"/>
    <w:multiLevelType w:val="multilevel"/>
    <w:tmpl w:val="210C271A"/>
    <w:lvl w:ilvl="0">
      <w:start w:val="1"/>
      <w:numFmt w:val="decimal"/>
      <w:pStyle w:val="berschrift1"/>
      <w:lvlText w:val="%1"/>
      <w:lvlJc w:val="left"/>
      <w:pPr>
        <w:tabs>
          <w:tab w:val="num" w:pos="851"/>
        </w:tabs>
        <w:ind w:left="851" w:hanging="851"/>
      </w:pPr>
      <w:rPr>
        <w:rFonts w:asciiTheme="minorHAnsi" w:hAnsiTheme="minorHAnsi" w:cstheme="minorHAnsi" w:hint="default"/>
        <w:sz w:val="26"/>
        <w:szCs w:val="26"/>
      </w:rPr>
    </w:lvl>
    <w:lvl w:ilvl="1">
      <w:start w:val="1"/>
      <w:numFmt w:val="decimal"/>
      <w:pStyle w:val="berschrift2"/>
      <w:lvlText w:val="%1.%2"/>
      <w:lvlJc w:val="left"/>
      <w:pPr>
        <w:tabs>
          <w:tab w:val="num" w:pos="851"/>
        </w:tabs>
        <w:ind w:left="851" w:hanging="851"/>
      </w:pPr>
      <w:rPr>
        <w:rFonts w:asciiTheme="minorHAnsi" w:hAnsiTheme="minorHAnsi" w:cstheme="minorHAnsi" w:hint="default"/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851"/>
        </w:tabs>
        <w:ind w:left="851" w:hanging="851"/>
      </w:pPr>
      <w:rPr>
        <w:rFonts w:hint="default"/>
        <w:vertAlign w:val="baseline"/>
      </w:rPr>
    </w:lvl>
    <w:lvl w:ilvl="3">
      <w:start w:val="1"/>
      <w:numFmt w:val="decimal"/>
      <w:pStyle w:val="berschrift4"/>
      <w:lvlText w:val="%1.%2.%3.%4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00"/>
        <w:spacing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pStyle w:val="berschrift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 w15:restartNumberingAfterBreak="0">
    <w:nsid w:val="2EC46136"/>
    <w:multiLevelType w:val="hybridMultilevel"/>
    <w:tmpl w:val="4C42F0A0"/>
    <w:lvl w:ilvl="0" w:tplc="1730026A">
      <w:start w:val="1"/>
      <w:numFmt w:val="bullet"/>
      <w:lvlText w:val=""/>
      <w:lvlJc w:val="left"/>
      <w:pPr>
        <w:tabs>
          <w:tab w:val="num" w:pos="927"/>
        </w:tabs>
        <w:ind w:left="907" w:hanging="34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FFF7A2B"/>
    <w:multiLevelType w:val="hybridMultilevel"/>
    <w:tmpl w:val="81AAF74A"/>
    <w:lvl w:ilvl="0" w:tplc="2F74D308">
      <w:start w:val="1"/>
      <w:numFmt w:val="bullet"/>
      <w:pStyle w:val="Sprechblasentext"/>
      <w:lvlText w:val=""/>
      <w:lvlJc w:val="left"/>
      <w:pPr>
        <w:tabs>
          <w:tab w:val="num" w:pos="1712"/>
        </w:tabs>
        <w:ind w:left="1712" w:hanging="360"/>
      </w:pPr>
      <w:rPr>
        <w:rFonts w:ascii="Symbol" w:hAnsi="Symbol" w:hint="default"/>
      </w:rPr>
    </w:lvl>
    <w:lvl w:ilvl="1" w:tplc="04070001">
      <w:start w:val="1"/>
      <w:numFmt w:val="bullet"/>
      <w:lvlText w:val=""/>
      <w:lvlJc w:val="left"/>
      <w:pPr>
        <w:tabs>
          <w:tab w:val="num" w:pos="2432"/>
        </w:tabs>
        <w:ind w:left="2432" w:hanging="360"/>
      </w:pPr>
      <w:rPr>
        <w:rFonts w:ascii="Symbol" w:hAnsi="Symbol" w:hint="default"/>
      </w:rPr>
    </w:lvl>
    <w:lvl w:ilvl="2" w:tplc="0407001B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7000F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70019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7001B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7000F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70019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7001B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1" w15:restartNumberingAfterBreak="0">
    <w:nsid w:val="358D11E2"/>
    <w:multiLevelType w:val="hybridMultilevel"/>
    <w:tmpl w:val="A186FE94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7ECBC44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9651F05"/>
    <w:multiLevelType w:val="hybridMultilevel"/>
    <w:tmpl w:val="800855E8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3A7C23"/>
    <w:multiLevelType w:val="hybridMultilevel"/>
    <w:tmpl w:val="1BF6F610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E4524FB"/>
    <w:multiLevelType w:val="hybridMultilevel"/>
    <w:tmpl w:val="CE54ED06"/>
    <w:lvl w:ilvl="0" w:tplc="FE1E7FAC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ACD67C7"/>
    <w:multiLevelType w:val="hybridMultilevel"/>
    <w:tmpl w:val="F252ECCE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A082A8A"/>
    <w:multiLevelType w:val="hybridMultilevel"/>
    <w:tmpl w:val="67AA3E14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1467FCA"/>
    <w:multiLevelType w:val="hybridMultilevel"/>
    <w:tmpl w:val="99F6E5BA"/>
    <w:lvl w:ilvl="0" w:tplc="03BC83D6">
      <w:start w:val="1"/>
      <w:numFmt w:val="bullet"/>
      <w:pStyle w:val="Listenabsatz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688B7861"/>
    <w:multiLevelType w:val="hybridMultilevel"/>
    <w:tmpl w:val="04A20D2E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F5432D1"/>
    <w:multiLevelType w:val="hybridMultilevel"/>
    <w:tmpl w:val="7F52E5D8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18E2D96"/>
    <w:multiLevelType w:val="hybridMultilevel"/>
    <w:tmpl w:val="8DE06540"/>
    <w:lvl w:ilvl="0" w:tplc="13D67F70">
      <w:numFmt w:val="bullet"/>
      <w:lvlText w:val="-"/>
      <w:lvlJc w:val="left"/>
      <w:pPr>
        <w:ind w:left="1068" w:hanging="708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1E001E0"/>
    <w:multiLevelType w:val="hybridMultilevel"/>
    <w:tmpl w:val="7BCEF9BC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A3C2EA8"/>
    <w:multiLevelType w:val="hybridMultilevel"/>
    <w:tmpl w:val="5112ADE4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61563163">
    <w:abstractNumId w:val="9"/>
  </w:num>
  <w:num w:numId="2" w16cid:durableId="230391706">
    <w:abstractNumId w:val="2"/>
  </w:num>
  <w:num w:numId="3" w16cid:durableId="1426029962">
    <w:abstractNumId w:val="8"/>
  </w:num>
  <w:num w:numId="4" w16cid:durableId="1207987859">
    <w:abstractNumId w:val="10"/>
  </w:num>
  <w:num w:numId="5" w16cid:durableId="1038554708">
    <w:abstractNumId w:val="11"/>
  </w:num>
  <w:num w:numId="6" w16cid:durableId="1757945792">
    <w:abstractNumId w:val="18"/>
  </w:num>
  <w:num w:numId="7" w16cid:durableId="696587206">
    <w:abstractNumId w:val="12"/>
  </w:num>
  <w:num w:numId="8" w16cid:durableId="2126922415">
    <w:abstractNumId w:val="6"/>
  </w:num>
  <w:num w:numId="9" w16cid:durableId="1371296198">
    <w:abstractNumId w:val="8"/>
  </w:num>
  <w:num w:numId="10" w16cid:durableId="935407396">
    <w:abstractNumId w:val="4"/>
  </w:num>
  <w:num w:numId="11" w16cid:durableId="2096314527">
    <w:abstractNumId w:val="21"/>
  </w:num>
  <w:num w:numId="12" w16cid:durableId="87775310">
    <w:abstractNumId w:val="19"/>
  </w:num>
  <w:num w:numId="13" w16cid:durableId="1985889497">
    <w:abstractNumId w:val="0"/>
  </w:num>
  <w:num w:numId="14" w16cid:durableId="1796823876">
    <w:abstractNumId w:val="5"/>
  </w:num>
  <w:num w:numId="15" w16cid:durableId="81221000">
    <w:abstractNumId w:val="1"/>
  </w:num>
  <w:num w:numId="16" w16cid:durableId="1129086632">
    <w:abstractNumId w:val="15"/>
  </w:num>
  <w:num w:numId="17" w16cid:durableId="1819376431">
    <w:abstractNumId w:val="22"/>
  </w:num>
  <w:num w:numId="18" w16cid:durableId="330454857">
    <w:abstractNumId w:val="16"/>
  </w:num>
  <w:num w:numId="19" w16cid:durableId="247350558">
    <w:abstractNumId w:val="17"/>
  </w:num>
  <w:num w:numId="20" w16cid:durableId="1564290023">
    <w:abstractNumId w:val="14"/>
  </w:num>
  <w:num w:numId="21" w16cid:durableId="249898713">
    <w:abstractNumId w:val="17"/>
  </w:num>
  <w:num w:numId="22" w16cid:durableId="2043439392">
    <w:abstractNumId w:val="17"/>
  </w:num>
  <w:num w:numId="23" w16cid:durableId="1941791540">
    <w:abstractNumId w:val="3"/>
  </w:num>
  <w:num w:numId="24" w16cid:durableId="1452506158">
    <w:abstractNumId w:val="13"/>
  </w:num>
  <w:num w:numId="25" w16cid:durableId="913272526">
    <w:abstractNumId w:val="7"/>
  </w:num>
  <w:num w:numId="26" w16cid:durableId="101033441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3"/>
  <w:defaultTabStop w:val="709"/>
  <w:autoHyphenation/>
  <w:hyphenationZone w:val="425"/>
  <w:noPunctuationKerning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48A0"/>
    <w:rsid w:val="00002FB6"/>
    <w:rsid w:val="00016A1B"/>
    <w:rsid w:val="0002195C"/>
    <w:rsid w:val="00024B3E"/>
    <w:rsid w:val="00040103"/>
    <w:rsid w:val="00042903"/>
    <w:rsid w:val="000431BD"/>
    <w:rsid w:val="00045B30"/>
    <w:rsid w:val="00051AE3"/>
    <w:rsid w:val="00053A90"/>
    <w:rsid w:val="000550AF"/>
    <w:rsid w:val="00055183"/>
    <w:rsid w:val="0006783A"/>
    <w:rsid w:val="000679DB"/>
    <w:rsid w:val="0007104B"/>
    <w:rsid w:val="00072080"/>
    <w:rsid w:val="000720B1"/>
    <w:rsid w:val="00072530"/>
    <w:rsid w:val="00073CA6"/>
    <w:rsid w:val="00081466"/>
    <w:rsid w:val="0008179D"/>
    <w:rsid w:val="00082F51"/>
    <w:rsid w:val="000849AE"/>
    <w:rsid w:val="00085D69"/>
    <w:rsid w:val="000922FD"/>
    <w:rsid w:val="00092C6E"/>
    <w:rsid w:val="000935BD"/>
    <w:rsid w:val="00094452"/>
    <w:rsid w:val="00097C3A"/>
    <w:rsid w:val="000A32DF"/>
    <w:rsid w:val="000A377A"/>
    <w:rsid w:val="000A4C49"/>
    <w:rsid w:val="000A63D1"/>
    <w:rsid w:val="000A709B"/>
    <w:rsid w:val="000B3761"/>
    <w:rsid w:val="000B518F"/>
    <w:rsid w:val="000B5650"/>
    <w:rsid w:val="000C7079"/>
    <w:rsid w:val="000D2FAD"/>
    <w:rsid w:val="000E0F84"/>
    <w:rsid w:val="000E6A9F"/>
    <w:rsid w:val="000F0999"/>
    <w:rsid w:val="000F78FE"/>
    <w:rsid w:val="001014B6"/>
    <w:rsid w:val="00102B2A"/>
    <w:rsid w:val="001064DB"/>
    <w:rsid w:val="00117F3D"/>
    <w:rsid w:val="00125D1B"/>
    <w:rsid w:val="0013022B"/>
    <w:rsid w:val="00134C31"/>
    <w:rsid w:val="001363E0"/>
    <w:rsid w:val="00143518"/>
    <w:rsid w:val="00147EF7"/>
    <w:rsid w:val="00150478"/>
    <w:rsid w:val="001547B3"/>
    <w:rsid w:val="00155A83"/>
    <w:rsid w:val="00163B3D"/>
    <w:rsid w:val="0016520A"/>
    <w:rsid w:val="00166640"/>
    <w:rsid w:val="00170350"/>
    <w:rsid w:val="00170EBA"/>
    <w:rsid w:val="0018118B"/>
    <w:rsid w:val="001828C2"/>
    <w:rsid w:val="00182F24"/>
    <w:rsid w:val="00182F7D"/>
    <w:rsid w:val="001901A9"/>
    <w:rsid w:val="00190923"/>
    <w:rsid w:val="00191CC9"/>
    <w:rsid w:val="00194E1A"/>
    <w:rsid w:val="00195A7C"/>
    <w:rsid w:val="001973C6"/>
    <w:rsid w:val="001A21AC"/>
    <w:rsid w:val="001A3D81"/>
    <w:rsid w:val="001C1DA2"/>
    <w:rsid w:val="001C4DD3"/>
    <w:rsid w:val="001C7E41"/>
    <w:rsid w:val="001D2D44"/>
    <w:rsid w:val="001D3058"/>
    <w:rsid w:val="001D3116"/>
    <w:rsid w:val="001D7136"/>
    <w:rsid w:val="001E009B"/>
    <w:rsid w:val="001E4BB5"/>
    <w:rsid w:val="001F2952"/>
    <w:rsid w:val="001F795A"/>
    <w:rsid w:val="00204545"/>
    <w:rsid w:val="00220193"/>
    <w:rsid w:val="002202FF"/>
    <w:rsid w:val="00220EEF"/>
    <w:rsid w:val="00233ED2"/>
    <w:rsid w:val="002368D6"/>
    <w:rsid w:val="00237224"/>
    <w:rsid w:val="002414A2"/>
    <w:rsid w:val="0025035F"/>
    <w:rsid w:val="002512B6"/>
    <w:rsid w:val="00252BED"/>
    <w:rsid w:val="00261497"/>
    <w:rsid w:val="00266B0A"/>
    <w:rsid w:val="00270B50"/>
    <w:rsid w:val="00277E87"/>
    <w:rsid w:val="002805C7"/>
    <w:rsid w:val="00281110"/>
    <w:rsid w:val="0028114B"/>
    <w:rsid w:val="00282BD5"/>
    <w:rsid w:val="00296091"/>
    <w:rsid w:val="002A41AB"/>
    <w:rsid w:val="002A5384"/>
    <w:rsid w:val="002B189D"/>
    <w:rsid w:val="002B348C"/>
    <w:rsid w:val="002B5EDD"/>
    <w:rsid w:val="002C45C0"/>
    <w:rsid w:val="002D1181"/>
    <w:rsid w:val="002D513F"/>
    <w:rsid w:val="002D58C6"/>
    <w:rsid w:val="002D6D02"/>
    <w:rsid w:val="002E6B5D"/>
    <w:rsid w:val="002E6CB9"/>
    <w:rsid w:val="002F0DF9"/>
    <w:rsid w:val="002F373A"/>
    <w:rsid w:val="002F7917"/>
    <w:rsid w:val="00300004"/>
    <w:rsid w:val="00300490"/>
    <w:rsid w:val="00307A21"/>
    <w:rsid w:val="003111A0"/>
    <w:rsid w:val="00312EB9"/>
    <w:rsid w:val="00313407"/>
    <w:rsid w:val="003208A8"/>
    <w:rsid w:val="003277CB"/>
    <w:rsid w:val="00333CDC"/>
    <w:rsid w:val="003462BD"/>
    <w:rsid w:val="0035018F"/>
    <w:rsid w:val="00363AC0"/>
    <w:rsid w:val="00364007"/>
    <w:rsid w:val="00377A42"/>
    <w:rsid w:val="00384EFC"/>
    <w:rsid w:val="00387000"/>
    <w:rsid w:val="003A6C21"/>
    <w:rsid w:val="003B2A11"/>
    <w:rsid w:val="003B33C8"/>
    <w:rsid w:val="003B7D41"/>
    <w:rsid w:val="003C2CD5"/>
    <w:rsid w:val="003C3C11"/>
    <w:rsid w:val="003C497D"/>
    <w:rsid w:val="003C58FE"/>
    <w:rsid w:val="003D58C6"/>
    <w:rsid w:val="003D65C0"/>
    <w:rsid w:val="003D7671"/>
    <w:rsid w:val="003E00C9"/>
    <w:rsid w:val="003E10C2"/>
    <w:rsid w:val="003F01A4"/>
    <w:rsid w:val="003F7ACA"/>
    <w:rsid w:val="0040510D"/>
    <w:rsid w:val="00411441"/>
    <w:rsid w:val="00416C88"/>
    <w:rsid w:val="00416DCC"/>
    <w:rsid w:val="00423A03"/>
    <w:rsid w:val="00427AEB"/>
    <w:rsid w:val="004332F4"/>
    <w:rsid w:val="004334E7"/>
    <w:rsid w:val="004341F3"/>
    <w:rsid w:val="00435EDF"/>
    <w:rsid w:val="0044079E"/>
    <w:rsid w:val="00445DD8"/>
    <w:rsid w:val="0045381F"/>
    <w:rsid w:val="00453E24"/>
    <w:rsid w:val="00462D8F"/>
    <w:rsid w:val="00467861"/>
    <w:rsid w:val="004704A1"/>
    <w:rsid w:val="0048042C"/>
    <w:rsid w:val="004849D1"/>
    <w:rsid w:val="004A501C"/>
    <w:rsid w:val="004A794D"/>
    <w:rsid w:val="004B12D8"/>
    <w:rsid w:val="004B4485"/>
    <w:rsid w:val="004B6831"/>
    <w:rsid w:val="004B692B"/>
    <w:rsid w:val="004C6973"/>
    <w:rsid w:val="004E342F"/>
    <w:rsid w:val="004F766D"/>
    <w:rsid w:val="005038D1"/>
    <w:rsid w:val="005046A8"/>
    <w:rsid w:val="00512B12"/>
    <w:rsid w:val="00513231"/>
    <w:rsid w:val="00513D0E"/>
    <w:rsid w:val="0051507F"/>
    <w:rsid w:val="00515CE8"/>
    <w:rsid w:val="0051794F"/>
    <w:rsid w:val="00533BFB"/>
    <w:rsid w:val="005401A9"/>
    <w:rsid w:val="00541DA5"/>
    <w:rsid w:val="005449EF"/>
    <w:rsid w:val="00550AD2"/>
    <w:rsid w:val="00550ECE"/>
    <w:rsid w:val="00557814"/>
    <w:rsid w:val="00561BEE"/>
    <w:rsid w:val="005712F5"/>
    <w:rsid w:val="00572080"/>
    <w:rsid w:val="0057233C"/>
    <w:rsid w:val="00573082"/>
    <w:rsid w:val="0057510C"/>
    <w:rsid w:val="0059215E"/>
    <w:rsid w:val="00594A50"/>
    <w:rsid w:val="00596296"/>
    <w:rsid w:val="005A2661"/>
    <w:rsid w:val="005A5CAE"/>
    <w:rsid w:val="005D3F01"/>
    <w:rsid w:val="005D5851"/>
    <w:rsid w:val="005E211F"/>
    <w:rsid w:val="005E3088"/>
    <w:rsid w:val="005E48A0"/>
    <w:rsid w:val="005E4BF9"/>
    <w:rsid w:val="005E7F1F"/>
    <w:rsid w:val="005F1746"/>
    <w:rsid w:val="005F518E"/>
    <w:rsid w:val="00605804"/>
    <w:rsid w:val="006102F1"/>
    <w:rsid w:val="0061278D"/>
    <w:rsid w:val="0061454E"/>
    <w:rsid w:val="0061790A"/>
    <w:rsid w:val="0062039D"/>
    <w:rsid w:val="006234BC"/>
    <w:rsid w:val="00623D4D"/>
    <w:rsid w:val="00632547"/>
    <w:rsid w:val="0063324C"/>
    <w:rsid w:val="00647F76"/>
    <w:rsid w:val="0065654F"/>
    <w:rsid w:val="006644EE"/>
    <w:rsid w:val="006718A4"/>
    <w:rsid w:val="0067490F"/>
    <w:rsid w:val="006814E7"/>
    <w:rsid w:val="00694821"/>
    <w:rsid w:val="00697338"/>
    <w:rsid w:val="006A232D"/>
    <w:rsid w:val="006A2A12"/>
    <w:rsid w:val="006A7F24"/>
    <w:rsid w:val="006B60BC"/>
    <w:rsid w:val="006C224F"/>
    <w:rsid w:val="006C3C0B"/>
    <w:rsid w:val="006C443F"/>
    <w:rsid w:val="006C5C43"/>
    <w:rsid w:val="006C62DE"/>
    <w:rsid w:val="006C6F90"/>
    <w:rsid w:val="006D17FD"/>
    <w:rsid w:val="006D4762"/>
    <w:rsid w:val="006F3AB3"/>
    <w:rsid w:val="006F605B"/>
    <w:rsid w:val="006F7A88"/>
    <w:rsid w:val="0070182D"/>
    <w:rsid w:val="007038E7"/>
    <w:rsid w:val="00705127"/>
    <w:rsid w:val="00715358"/>
    <w:rsid w:val="0072518A"/>
    <w:rsid w:val="00726827"/>
    <w:rsid w:val="007431CD"/>
    <w:rsid w:val="0074452B"/>
    <w:rsid w:val="007463D6"/>
    <w:rsid w:val="0075131D"/>
    <w:rsid w:val="00751AC0"/>
    <w:rsid w:val="00751E29"/>
    <w:rsid w:val="007539E1"/>
    <w:rsid w:val="00757730"/>
    <w:rsid w:val="0076274D"/>
    <w:rsid w:val="00764AE3"/>
    <w:rsid w:val="00772198"/>
    <w:rsid w:val="00775226"/>
    <w:rsid w:val="00775D67"/>
    <w:rsid w:val="00777AA1"/>
    <w:rsid w:val="00780630"/>
    <w:rsid w:val="00786094"/>
    <w:rsid w:val="00786917"/>
    <w:rsid w:val="0079457F"/>
    <w:rsid w:val="0079798C"/>
    <w:rsid w:val="007A0E03"/>
    <w:rsid w:val="007A58C7"/>
    <w:rsid w:val="007A5EEB"/>
    <w:rsid w:val="007A7ADA"/>
    <w:rsid w:val="007B0368"/>
    <w:rsid w:val="007B25E5"/>
    <w:rsid w:val="007B2AB1"/>
    <w:rsid w:val="007B3BE8"/>
    <w:rsid w:val="007B55BD"/>
    <w:rsid w:val="007B6A1A"/>
    <w:rsid w:val="007B7187"/>
    <w:rsid w:val="007C03C2"/>
    <w:rsid w:val="007C2F4D"/>
    <w:rsid w:val="007E04D2"/>
    <w:rsid w:val="007E753E"/>
    <w:rsid w:val="007F0035"/>
    <w:rsid w:val="00807008"/>
    <w:rsid w:val="00811D4B"/>
    <w:rsid w:val="00812A08"/>
    <w:rsid w:val="00824F80"/>
    <w:rsid w:val="008252DF"/>
    <w:rsid w:val="00826B87"/>
    <w:rsid w:val="00832E0B"/>
    <w:rsid w:val="008354F4"/>
    <w:rsid w:val="00835BB7"/>
    <w:rsid w:val="00836488"/>
    <w:rsid w:val="008412C5"/>
    <w:rsid w:val="0084168D"/>
    <w:rsid w:val="0084359C"/>
    <w:rsid w:val="00845F3D"/>
    <w:rsid w:val="008475A2"/>
    <w:rsid w:val="00851FDD"/>
    <w:rsid w:val="00853291"/>
    <w:rsid w:val="0085638F"/>
    <w:rsid w:val="00860AF3"/>
    <w:rsid w:val="00863B16"/>
    <w:rsid w:val="00865910"/>
    <w:rsid w:val="00866E93"/>
    <w:rsid w:val="00873A0E"/>
    <w:rsid w:val="0087439C"/>
    <w:rsid w:val="00882444"/>
    <w:rsid w:val="008830FE"/>
    <w:rsid w:val="00885687"/>
    <w:rsid w:val="008857B6"/>
    <w:rsid w:val="008864C1"/>
    <w:rsid w:val="008866F6"/>
    <w:rsid w:val="00887BA2"/>
    <w:rsid w:val="0089570C"/>
    <w:rsid w:val="008A0995"/>
    <w:rsid w:val="008A128F"/>
    <w:rsid w:val="008B0EFF"/>
    <w:rsid w:val="008B31DC"/>
    <w:rsid w:val="008B5334"/>
    <w:rsid w:val="008B6306"/>
    <w:rsid w:val="008C1DDA"/>
    <w:rsid w:val="008C32DD"/>
    <w:rsid w:val="008C508E"/>
    <w:rsid w:val="008C55EF"/>
    <w:rsid w:val="008C7C5B"/>
    <w:rsid w:val="008D0903"/>
    <w:rsid w:val="008D2034"/>
    <w:rsid w:val="008D269D"/>
    <w:rsid w:val="008E1383"/>
    <w:rsid w:val="008E7A7B"/>
    <w:rsid w:val="008F63CA"/>
    <w:rsid w:val="00902D0D"/>
    <w:rsid w:val="009031F6"/>
    <w:rsid w:val="0090398F"/>
    <w:rsid w:val="00904228"/>
    <w:rsid w:val="00905837"/>
    <w:rsid w:val="009073D8"/>
    <w:rsid w:val="00911C74"/>
    <w:rsid w:val="0091335C"/>
    <w:rsid w:val="00924752"/>
    <w:rsid w:val="00924BD9"/>
    <w:rsid w:val="009317FA"/>
    <w:rsid w:val="0093217A"/>
    <w:rsid w:val="0093664B"/>
    <w:rsid w:val="00936C11"/>
    <w:rsid w:val="00937246"/>
    <w:rsid w:val="00952AA4"/>
    <w:rsid w:val="00953580"/>
    <w:rsid w:val="009560E8"/>
    <w:rsid w:val="00957B83"/>
    <w:rsid w:val="00960337"/>
    <w:rsid w:val="00960CB4"/>
    <w:rsid w:val="009612BD"/>
    <w:rsid w:val="0096405E"/>
    <w:rsid w:val="00964E7E"/>
    <w:rsid w:val="00965BBA"/>
    <w:rsid w:val="00980D14"/>
    <w:rsid w:val="00996EEB"/>
    <w:rsid w:val="009979F3"/>
    <w:rsid w:val="00997E5F"/>
    <w:rsid w:val="009A30AB"/>
    <w:rsid w:val="009A3FAD"/>
    <w:rsid w:val="009A41C0"/>
    <w:rsid w:val="009B22C6"/>
    <w:rsid w:val="009B3635"/>
    <w:rsid w:val="009C347A"/>
    <w:rsid w:val="009C6BA4"/>
    <w:rsid w:val="009D46D7"/>
    <w:rsid w:val="009D5106"/>
    <w:rsid w:val="009E57A8"/>
    <w:rsid w:val="009E6741"/>
    <w:rsid w:val="009F2C66"/>
    <w:rsid w:val="009F3A3C"/>
    <w:rsid w:val="009F7A40"/>
    <w:rsid w:val="00A04EBF"/>
    <w:rsid w:val="00A129EA"/>
    <w:rsid w:val="00A17FE0"/>
    <w:rsid w:val="00A42C97"/>
    <w:rsid w:val="00A4462B"/>
    <w:rsid w:val="00A447AF"/>
    <w:rsid w:val="00A47101"/>
    <w:rsid w:val="00A4720F"/>
    <w:rsid w:val="00A52D78"/>
    <w:rsid w:val="00A54996"/>
    <w:rsid w:val="00A56DD9"/>
    <w:rsid w:val="00A635F9"/>
    <w:rsid w:val="00A73B55"/>
    <w:rsid w:val="00A7641B"/>
    <w:rsid w:val="00A81FA3"/>
    <w:rsid w:val="00A85154"/>
    <w:rsid w:val="00A86D2C"/>
    <w:rsid w:val="00A92782"/>
    <w:rsid w:val="00A92D99"/>
    <w:rsid w:val="00A96894"/>
    <w:rsid w:val="00AA1C6D"/>
    <w:rsid w:val="00AA37CC"/>
    <w:rsid w:val="00AB0C9C"/>
    <w:rsid w:val="00AB217E"/>
    <w:rsid w:val="00AC01BD"/>
    <w:rsid w:val="00AC5176"/>
    <w:rsid w:val="00AC78B5"/>
    <w:rsid w:val="00AD6F4E"/>
    <w:rsid w:val="00AE1144"/>
    <w:rsid w:val="00AE35FA"/>
    <w:rsid w:val="00AE4143"/>
    <w:rsid w:val="00AE4BB1"/>
    <w:rsid w:val="00AE64DD"/>
    <w:rsid w:val="00B02A54"/>
    <w:rsid w:val="00B05D3F"/>
    <w:rsid w:val="00B21682"/>
    <w:rsid w:val="00B2200D"/>
    <w:rsid w:val="00B268B6"/>
    <w:rsid w:val="00B31124"/>
    <w:rsid w:val="00B42E02"/>
    <w:rsid w:val="00B44C7C"/>
    <w:rsid w:val="00B4646F"/>
    <w:rsid w:val="00B52DE4"/>
    <w:rsid w:val="00B54261"/>
    <w:rsid w:val="00B54A84"/>
    <w:rsid w:val="00B54FF4"/>
    <w:rsid w:val="00B67E30"/>
    <w:rsid w:val="00B72A8A"/>
    <w:rsid w:val="00B749FC"/>
    <w:rsid w:val="00B76563"/>
    <w:rsid w:val="00B82956"/>
    <w:rsid w:val="00B835C5"/>
    <w:rsid w:val="00B83CA7"/>
    <w:rsid w:val="00B87010"/>
    <w:rsid w:val="00B90AB8"/>
    <w:rsid w:val="00B90E6C"/>
    <w:rsid w:val="00B9272D"/>
    <w:rsid w:val="00B92EBF"/>
    <w:rsid w:val="00B9416B"/>
    <w:rsid w:val="00B946A3"/>
    <w:rsid w:val="00BA19EB"/>
    <w:rsid w:val="00BA2F4F"/>
    <w:rsid w:val="00BA35C5"/>
    <w:rsid w:val="00BA403A"/>
    <w:rsid w:val="00BA615D"/>
    <w:rsid w:val="00BB0AF1"/>
    <w:rsid w:val="00BB13C3"/>
    <w:rsid w:val="00BB2EBD"/>
    <w:rsid w:val="00BB309C"/>
    <w:rsid w:val="00BB3503"/>
    <w:rsid w:val="00BB7D08"/>
    <w:rsid w:val="00BC7368"/>
    <w:rsid w:val="00BD3877"/>
    <w:rsid w:val="00BE0362"/>
    <w:rsid w:val="00BE5A61"/>
    <w:rsid w:val="00C066D4"/>
    <w:rsid w:val="00C1065C"/>
    <w:rsid w:val="00C11B24"/>
    <w:rsid w:val="00C17D63"/>
    <w:rsid w:val="00C24B3D"/>
    <w:rsid w:val="00C3098D"/>
    <w:rsid w:val="00C41003"/>
    <w:rsid w:val="00C44A5E"/>
    <w:rsid w:val="00C44FFE"/>
    <w:rsid w:val="00C452CE"/>
    <w:rsid w:val="00C46C41"/>
    <w:rsid w:val="00C47842"/>
    <w:rsid w:val="00C57D23"/>
    <w:rsid w:val="00C626BD"/>
    <w:rsid w:val="00C64EF2"/>
    <w:rsid w:val="00C666C0"/>
    <w:rsid w:val="00C66DE5"/>
    <w:rsid w:val="00C7085B"/>
    <w:rsid w:val="00C71AE2"/>
    <w:rsid w:val="00C722D4"/>
    <w:rsid w:val="00C7296D"/>
    <w:rsid w:val="00C81BFF"/>
    <w:rsid w:val="00C92E32"/>
    <w:rsid w:val="00CA1ACD"/>
    <w:rsid w:val="00CA3D73"/>
    <w:rsid w:val="00CA59EB"/>
    <w:rsid w:val="00CB6EDF"/>
    <w:rsid w:val="00CB70F6"/>
    <w:rsid w:val="00CC2D1F"/>
    <w:rsid w:val="00CD3E05"/>
    <w:rsid w:val="00CE64F8"/>
    <w:rsid w:val="00CF0569"/>
    <w:rsid w:val="00CF5C90"/>
    <w:rsid w:val="00CF6387"/>
    <w:rsid w:val="00CF6B9F"/>
    <w:rsid w:val="00D05FA2"/>
    <w:rsid w:val="00D10CEA"/>
    <w:rsid w:val="00D22C57"/>
    <w:rsid w:val="00D23F94"/>
    <w:rsid w:val="00D37540"/>
    <w:rsid w:val="00D45AFD"/>
    <w:rsid w:val="00D70A41"/>
    <w:rsid w:val="00D76472"/>
    <w:rsid w:val="00D83C12"/>
    <w:rsid w:val="00D9318D"/>
    <w:rsid w:val="00DA5E2C"/>
    <w:rsid w:val="00DA7258"/>
    <w:rsid w:val="00DB3065"/>
    <w:rsid w:val="00DC2542"/>
    <w:rsid w:val="00DC5419"/>
    <w:rsid w:val="00DC64C1"/>
    <w:rsid w:val="00DC79FC"/>
    <w:rsid w:val="00DD12CA"/>
    <w:rsid w:val="00DD50AC"/>
    <w:rsid w:val="00DE071C"/>
    <w:rsid w:val="00DE1D72"/>
    <w:rsid w:val="00DF43FF"/>
    <w:rsid w:val="00DF4899"/>
    <w:rsid w:val="00E00481"/>
    <w:rsid w:val="00E0292A"/>
    <w:rsid w:val="00E117EA"/>
    <w:rsid w:val="00E129E4"/>
    <w:rsid w:val="00E15956"/>
    <w:rsid w:val="00E17874"/>
    <w:rsid w:val="00E2262F"/>
    <w:rsid w:val="00E22CAE"/>
    <w:rsid w:val="00E3295C"/>
    <w:rsid w:val="00E33E3D"/>
    <w:rsid w:val="00E37548"/>
    <w:rsid w:val="00E63223"/>
    <w:rsid w:val="00E64FBC"/>
    <w:rsid w:val="00E70D31"/>
    <w:rsid w:val="00E879AB"/>
    <w:rsid w:val="00E906C8"/>
    <w:rsid w:val="00E924E6"/>
    <w:rsid w:val="00E944EF"/>
    <w:rsid w:val="00EA0F8D"/>
    <w:rsid w:val="00EA3C92"/>
    <w:rsid w:val="00EB05DA"/>
    <w:rsid w:val="00EB1D09"/>
    <w:rsid w:val="00EB52DF"/>
    <w:rsid w:val="00EB5471"/>
    <w:rsid w:val="00EB62CF"/>
    <w:rsid w:val="00EC1363"/>
    <w:rsid w:val="00EC2365"/>
    <w:rsid w:val="00EC2762"/>
    <w:rsid w:val="00EC64A1"/>
    <w:rsid w:val="00ED18E7"/>
    <w:rsid w:val="00ED2111"/>
    <w:rsid w:val="00ED392B"/>
    <w:rsid w:val="00ED59CF"/>
    <w:rsid w:val="00EE1664"/>
    <w:rsid w:val="00EE3F98"/>
    <w:rsid w:val="00EE4661"/>
    <w:rsid w:val="00EE4B32"/>
    <w:rsid w:val="00EF7A42"/>
    <w:rsid w:val="00F04B57"/>
    <w:rsid w:val="00F07D8B"/>
    <w:rsid w:val="00F131DD"/>
    <w:rsid w:val="00F15E6C"/>
    <w:rsid w:val="00F225E4"/>
    <w:rsid w:val="00F30CC2"/>
    <w:rsid w:val="00F3237D"/>
    <w:rsid w:val="00F364A4"/>
    <w:rsid w:val="00F427AD"/>
    <w:rsid w:val="00F45995"/>
    <w:rsid w:val="00F475E4"/>
    <w:rsid w:val="00F509BE"/>
    <w:rsid w:val="00F54860"/>
    <w:rsid w:val="00F54ACD"/>
    <w:rsid w:val="00F55051"/>
    <w:rsid w:val="00F65F48"/>
    <w:rsid w:val="00F66DCA"/>
    <w:rsid w:val="00F85DC5"/>
    <w:rsid w:val="00F908A0"/>
    <w:rsid w:val="00F92A56"/>
    <w:rsid w:val="00FA0D78"/>
    <w:rsid w:val="00FA2D73"/>
    <w:rsid w:val="00FB48CC"/>
    <w:rsid w:val="00FB7D54"/>
    <w:rsid w:val="00FC1517"/>
    <w:rsid w:val="00FC585B"/>
    <w:rsid w:val="00FC5B67"/>
    <w:rsid w:val="00FE1F2F"/>
    <w:rsid w:val="00FE72CB"/>
    <w:rsid w:val="00FF2A48"/>
    <w:rsid w:val="00FF2ADC"/>
    <w:rsid w:val="00FF36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437A572"/>
  <w15:chartTrackingRefBased/>
  <w15:docId w15:val="{C40455B5-D249-4ECF-BF53-3785EECCC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toc 1" w:uiPriority="39"/>
    <w:lsdException w:name="toc 2" w:uiPriority="39"/>
    <w:lsdException w:name="toc 3" w:uiPriority="39"/>
    <w:lsdException w:name="toc 4" w:uiPriority="39"/>
    <w:lsdException w:name="caption" w:qFormat="1"/>
    <w:lsdException w:name="table of figures" w:uiPriority="99"/>
    <w:lsdException w:name="Hyperlink" w:uiPriority="99"/>
    <w:lsdException w:name="Strong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8864C1"/>
    <w:pPr>
      <w:spacing w:after="120"/>
      <w:jc w:val="both"/>
    </w:pPr>
    <w:rPr>
      <w:rFonts w:ascii="Calibri" w:hAnsi="Calibri"/>
      <w:sz w:val="22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973C6"/>
    <w:pPr>
      <w:keepNext/>
      <w:numPr>
        <w:numId w:val="3"/>
      </w:numPr>
      <w:spacing w:before="360" w:after="240"/>
      <w:outlineLvl w:val="0"/>
    </w:pPr>
    <w:rPr>
      <w:rFonts w:asciiTheme="minorHAnsi" w:hAnsiTheme="minorHAnsi" w:cs="Arial"/>
      <w:b/>
      <w:bCs/>
      <w:kern w:val="32"/>
      <w:sz w:val="26"/>
      <w:szCs w:val="32"/>
    </w:rPr>
  </w:style>
  <w:style w:type="paragraph" w:styleId="berschrift2">
    <w:name w:val="heading 2"/>
    <w:basedOn w:val="berschrift1"/>
    <w:next w:val="Standard"/>
    <w:qFormat/>
    <w:rsid w:val="00541DA5"/>
    <w:pPr>
      <w:numPr>
        <w:ilvl w:val="1"/>
      </w:numPr>
      <w:outlineLvl w:val="1"/>
    </w:pPr>
    <w:rPr>
      <w:bCs w:val="0"/>
      <w:iCs/>
      <w:sz w:val="24"/>
      <w:szCs w:val="28"/>
    </w:rPr>
  </w:style>
  <w:style w:type="paragraph" w:styleId="berschrift3">
    <w:name w:val="heading 3"/>
    <w:basedOn w:val="berschrift1"/>
    <w:next w:val="Standard"/>
    <w:link w:val="berschrift3Zchn"/>
    <w:qFormat/>
    <w:rsid w:val="001973C6"/>
    <w:pPr>
      <w:numPr>
        <w:ilvl w:val="2"/>
      </w:numPr>
      <w:outlineLvl w:val="2"/>
    </w:pPr>
    <w:rPr>
      <w:bCs w:val="0"/>
      <w:sz w:val="22"/>
      <w:szCs w:val="26"/>
    </w:rPr>
  </w:style>
  <w:style w:type="paragraph" w:styleId="berschrift4">
    <w:name w:val="heading 4"/>
    <w:basedOn w:val="berschrift1"/>
    <w:next w:val="Standard"/>
    <w:qFormat/>
    <w:rsid w:val="001064DB"/>
    <w:pPr>
      <w:numPr>
        <w:ilvl w:val="3"/>
      </w:numPr>
      <w:outlineLvl w:val="3"/>
    </w:pPr>
    <w:rPr>
      <w:bCs w:val="0"/>
      <w:sz w:val="22"/>
      <w:szCs w:val="28"/>
    </w:rPr>
  </w:style>
  <w:style w:type="paragraph" w:styleId="berschrift5">
    <w:name w:val="heading 5"/>
    <w:basedOn w:val="berschrift1"/>
    <w:next w:val="Standard"/>
    <w:rsid w:val="0087439C"/>
    <w:pPr>
      <w:numPr>
        <w:ilvl w:val="4"/>
      </w:numPr>
      <w:ind w:left="1009" w:hanging="1009"/>
      <w:outlineLvl w:val="4"/>
    </w:pPr>
    <w:rPr>
      <w:bCs w:val="0"/>
      <w:iCs/>
      <w:sz w:val="22"/>
      <w:szCs w:val="22"/>
    </w:rPr>
  </w:style>
  <w:style w:type="paragraph" w:styleId="berschrift6">
    <w:name w:val="heading 6"/>
    <w:basedOn w:val="Standard"/>
    <w:next w:val="Standard"/>
    <w:rsid w:val="004E342F"/>
    <w:pPr>
      <w:numPr>
        <w:ilvl w:val="5"/>
        <w:numId w:val="3"/>
      </w:numPr>
      <w:spacing w:before="240" w:after="60"/>
      <w:outlineLvl w:val="5"/>
    </w:pPr>
    <w:rPr>
      <w:b/>
      <w:bCs/>
      <w:szCs w:val="22"/>
    </w:rPr>
  </w:style>
  <w:style w:type="paragraph" w:styleId="berschrift7">
    <w:name w:val="heading 7"/>
    <w:basedOn w:val="Standard"/>
    <w:next w:val="Standard"/>
    <w:rsid w:val="004E342F"/>
    <w:pPr>
      <w:numPr>
        <w:ilvl w:val="6"/>
        <w:numId w:val="3"/>
      </w:numPr>
      <w:spacing w:before="240" w:after="60"/>
      <w:outlineLvl w:val="6"/>
    </w:pPr>
  </w:style>
  <w:style w:type="paragraph" w:styleId="berschrift8">
    <w:name w:val="heading 8"/>
    <w:basedOn w:val="Standard"/>
    <w:next w:val="Standard"/>
    <w:rsid w:val="004E342F"/>
    <w:pPr>
      <w:numPr>
        <w:ilvl w:val="7"/>
        <w:numId w:val="3"/>
      </w:numPr>
      <w:spacing w:before="240" w:after="60"/>
      <w:outlineLvl w:val="7"/>
    </w:pPr>
    <w:rPr>
      <w:b/>
      <w:iCs/>
    </w:rPr>
  </w:style>
  <w:style w:type="paragraph" w:styleId="berschrift9">
    <w:name w:val="heading 9"/>
    <w:basedOn w:val="Standard"/>
    <w:next w:val="Standard"/>
    <w:rsid w:val="004E342F"/>
    <w:pPr>
      <w:numPr>
        <w:ilvl w:val="8"/>
        <w:numId w:val="3"/>
      </w:numPr>
      <w:spacing w:before="240" w:after="60"/>
      <w:outlineLvl w:val="8"/>
    </w:pPr>
    <w:rPr>
      <w:rFonts w:cs="Arial"/>
      <w:b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rsid w:val="00957B83"/>
    <w:pPr>
      <w:tabs>
        <w:tab w:val="center" w:pos="4536"/>
        <w:tab w:val="right" w:pos="9072"/>
      </w:tabs>
      <w:spacing w:after="0"/>
    </w:pPr>
    <w:rPr>
      <w:sz w:val="18"/>
    </w:rPr>
  </w:style>
  <w:style w:type="paragraph" w:customStyle="1" w:styleId="Formatvorlage1">
    <w:name w:val="Formatvorlage1"/>
    <w:basedOn w:val="berschrift1"/>
    <w:next w:val="Standard"/>
  </w:style>
  <w:style w:type="paragraph" w:styleId="Fuzeile">
    <w:name w:val="footer"/>
    <w:basedOn w:val="Standard"/>
    <w:link w:val="FuzeileZchn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</w:style>
  <w:style w:type="paragraph" w:styleId="Verzeichnis2">
    <w:name w:val="toc 2"/>
    <w:basedOn w:val="Standard"/>
    <w:next w:val="Standard"/>
    <w:autoRedefine/>
    <w:uiPriority w:val="39"/>
    <w:rsid w:val="00FF2ADC"/>
    <w:pPr>
      <w:tabs>
        <w:tab w:val="left" w:pos="879"/>
        <w:tab w:val="right" w:leader="dot" w:pos="9354"/>
      </w:tabs>
      <w:spacing w:after="40"/>
      <w:jc w:val="right"/>
    </w:pPr>
    <w:rPr>
      <w:noProof/>
      <w:szCs w:val="22"/>
    </w:rPr>
  </w:style>
  <w:style w:type="paragraph" w:styleId="Beschriftung">
    <w:name w:val="caption"/>
    <w:aliases w:val="Beschriftung Abbildung,Beschriftung Char,Überschrift,Abb.,Tab,Abb-Beschriftung,Tab."/>
    <w:basedOn w:val="Standard"/>
    <w:next w:val="Standard"/>
    <w:link w:val="BeschriftungZchn"/>
    <w:autoRedefine/>
    <w:qFormat/>
    <w:rsid w:val="00960337"/>
    <w:pPr>
      <w:keepNext/>
      <w:spacing w:before="240"/>
      <w:ind w:firstLine="709"/>
      <w:jc w:val="center"/>
    </w:pPr>
    <w:rPr>
      <w:bCs/>
      <w:i/>
      <w:sz w:val="19"/>
      <w:szCs w:val="19"/>
    </w:rPr>
  </w:style>
  <w:style w:type="paragraph" w:styleId="Verzeichnis1">
    <w:name w:val="toc 1"/>
    <w:basedOn w:val="Standard"/>
    <w:next w:val="Standard"/>
    <w:autoRedefine/>
    <w:uiPriority w:val="39"/>
    <w:rsid w:val="0063324C"/>
    <w:pPr>
      <w:tabs>
        <w:tab w:val="left" w:pos="880"/>
        <w:tab w:val="right" w:leader="dot" w:pos="9354"/>
      </w:tabs>
      <w:spacing w:after="40"/>
    </w:pPr>
    <w:rPr>
      <w:b/>
      <w:noProof/>
      <w:sz w:val="24"/>
      <w:szCs w:val="26"/>
    </w:rPr>
  </w:style>
  <w:style w:type="paragraph" w:styleId="Verzeichnis3">
    <w:name w:val="toc 3"/>
    <w:basedOn w:val="Standard"/>
    <w:next w:val="Standard"/>
    <w:autoRedefine/>
    <w:uiPriority w:val="39"/>
    <w:rsid w:val="0063324C"/>
    <w:pPr>
      <w:tabs>
        <w:tab w:val="left" w:pos="879"/>
        <w:tab w:val="left" w:pos="1320"/>
        <w:tab w:val="right" w:leader="dot" w:pos="9354"/>
      </w:tabs>
      <w:spacing w:after="40"/>
      <w:jc w:val="right"/>
    </w:pPr>
    <w:rPr>
      <w:noProof/>
      <w:szCs w:val="22"/>
    </w:rPr>
  </w:style>
  <w:style w:type="paragraph" w:styleId="Verzeichnis4">
    <w:name w:val="toc 4"/>
    <w:basedOn w:val="Standard"/>
    <w:next w:val="Standard"/>
    <w:autoRedefine/>
    <w:uiPriority w:val="39"/>
    <w:rsid w:val="00FF2ADC"/>
    <w:pPr>
      <w:tabs>
        <w:tab w:val="left" w:pos="879"/>
        <w:tab w:val="left" w:pos="1540"/>
        <w:tab w:val="right" w:leader="dot" w:pos="9354"/>
      </w:tabs>
      <w:spacing w:after="40"/>
      <w:jc w:val="right"/>
    </w:pPr>
    <w:rPr>
      <w:noProof/>
    </w:rPr>
  </w:style>
  <w:style w:type="paragraph" w:styleId="Verzeichnis5">
    <w:name w:val="toc 5"/>
    <w:basedOn w:val="Standard"/>
    <w:next w:val="Standard"/>
    <w:autoRedefine/>
    <w:semiHidden/>
    <w:pPr>
      <w:ind w:left="880"/>
    </w:pPr>
  </w:style>
  <w:style w:type="paragraph" w:styleId="Verzeichnis6">
    <w:name w:val="toc 6"/>
    <w:basedOn w:val="Standard"/>
    <w:next w:val="Standard"/>
    <w:autoRedefine/>
    <w:semiHidden/>
    <w:pPr>
      <w:ind w:left="1100"/>
    </w:pPr>
  </w:style>
  <w:style w:type="paragraph" w:styleId="Verzeichnis7">
    <w:name w:val="toc 7"/>
    <w:basedOn w:val="Standard"/>
    <w:next w:val="Standard"/>
    <w:autoRedefine/>
    <w:semiHidden/>
    <w:pPr>
      <w:ind w:left="1320"/>
    </w:pPr>
  </w:style>
  <w:style w:type="paragraph" w:styleId="Verzeichnis8">
    <w:name w:val="toc 8"/>
    <w:basedOn w:val="Standard"/>
    <w:next w:val="Standard"/>
    <w:autoRedefine/>
    <w:semiHidden/>
    <w:pPr>
      <w:ind w:left="1540"/>
    </w:pPr>
  </w:style>
  <w:style w:type="paragraph" w:styleId="Verzeichnis9">
    <w:name w:val="toc 9"/>
    <w:basedOn w:val="Standard"/>
    <w:next w:val="Standard"/>
    <w:autoRedefine/>
    <w:semiHidden/>
    <w:pPr>
      <w:ind w:left="1760"/>
    </w:pPr>
  </w:style>
  <w:style w:type="character" w:styleId="Hyperlink">
    <w:name w:val="Hyperlink"/>
    <w:uiPriority w:val="99"/>
    <w:rPr>
      <w:color w:val="0000FF"/>
      <w:u w:val="single"/>
    </w:rPr>
  </w:style>
  <w:style w:type="character" w:customStyle="1" w:styleId="berschrift1Zchn">
    <w:name w:val="Überschrift 1 Zchn"/>
    <w:link w:val="berschrift1"/>
    <w:rsid w:val="001973C6"/>
    <w:rPr>
      <w:rFonts w:asciiTheme="minorHAnsi" w:hAnsiTheme="minorHAnsi" w:cs="Arial"/>
      <w:b/>
      <w:bCs/>
      <w:kern w:val="32"/>
      <w:sz w:val="26"/>
      <w:szCs w:val="32"/>
      <w:lang w:val="en-GB"/>
    </w:rPr>
  </w:style>
  <w:style w:type="paragraph" w:customStyle="1" w:styleId="Tabelle">
    <w:name w:val="Tabelle"/>
    <w:basedOn w:val="Standard"/>
    <w:pPr>
      <w:spacing w:before="40" w:after="40"/>
      <w:jc w:val="center"/>
    </w:pPr>
  </w:style>
  <w:style w:type="character" w:customStyle="1" w:styleId="berschrift3Zchn">
    <w:name w:val="Überschrift 3 Zchn"/>
    <w:link w:val="berschrift3"/>
    <w:rsid w:val="001973C6"/>
    <w:rPr>
      <w:rFonts w:asciiTheme="minorHAnsi" w:hAnsiTheme="minorHAnsi" w:cs="Arial"/>
      <w:b/>
      <w:kern w:val="32"/>
      <w:sz w:val="22"/>
      <w:szCs w:val="26"/>
      <w:lang w:val="en-GB"/>
    </w:rPr>
  </w:style>
  <w:style w:type="character" w:styleId="Kommentarzeichen">
    <w:name w:val="annotation reference"/>
    <w:semiHidden/>
    <w:rsid w:val="008354F4"/>
    <w:rPr>
      <w:sz w:val="16"/>
      <w:szCs w:val="16"/>
    </w:rPr>
  </w:style>
  <w:style w:type="paragraph" w:styleId="Kommentartext">
    <w:name w:val="annotation text"/>
    <w:basedOn w:val="Standard"/>
    <w:semiHidden/>
    <w:rsid w:val="008354F4"/>
    <w:pPr>
      <w:spacing w:after="0"/>
      <w:jc w:val="left"/>
    </w:pPr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8354F4"/>
    <w:rPr>
      <w:b/>
      <w:bCs/>
    </w:rPr>
  </w:style>
  <w:style w:type="paragraph" w:styleId="Sprechblasentext">
    <w:name w:val="Balloon Text"/>
    <w:basedOn w:val="Standard"/>
    <w:semiHidden/>
    <w:rsid w:val="008354F4"/>
    <w:pPr>
      <w:numPr>
        <w:numId w:val="4"/>
      </w:numPr>
      <w:tabs>
        <w:tab w:val="clear" w:pos="1712"/>
      </w:tabs>
      <w:spacing w:after="0"/>
      <w:ind w:left="0" w:firstLine="0"/>
      <w:jc w:val="left"/>
    </w:pPr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rsid w:val="008354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bildungsverzeichnis">
    <w:name w:val="table of figures"/>
    <w:basedOn w:val="Standard"/>
    <w:next w:val="Standard"/>
    <w:uiPriority w:val="99"/>
    <w:rsid w:val="008354F4"/>
    <w:pPr>
      <w:spacing w:after="0"/>
      <w:jc w:val="left"/>
    </w:pPr>
  </w:style>
  <w:style w:type="character" w:customStyle="1" w:styleId="KopfzeileZchn">
    <w:name w:val="Kopfzeile Zchn"/>
    <w:link w:val="Kopfzeile"/>
    <w:rsid w:val="00957B83"/>
    <w:rPr>
      <w:rFonts w:ascii="Calibri" w:hAnsi="Calibri"/>
      <w:sz w:val="18"/>
      <w:szCs w:val="24"/>
      <w:lang w:val="en-GB"/>
    </w:rPr>
  </w:style>
  <w:style w:type="paragraph" w:styleId="Listenabsatz">
    <w:name w:val="List Paragraph"/>
    <w:basedOn w:val="Standard"/>
    <w:uiPriority w:val="34"/>
    <w:qFormat/>
    <w:rsid w:val="006C62DE"/>
    <w:pPr>
      <w:numPr>
        <w:numId w:val="19"/>
      </w:numPr>
      <w:contextualSpacing/>
    </w:pPr>
  </w:style>
  <w:style w:type="paragraph" w:styleId="KeinLeerraum">
    <w:name w:val="No Spacing"/>
    <w:uiPriority w:val="1"/>
    <w:qFormat/>
    <w:rsid w:val="00A85154"/>
    <w:pPr>
      <w:jc w:val="both"/>
    </w:pPr>
    <w:rPr>
      <w:rFonts w:ascii="Calibri" w:hAnsi="Calibri"/>
      <w:sz w:val="22"/>
      <w:szCs w:val="24"/>
      <w:lang w:val="en-GB"/>
    </w:rPr>
  </w:style>
  <w:style w:type="paragraph" w:styleId="Inhaltsverzeichnisberschrift">
    <w:name w:val="TOC Heading"/>
    <w:basedOn w:val="Verzeichnis3"/>
    <w:next w:val="Standard"/>
    <w:uiPriority w:val="39"/>
    <w:unhideWhenUsed/>
    <w:qFormat/>
    <w:rsid w:val="00780630"/>
    <w:pPr>
      <w:spacing w:after="240"/>
      <w:jc w:val="left"/>
    </w:pPr>
    <w:rPr>
      <w:b/>
      <w:sz w:val="28"/>
    </w:rPr>
  </w:style>
  <w:style w:type="character" w:styleId="Buchtitel">
    <w:name w:val="Book Title"/>
    <w:basedOn w:val="Absatz-Standardschriftart"/>
    <w:uiPriority w:val="33"/>
    <w:qFormat/>
    <w:rsid w:val="006C62DE"/>
    <w:rPr>
      <w:b/>
      <w:bCs/>
      <w:i/>
      <w:iCs/>
      <w:spacing w:val="5"/>
    </w:rPr>
  </w:style>
  <w:style w:type="character" w:customStyle="1" w:styleId="FuzeileZchn">
    <w:name w:val="Fußzeile Zchn"/>
    <w:basedOn w:val="Absatz-Standardschriftart"/>
    <w:link w:val="Fuzeile"/>
    <w:rsid w:val="00726827"/>
    <w:rPr>
      <w:rFonts w:ascii="Calibri" w:hAnsi="Calibri"/>
      <w:sz w:val="22"/>
      <w:szCs w:val="24"/>
    </w:rPr>
  </w:style>
  <w:style w:type="character" w:styleId="Platzhaltertext">
    <w:name w:val="Placeholder Text"/>
    <w:basedOn w:val="Absatz-Standardschriftart"/>
    <w:uiPriority w:val="99"/>
    <w:semiHidden/>
    <w:rsid w:val="00DF43FF"/>
    <w:rPr>
      <w:color w:val="808080"/>
    </w:rPr>
  </w:style>
  <w:style w:type="paragraph" w:styleId="Textkrper-Zeileneinzug">
    <w:name w:val="Body Text Indent"/>
    <w:basedOn w:val="Standard"/>
    <w:link w:val="Textkrper-ZeileneinzugZchn"/>
    <w:unhideWhenUsed/>
    <w:rsid w:val="001D3058"/>
    <w:pPr>
      <w:tabs>
        <w:tab w:val="left" w:pos="2160"/>
        <w:tab w:val="left" w:pos="2880"/>
        <w:tab w:val="left" w:pos="7380"/>
      </w:tabs>
      <w:spacing w:after="0" w:line="360" w:lineRule="auto"/>
      <w:ind w:left="1418"/>
    </w:pPr>
    <w:rPr>
      <w:rFonts w:ascii="Times New Roman" w:hAnsi="Times New Roman"/>
      <w:sz w:val="24"/>
    </w:rPr>
  </w:style>
  <w:style w:type="character" w:customStyle="1" w:styleId="Textkrper-ZeileneinzugZchn">
    <w:name w:val="Textkörper-Zeileneinzug Zchn"/>
    <w:basedOn w:val="Absatz-Standardschriftart"/>
    <w:link w:val="Textkrper-Zeileneinzug"/>
    <w:rsid w:val="001D3058"/>
    <w:rPr>
      <w:sz w:val="24"/>
      <w:szCs w:val="24"/>
    </w:rPr>
  </w:style>
  <w:style w:type="character" w:styleId="Fett">
    <w:name w:val="Strong"/>
    <w:basedOn w:val="Absatz-Standardschriftart"/>
    <w:qFormat/>
    <w:rsid w:val="001D3058"/>
    <w:rPr>
      <w:b/>
      <w:bCs/>
    </w:rPr>
  </w:style>
  <w:style w:type="paragraph" w:customStyle="1" w:styleId="Aufzhlungipp2">
    <w:name w:val="Aufzählung ipp 2"/>
    <w:basedOn w:val="Standard"/>
    <w:rsid w:val="000A63D1"/>
    <w:pPr>
      <w:tabs>
        <w:tab w:val="num" w:pos="1474"/>
      </w:tabs>
      <w:spacing w:line="360" w:lineRule="auto"/>
      <w:ind w:left="1474" w:hanging="340"/>
    </w:pPr>
    <w:rPr>
      <w:rFonts w:ascii="Arial" w:hAnsi="Arial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1E4BB5"/>
    <w:rPr>
      <w:color w:val="605E5C"/>
      <w:shd w:val="clear" w:color="auto" w:fill="E1DFDD"/>
    </w:rPr>
  </w:style>
  <w:style w:type="character" w:styleId="SchwacheHervorhebung">
    <w:name w:val="Subtle Emphasis"/>
    <w:basedOn w:val="Absatz-Standardschriftart"/>
    <w:uiPriority w:val="19"/>
    <w:qFormat/>
    <w:rsid w:val="008C32DD"/>
    <w:rPr>
      <w:i/>
      <w:iCs/>
      <w:color w:val="404040" w:themeColor="text1" w:themeTint="BF"/>
    </w:rPr>
  </w:style>
  <w:style w:type="paragraph" w:styleId="berarbeitung">
    <w:name w:val="Revision"/>
    <w:hidden/>
    <w:uiPriority w:val="99"/>
    <w:semiHidden/>
    <w:rsid w:val="00515CE8"/>
    <w:rPr>
      <w:rFonts w:ascii="Calibri" w:hAnsi="Calibri"/>
      <w:sz w:val="22"/>
      <w:szCs w:val="24"/>
    </w:rPr>
  </w:style>
  <w:style w:type="character" w:customStyle="1" w:styleId="BeschriftungZchn">
    <w:name w:val="Beschriftung Zchn"/>
    <w:aliases w:val="Beschriftung Abbildung Zchn,Beschriftung Char Zchn,Überschrift Zchn,Abb. Zchn,Tab Zchn,Abb-Beschriftung Zchn,Tab. Zchn"/>
    <w:basedOn w:val="Absatz-Standardschriftart"/>
    <w:link w:val="Beschriftung"/>
    <w:locked/>
    <w:rsid w:val="00960337"/>
    <w:rPr>
      <w:rFonts w:ascii="Calibri" w:hAnsi="Calibri"/>
      <w:bCs/>
      <w:i/>
      <w:sz w:val="19"/>
      <w:szCs w:val="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46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80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20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5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15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82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3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59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51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9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84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0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97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97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11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9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9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52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0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eader" Target="header7.xml"/><Relationship Id="rId26" Type="http://schemas.openxmlformats.org/officeDocument/2006/relationships/image" Target="media/image5.png"/><Relationship Id="rId39" Type="http://schemas.openxmlformats.org/officeDocument/2006/relationships/glossaryDocument" Target="glossary/document.xml"/><Relationship Id="rId21" Type="http://schemas.openxmlformats.org/officeDocument/2006/relationships/header" Target="header9.xml"/><Relationship Id="rId34" Type="http://schemas.openxmlformats.org/officeDocument/2006/relationships/header" Target="header10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header" Target="header6.xml"/><Relationship Id="rId25" Type="http://schemas.openxmlformats.org/officeDocument/2006/relationships/image" Target="media/image4.png"/><Relationship Id="rId33" Type="http://schemas.openxmlformats.org/officeDocument/2006/relationships/image" Target="media/image10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footer" Target="footer5.xml"/><Relationship Id="rId29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3.png"/><Relationship Id="rId32" Type="http://schemas.openxmlformats.org/officeDocument/2006/relationships/image" Target="media/image9.png"/><Relationship Id="rId37" Type="http://schemas.openxmlformats.org/officeDocument/2006/relationships/header" Target="header12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5.xml"/><Relationship Id="rId23" Type="http://schemas.openxmlformats.org/officeDocument/2006/relationships/chart" Target="charts/chart2.xml"/><Relationship Id="rId28" Type="http://schemas.openxmlformats.org/officeDocument/2006/relationships/image" Target="media/image7.png"/><Relationship Id="rId36" Type="http://schemas.openxmlformats.org/officeDocument/2006/relationships/footer" Target="footer6.xml"/><Relationship Id="rId10" Type="http://schemas.openxmlformats.org/officeDocument/2006/relationships/footer" Target="footer1.xml"/><Relationship Id="rId19" Type="http://schemas.openxmlformats.org/officeDocument/2006/relationships/header" Target="header8.xml"/><Relationship Id="rId31" Type="http://schemas.openxmlformats.org/officeDocument/2006/relationships/chart" Target="charts/chart4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Relationship Id="rId22" Type="http://schemas.openxmlformats.org/officeDocument/2006/relationships/chart" Target="charts/chart1.xml"/><Relationship Id="rId27" Type="http://schemas.openxmlformats.org/officeDocument/2006/relationships/image" Target="media/image6.png"/><Relationship Id="rId30" Type="http://schemas.openxmlformats.org/officeDocument/2006/relationships/chart" Target="charts/chart3.xml"/><Relationship Id="rId35" Type="http://schemas.openxmlformats.org/officeDocument/2006/relationships/header" Target="header11.xml"/><Relationship Id="rId8" Type="http://schemas.openxmlformats.org/officeDocument/2006/relationships/header" Target="header1.xml"/><Relationship Id="rId3" Type="http://schemas.openxmlformats.org/officeDocument/2006/relationships/styles" Target="styles.xml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tegl\Downloads\Erl&#228;uterungsbericht-mit%20Deckblatt.dotx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\\local.pabsch.eu\public-old\IPP\Projekte\6451-6499\6466%20Fuhse%20Hydraulik\14%20Hydraulik\04_Auswertung\06466_L&#228;ngsschnitt_IST_PLAN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\\local.pabsch.eu\public-old\IPP\Projekte\6451-6499\6466%20Fuhse%20Hydraulik\14%20Hydraulik\04_Auswertung\06466_L&#228;ngsschnitt_IST_PLAN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\\local.pabsch.eu\public-old\IPP\Projekte\6451-6499\6466%20Fuhse%20Hydraulik\14%20Hydraulik\04_Auswertung\06466_L&#228;ngsschnitt_IST_PLAN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\\local.pabsch.eu\public-old\IPP\Projekte\6451-6499\6466%20Fuhse%20Hydraulik\14%20Hydraulik\04_Auswertung\06466_L&#228;ngsschnitt_IST_PLAN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de-DE" sz="1200"/>
              <a:t>Vergleich</a:t>
            </a:r>
            <a:r>
              <a:rPr lang="de-DE" sz="1200" baseline="0"/>
              <a:t> 2D-Berechnung vs. Ergebnisdaten NLWKN</a:t>
            </a:r>
            <a:endParaRPr lang="de-DE" sz="12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de-DE"/>
        </a:p>
      </c:txPr>
    </c:title>
    <c:autoTitleDeleted val="0"/>
    <c:plotArea>
      <c:layout>
        <c:manualLayout>
          <c:layoutTarget val="inner"/>
          <c:xMode val="edge"/>
          <c:yMode val="edge"/>
          <c:x val="0.12428565227582494"/>
          <c:y val="0.24017991740346795"/>
          <c:w val="0.84237366415195891"/>
          <c:h val="0.58712496757139554"/>
        </c:manualLayout>
      </c:layout>
      <c:scatterChart>
        <c:scatterStyle val="smoothMarker"/>
        <c:varyColors val="0"/>
        <c:ser>
          <c:idx val="7"/>
          <c:order val="0"/>
          <c:tx>
            <c:v>Sohlhöhe</c:v>
          </c:tx>
          <c:spPr>
            <a:ln w="12700" cap="rnd">
              <a:solidFill>
                <a:schemeClr val="accent2">
                  <a:lumMod val="60000"/>
                </a:schemeClr>
              </a:solidFill>
              <a:prstDash val="sysDash"/>
              <a:round/>
            </a:ln>
            <a:effectLst/>
          </c:spPr>
          <c:marker>
            <c:symbol val="none"/>
          </c:marker>
          <c:xVal>
            <c:numRef>
              <c:f>'WSPL_2D-Model_IST'!$K$4:$K$264</c:f>
              <c:numCache>
                <c:formatCode>0.00</c:formatCode>
                <c:ptCount val="261"/>
                <c:pt idx="0">
                  <c:v>0</c:v>
                </c:pt>
                <c:pt idx="1">
                  <c:v>3.6596042004067</c:v>
                </c:pt>
                <c:pt idx="2">
                  <c:v>8.5657214232392</c:v>
                </c:pt>
                <c:pt idx="3">
                  <c:v>13.369877344439001</c:v>
                </c:pt>
                <c:pt idx="4">
                  <c:v>15.847956278437</c:v>
                </c:pt>
                <c:pt idx="5">
                  <c:v>17.889664939239001</c:v>
                </c:pt>
                <c:pt idx="6">
                  <c:v>21.71491392886</c:v>
                </c:pt>
                <c:pt idx="7">
                  <c:v>24.552432224663999</c:v>
                </c:pt>
                <c:pt idx="8">
                  <c:v>27.391554350054001</c:v>
                </c:pt>
                <c:pt idx="9">
                  <c:v>30.402082170656001</c:v>
                </c:pt>
                <c:pt idx="10">
                  <c:v>30.471673777199999</c:v>
                </c:pt>
                <c:pt idx="11">
                  <c:v>31.449919559354001</c:v>
                </c:pt>
                <c:pt idx="12">
                  <c:v>33.584231981446003</c:v>
                </c:pt>
                <c:pt idx="13">
                  <c:v>37.204971148459002</c:v>
                </c:pt>
                <c:pt idx="14">
                  <c:v>37.938721386075997</c:v>
                </c:pt>
                <c:pt idx="15">
                  <c:v>40.937458478631001</c:v>
                </c:pt>
                <c:pt idx="16">
                  <c:v>41.543771159020999</c:v>
                </c:pt>
                <c:pt idx="17">
                  <c:v>43.644121733275</c:v>
                </c:pt>
                <c:pt idx="18">
                  <c:v>45.731501265511</c:v>
                </c:pt>
                <c:pt idx="19">
                  <c:v>45.896522593728001</c:v>
                </c:pt>
                <c:pt idx="20">
                  <c:v>45.917087456234</c:v>
                </c:pt>
                <c:pt idx="21">
                  <c:v>49.540373220608998</c:v>
                </c:pt>
                <c:pt idx="22">
                  <c:v>54.250788020915998</c:v>
                </c:pt>
                <c:pt idx="23">
                  <c:v>58.940775303928</c:v>
                </c:pt>
                <c:pt idx="24">
                  <c:v>63.637294895159997</c:v>
                </c:pt>
                <c:pt idx="25">
                  <c:v>66.324500382102002</c:v>
                </c:pt>
                <c:pt idx="26">
                  <c:v>68.383758920443</c:v>
                </c:pt>
                <c:pt idx="27">
                  <c:v>73.069730858550997</c:v>
                </c:pt>
                <c:pt idx="28">
                  <c:v>78.139435834075996</c:v>
                </c:pt>
                <c:pt idx="29">
                  <c:v>83.205701782321</c:v>
                </c:pt>
                <c:pt idx="30">
                  <c:v>88.101214282244001</c:v>
                </c:pt>
                <c:pt idx="31">
                  <c:v>88.199670445487996</c:v>
                </c:pt>
                <c:pt idx="32">
                  <c:v>93.242986440402007</c:v>
                </c:pt>
                <c:pt idx="33">
                  <c:v>95.709311164287996</c:v>
                </c:pt>
                <c:pt idx="34">
                  <c:v>98.291644693386004</c:v>
                </c:pt>
                <c:pt idx="35">
                  <c:v>103.3463424287</c:v>
                </c:pt>
                <c:pt idx="36">
                  <c:v>108.32566509030001</c:v>
                </c:pt>
                <c:pt idx="37">
                  <c:v>113.37349716919</c:v>
                </c:pt>
                <c:pt idx="38">
                  <c:v>118.42764068035</c:v>
                </c:pt>
                <c:pt idx="39">
                  <c:v>123.27467729639</c:v>
                </c:pt>
                <c:pt idx="40">
                  <c:v>123.41356152916001</c:v>
                </c:pt>
                <c:pt idx="41">
                  <c:v>128.45370759190999</c:v>
                </c:pt>
                <c:pt idx="42">
                  <c:v>133.50069381322999</c:v>
                </c:pt>
                <c:pt idx="43">
                  <c:v>138.55278227323001</c:v>
                </c:pt>
                <c:pt idx="44">
                  <c:v>143.5394121381</c:v>
                </c:pt>
                <c:pt idx="45">
                  <c:v>148.58761394634001</c:v>
                </c:pt>
                <c:pt idx="46">
                  <c:v>153.63398081642001</c:v>
                </c:pt>
                <c:pt idx="47">
                  <c:v>158.61830561727001</c:v>
                </c:pt>
                <c:pt idx="48">
                  <c:v>163.66621777909</c:v>
                </c:pt>
                <c:pt idx="49">
                  <c:v>168.55038050248001</c:v>
                </c:pt>
                <c:pt idx="50">
                  <c:v>168.70801763608</c:v>
                </c:pt>
                <c:pt idx="51">
                  <c:v>173.76013857359001</c:v>
                </c:pt>
                <c:pt idx="52">
                  <c:v>178.75407898371</c:v>
                </c:pt>
                <c:pt idx="53">
                  <c:v>183.80239964704</c:v>
                </c:pt>
                <c:pt idx="54">
                  <c:v>188.79518743692</c:v>
                </c:pt>
                <c:pt idx="55">
                  <c:v>193.85009092723999</c:v>
                </c:pt>
                <c:pt idx="56">
                  <c:v>198.88929128276999</c:v>
                </c:pt>
                <c:pt idx="57">
                  <c:v>203.88378349204999</c:v>
                </c:pt>
                <c:pt idx="58">
                  <c:v>208.94518436065999</c:v>
                </c:pt>
                <c:pt idx="59">
                  <c:v>213.99958492736999</c:v>
                </c:pt>
                <c:pt idx="60">
                  <c:v>218.90335956771</c:v>
                </c:pt>
                <c:pt idx="61">
                  <c:v>218.98665311393</c:v>
                </c:pt>
                <c:pt idx="62">
                  <c:v>224.04163984959001</c:v>
                </c:pt>
                <c:pt idx="63">
                  <c:v>225.48941137415</c:v>
                </c:pt>
                <c:pt idx="64">
                  <c:v>229.09662658607999</c:v>
                </c:pt>
                <c:pt idx="65">
                  <c:v>234.074848914</c:v>
                </c:pt>
                <c:pt idx="66">
                  <c:v>239.16143264226</c:v>
                </c:pt>
                <c:pt idx="67">
                  <c:v>244.18630776808999</c:v>
                </c:pt>
                <c:pt idx="68">
                  <c:v>249.21871079587001</c:v>
                </c:pt>
                <c:pt idx="69">
                  <c:v>254.23605801881001</c:v>
                </c:pt>
                <c:pt idx="70">
                  <c:v>259.26093314400998</c:v>
                </c:pt>
                <c:pt idx="71">
                  <c:v>264.24203622389001</c:v>
                </c:pt>
                <c:pt idx="72">
                  <c:v>264.28703238577998</c:v>
                </c:pt>
                <c:pt idx="73">
                  <c:v>269.29626998611002</c:v>
                </c:pt>
                <c:pt idx="74">
                  <c:v>274.32174280659001</c:v>
                </c:pt>
                <c:pt idx="75">
                  <c:v>279.33909801700003</c:v>
                </c:pt>
                <c:pt idx="76">
                  <c:v>279.87690204738999</c:v>
                </c:pt>
                <c:pt idx="77">
                  <c:v>284.42265258357997</c:v>
                </c:pt>
                <c:pt idx="78">
                  <c:v>289.44083729485999</c:v>
                </c:pt>
                <c:pt idx="79">
                  <c:v>294.45001825459002</c:v>
                </c:pt>
                <c:pt idx="80">
                  <c:v>298.08001909219001</c:v>
                </c:pt>
                <c:pt idx="81">
                  <c:v>299.39393091545998</c:v>
                </c:pt>
                <c:pt idx="82">
                  <c:v>299.44146956226001</c:v>
                </c:pt>
                <c:pt idx="83">
                  <c:v>301.18759821812</c:v>
                </c:pt>
                <c:pt idx="84">
                  <c:v>304.47123461856</c:v>
                </c:pt>
                <c:pt idx="85">
                  <c:v>309.4725876521</c:v>
                </c:pt>
                <c:pt idx="86">
                  <c:v>314.47545421478998</c:v>
                </c:pt>
                <c:pt idx="87">
                  <c:v>315.16159366980003</c:v>
                </c:pt>
                <c:pt idx="88">
                  <c:v>319.48046343327002</c:v>
                </c:pt>
                <c:pt idx="89">
                  <c:v>324.48581322547</c:v>
                </c:pt>
                <c:pt idx="90">
                  <c:v>329.53906918103002</c:v>
                </c:pt>
                <c:pt idx="91">
                  <c:v>329.54989453456</c:v>
                </c:pt>
                <c:pt idx="92">
                  <c:v>329.56987338151998</c:v>
                </c:pt>
                <c:pt idx="93">
                  <c:v>334.38765607127999</c:v>
                </c:pt>
                <c:pt idx="94">
                  <c:v>334.55241446193997</c:v>
                </c:pt>
                <c:pt idx="95">
                  <c:v>339.54765146900002</c:v>
                </c:pt>
                <c:pt idx="96">
                  <c:v>344.55402376655002</c:v>
                </c:pt>
                <c:pt idx="97">
                  <c:v>349.55697485778001</c:v>
                </c:pt>
                <c:pt idx="98">
                  <c:v>352.67130157599001</c:v>
                </c:pt>
                <c:pt idx="99">
                  <c:v>354.61972934244</c:v>
                </c:pt>
                <c:pt idx="100">
                  <c:v>359.62322654244002</c:v>
                </c:pt>
                <c:pt idx="101">
                  <c:v>364.62672374042</c:v>
                </c:pt>
                <c:pt idx="102">
                  <c:v>369.63061853798001</c:v>
                </c:pt>
                <c:pt idx="103">
                  <c:v>374.58296053063998</c:v>
                </c:pt>
                <c:pt idx="104">
                  <c:v>374.62584090327999</c:v>
                </c:pt>
                <c:pt idx="105">
                  <c:v>375.39326592910999</c:v>
                </c:pt>
                <c:pt idx="106">
                  <c:v>379.62958135533</c:v>
                </c:pt>
                <c:pt idx="107">
                  <c:v>384.62549572936001</c:v>
                </c:pt>
                <c:pt idx="108">
                  <c:v>386.29670105366</c:v>
                </c:pt>
                <c:pt idx="109">
                  <c:v>389.68918413646998</c:v>
                </c:pt>
                <c:pt idx="110">
                  <c:v>394.68912833927999</c:v>
                </c:pt>
                <c:pt idx="111">
                  <c:v>399.68441014671998</c:v>
                </c:pt>
                <c:pt idx="112">
                  <c:v>404.62234801531997</c:v>
                </c:pt>
                <c:pt idx="113">
                  <c:v>404.67924960686003</c:v>
                </c:pt>
                <c:pt idx="114">
                  <c:v>409.72802604761</c:v>
                </c:pt>
                <c:pt idx="115">
                  <c:v>414.72167850288997</c:v>
                </c:pt>
                <c:pt idx="116">
                  <c:v>418.44421175257997</c:v>
                </c:pt>
                <c:pt idx="117">
                  <c:v>419.71607421268999</c:v>
                </c:pt>
                <c:pt idx="118">
                  <c:v>420.85506601982001</c:v>
                </c:pt>
                <c:pt idx="119">
                  <c:v>424.76758963662002</c:v>
                </c:pt>
                <c:pt idx="120">
                  <c:v>429.13740697282998</c:v>
                </c:pt>
                <c:pt idx="121">
                  <c:v>429.76465657695002</c:v>
                </c:pt>
                <c:pt idx="122">
                  <c:v>434.75500123923001</c:v>
                </c:pt>
                <c:pt idx="123">
                  <c:v>439.79700404302997</c:v>
                </c:pt>
                <c:pt idx="124">
                  <c:v>439.81430085377002</c:v>
                </c:pt>
                <c:pt idx="125">
                  <c:v>439.83927386603</c:v>
                </c:pt>
                <c:pt idx="126">
                  <c:v>444.72182931591999</c:v>
                </c:pt>
                <c:pt idx="127">
                  <c:v>444.79316821268998</c:v>
                </c:pt>
                <c:pt idx="128">
                  <c:v>449.09332905842001</c:v>
                </c:pt>
                <c:pt idx="129">
                  <c:v>449.79025413583003</c:v>
                </c:pt>
                <c:pt idx="130">
                  <c:v>454.83993595148002</c:v>
                </c:pt>
                <c:pt idx="131">
                  <c:v>459.85697618567002</c:v>
                </c:pt>
                <c:pt idx="132">
                  <c:v>464.86141126221997</c:v>
                </c:pt>
                <c:pt idx="133">
                  <c:v>469.86798823741998</c:v>
                </c:pt>
                <c:pt idx="134">
                  <c:v>474.87028141665002</c:v>
                </c:pt>
                <c:pt idx="135">
                  <c:v>479.90968895046001</c:v>
                </c:pt>
                <c:pt idx="136">
                  <c:v>484.91192543889002</c:v>
                </c:pt>
                <c:pt idx="137">
                  <c:v>489.91475664550001</c:v>
                </c:pt>
                <c:pt idx="138">
                  <c:v>494.95900299759001</c:v>
                </c:pt>
                <c:pt idx="139">
                  <c:v>499.78900738811001</c:v>
                </c:pt>
                <c:pt idx="140">
                  <c:v>499.96854261046002</c:v>
                </c:pt>
                <c:pt idx="141">
                  <c:v>504.97168923074003</c:v>
                </c:pt>
                <c:pt idx="142">
                  <c:v>509.98984556327002</c:v>
                </c:pt>
                <c:pt idx="143">
                  <c:v>514.99791866500004</c:v>
                </c:pt>
                <c:pt idx="144">
                  <c:v>519.99866700108998</c:v>
                </c:pt>
                <c:pt idx="145">
                  <c:v>524.93422883452001</c:v>
                </c:pt>
                <c:pt idx="146">
                  <c:v>529.83379754297005</c:v>
                </c:pt>
                <c:pt idx="147">
                  <c:v>534.77852460925999</c:v>
                </c:pt>
                <c:pt idx="148">
                  <c:v>539.69259692757998</c:v>
                </c:pt>
                <c:pt idx="149">
                  <c:v>544.49678412787</c:v>
                </c:pt>
                <c:pt idx="150">
                  <c:v>544.58870516572995</c:v>
                </c:pt>
                <c:pt idx="151">
                  <c:v>549.50977487933994</c:v>
                </c:pt>
                <c:pt idx="152">
                  <c:v>554.43538359783997</c:v>
                </c:pt>
                <c:pt idx="153">
                  <c:v>559.35619526674998</c:v>
                </c:pt>
                <c:pt idx="154">
                  <c:v>564.27700693588997</c:v>
                </c:pt>
                <c:pt idx="155">
                  <c:v>569.19781860479998</c:v>
                </c:pt>
                <c:pt idx="156">
                  <c:v>574.10418279404996</c:v>
                </c:pt>
                <c:pt idx="157">
                  <c:v>578.99972998678004</c:v>
                </c:pt>
                <c:pt idx="158">
                  <c:v>583.90246369252998</c:v>
                </c:pt>
                <c:pt idx="159">
                  <c:v>588.87395700499997</c:v>
                </c:pt>
                <c:pt idx="160">
                  <c:v>593.77078133478994</c:v>
                </c:pt>
                <c:pt idx="161">
                  <c:v>593.77314854523001</c:v>
                </c:pt>
                <c:pt idx="162">
                  <c:v>598.67509793478996</c:v>
                </c:pt>
                <c:pt idx="163">
                  <c:v>603.57770750693999</c:v>
                </c:pt>
                <c:pt idx="164">
                  <c:v>608.54786157996</c:v>
                </c:pt>
                <c:pt idx="165">
                  <c:v>613.43933373968002</c:v>
                </c:pt>
                <c:pt idx="166">
                  <c:v>618.34154142982004</c:v>
                </c:pt>
                <c:pt idx="167">
                  <c:v>623.24058056684999</c:v>
                </c:pt>
                <c:pt idx="168">
                  <c:v>623.25125114605999</c:v>
                </c:pt>
                <c:pt idx="169">
                  <c:v>628.21064355996998</c:v>
                </c:pt>
                <c:pt idx="170">
                  <c:v>633.10919327066995</c:v>
                </c:pt>
                <c:pt idx="171">
                  <c:v>638.01152652039002</c:v>
                </c:pt>
                <c:pt idx="172">
                  <c:v>642.94392848568998</c:v>
                </c:pt>
                <c:pt idx="173">
                  <c:v>647.8687352984</c:v>
                </c:pt>
                <c:pt idx="174">
                  <c:v>652.77152600611998</c:v>
                </c:pt>
                <c:pt idx="175">
                  <c:v>657.67072104383999</c:v>
                </c:pt>
                <c:pt idx="176">
                  <c:v>662.63597939220006</c:v>
                </c:pt>
                <c:pt idx="177">
                  <c:v>662.64960771828999</c:v>
                </c:pt>
                <c:pt idx="178">
                  <c:v>667.53524953265003</c:v>
                </c:pt>
                <c:pt idx="179">
                  <c:v>672.43451988286995</c:v>
                </c:pt>
                <c:pt idx="180">
                  <c:v>677.39196896494002</c:v>
                </c:pt>
                <c:pt idx="181">
                  <c:v>682.29823493393997</c:v>
                </c:pt>
                <c:pt idx="182">
                  <c:v>686.32681908884001</c:v>
                </c:pt>
                <c:pt idx="183">
                  <c:v>687.21360578328995</c:v>
                </c:pt>
                <c:pt idx="184">
                  <c:v>692.10588888740995</c:v>
                </c:pt>
                <c:pt idx="185">
                  <c:v>692.20176529919001</c:v>
                </c:pt>
                <c:pt idx="186">
                  <c:v>697.11792118461005</c:v>
                </c:pt>
                <c:pt idx="187">
                  <c:v>702.04122505417001</c:v>
                </c:pt>
                <c:pt idx="188">
                  <c:v>707.02120665929999</c:v>
                </c:pt>
                <c:pt idx="189">
                  <c:v>711.94733690993996</c:v>
                </c:pt>
                <c:pt idx="190">
                  <c:v>716.81217351763996</c:v>
                </c:pt>
                <c:pt idx="191">
                  <c:v>716.86781081106005</c:v>
                </c:pt>
                <c:pt idx="192">
                  <c:v>721.82306960446999</c:v>
                </c:pt>
                <c:pt idx="193">
                  <c:v>726.78221995061006</c:v>
                </c:pt>
                <c:pt idx="194">
                  <c:v>731.70876181611004</c:v>
                </c:pt>
                <c:pt idx="195">
                  <c:v>736.63726285273003</c:v>
                </c:pt>
                <c:pt idx="196">
                  <c:v>741.62435710270995</c:v>
                </c:pt>
                <c:pt idx="197">
                  <c:v>746.54627249193004</c:v>
                </c:pt>
                <c:pt idx="198">
                  <c:v>751.45618982417</c:v>
                </c:pt>
                <c:pt idx="199">
                  <c:v>756.44183764539002</c:v>
                </c:pt>
                <c:pt idx="200">
                  <c:v>761.36617101473996</c:v>
                </c:pt>
                <c:pt idx="201">
                  <c:v>766.28268798270994</c:v>
                </c:pt>
                <c:pt idx="202">
                  <c:v>766.28374617161001</c:v>
                </c:pt>
                <c:pt idx="203">
                  <c:v>771.26159469588004</c:v>
                </c:pt>
                <c:pt idx="204">
                  <c:v>775.75237257830997</c:v>
                </c:pt>
                <c:pt idx="205">
                  <c:v>776.17797193884996</c:v>
                </c:pt>
                <c:pt idx="206">
                  <c:v>776.74372443476</c:v>
                </c:pt>
                <c:pt idx="207">
                  <c:v>781.14906244212</c:v>
                </c:pt>
                <c:pt idx="208">
                  <c:v>785.00352441861003</c:v>
                </c:pt>
                <c:pt idx="209">
                  <c:v>786.05762350429995</c:v>
                </c:pt>
                <c:pt idx="210">
                  <c:v>787.26237352093005</c:v>
                </c:pt>
                <c:pt idx="211">
                  <c:v>791.02871400802997</c:v>
                </c:pt>
                <c:pt idx="212">
                  <c:v>793.86202387373999</c:v>
                </c:pt>
                <c:pt idx="213">
                  <c:v>795.94533445468005</c:v>
                </c:pt>
                <c:pt idx="214">
                  <c:v>798.71412866475998</c:v>
                </c:pt>
                <c:pt idx="215">
                  <c:v>800.91618175372002</c:v>
                </c:pt>
                <c:pt idx="216">
                  <c:v>802.57272312956002</c:v>
                </c:pt>
                <c:pt idx="217">
                  <c:v>805.83293959175001</c:v>
                </c:pt>
                <c:pt idx="218">
                  <c:v>810.81149093270994</c:v>
                </c:pt>
                <c:pt idx="219">
                  <c:v>815.72054472965999</c:v>
                </c:pt>
                <c:pt idx="220">
                  <c:v>820.69119862153002</c:v>
                </c:pt>
                <c:pt idx="221">
                  <c:v>825.54445998045003</c:v>
                </c:pt>
                <c:pt idx="222">
                  <c:v>825.60080957984997</c:v>
                </c:pt>
                <c:pt idx="223">
                  <c:v>828.95495364576004</c:v>
                </c:pt>
                <c:pt idx="224">
                  <c:v>830.57671691988003</c:v>
                </c:pt>
                <c:pt idx="225">
                  <c:v>835.49952416111</c:v>
                </c:pt>
                <c:pt idx="226">
                  <c:v>838.42878168158995</c:v>
                </c:pt>
                <c:pt idx="227">
                  <c:v>840.42282245278</c:v>
                </c:pt>
                <c:pt idx="228">
                  <c:v>840.93280888987999</c:v>
                </c:pt>
                <c:pt idx="229">
                  <c:v>845.41029614246997</c:v>
                </c:pt>
                <c:pt idx="230">
                  <c:v>850.34277648396005</c:v>
                </c:pt>
                <c:pt idx="231">
                  <c:v>855.26048984515</c:v>
                </c:pt>
                <c:pt idx="232">
                  <c:v>860.19093850335003</c:v>
                </c:pt>
                <c:pt idx="233">
                  <c:v>865.17895824752998</c:v>
                </c:pt>
                <c:pt idx="234">
                  <c:v>870.10330721586001</c:v>
                </c:pt>
                <c:pt idx="235">
                  <c:v>875.03530752820996</c:v>
                </c:pt>
                <c:pt idx="236">
                  <c:v>879.96742908100998</c:v>
                </c:pt>
                <c:pt idx="237">
                  <c:v>880.53170552108998</c:v>
                </c:pt>
                <c:pt idx="238">
                  <c:v>884.8910004608</c:v>
                </c:pt>
                <c:pt idx="239">
                  <c:v>886.00627690307999</c:v>
                </c:pt>
                <c:pt idx="240">
                  <c:v>889.8731410012</c:v>
                </c:pt>
                <c:pt idx="241">
                  <c:v>889.87976817542005</c:v>
                </c:pt>
                <c:pt idx="242">
                  <c:v>895.89640049339005</c:v>
                </c:pt>
                <c:pt idx="243">
                  <c:v>901.91365078777005</c:v>
                </c:pt>
                <c:pt idx="244">
                  <c:v>905.45367413509996</c:v>
                </c:pt>
                <c:pt idx="245">
                  <c:v>905.61795602224004</c:v>
                </c:pt>
                <c:pt idx="246">
                  <c:v>908.98787252792999</c:v>
                </c:pt>
                <c:pt idx="247">
                  <c:v>914.01544374295997</c:v>
                </c:pt>
                <c:pt idx="248">
                  <c:v>914.08709183468</c:v>
                </c:pt>
                <c:pt idx="249">
                  <c:v>917.52735617459996</c:v>
                </c:pt>
                <c:pt idx="250">
                  <c:v>921.02083261436997</c:v>
                </c:pt>
                <c:pt idx="251">
                  <c:v>925.99252543334001</c:v>
                </c:pt>
                <c:pt idx="252">
                  <c:v>930.76870361464</c:v>
                </c:pt>
                <c:pt idx="253">
                  <c:v>935.93879206752001</c:v>
                </c:pt>
                <c:pt idx="254">
                  <c:v>940.91034539638997</c:v>
                </c:pt>
                <c:pt idx="255">
                  <c:v>945.88367539583999</c:v>
                </c:pt>
                <c:pt idx="256">
                  <c:v>949.87528898011999</c:v>
                </c:pt>
                <c:pt idx="257">
                  <c:v>949.97588646712995</c:v>
                </c:pt>
                <c:pt idx="258">
                  <c:v>954.06843886575996</c:v>
                </c:pt>
                <c:pt idx="259">
                  <c:v>958.99907516364999</c:v>
                </c:pt>
                <c:pt idx="260">
                  <c:v>963.88507128815002</c:v>
                </c:pt>
              </c:numCache>
            </c:numRef>
          </c:xVal>
          <c:yVal>
            <c:numRef>
              <c:f>'WSPL_2D-Model_IST'!$L$4:$L$264</c:f>
              <c:numCache>
                <c:formatCode>0.00</c:formatCode>
                <c:ptCount val="261"/>
                <c:pt idx="0">
                  <c:v>83.230790272674994</c:v>
                </c:pt>
                <c:pt idx="1">
                  <c:v>83.23999786377</c:v>
                </c:pt>
                <c:pt idx="2">
                  <c:v>83.48999786377</c:v>
                </c:pt>
                <c:pt idx="3">
                  <c:v>83.519996643070002</c:v>
                </c:pt>
                <c:pt idx="4">
                  <c:v>83.514494162152999</c:v>
                </c:pt>
                <c:pt idx="5">
                  <c:v>83.510002136229005</c:v>
                </c:pt>
                <c:pt idx="6">
                  <c:v>83.480003356918999</c:v>
                </c:pt>
                <c:pt idx="7">
                  <c:v>83.459999084464997</c:v>
                </c:pt>
                <c:pt idx="8">
                  <c:v>83.440002441410002</c:v>
                </c:pt>
                <c:pt idx="9">
                  <c:v>83.341499328612997</c:v>
                </c:pt>
                <c:pt idx="10">
                  <c:v>83.336039788323006</c:v>
                </c:pt>
                <c:pt idx="11">
                  <c:v>83.260208602936004</c:v>
                </c:pt>
                <c:pt idx="12">
                  <c:v>83.373074880627001</c:v>
                </c:pt>
                <c:pt idx="13">
                  <c:v>83.337530286626006</c:v>
                </c:pt>
                <c:pt idx="14">
                  <c:v>83.343985752839004</c:v>
                </c:pt>
                <c:pt idx="15">
                  <c:v>83.370002746588995</c:v>
                </c:pt>
                <c:pt idx="16">
                  <c:v>83.366277715912005</c:v>
                </c:pt>
                <c:pt idx="17">
                  <c:v>83.353522029773998</c:v>
                </c:pt>
                <c:pt idx="18">
                  <c:v>83.341129487660993</c:v>
                </c:pt>
                <c:pt idx="19">
                  <c:v>83.340124051185001</c:v>
                </c:pt>
                <c:pt idx="20">
                  <c:v>83.339996337890994</c:v>
                </c:pt>
                <c:pt idx="21">
                  <c:v>83.288472833664997</c:v>
                </c:pt>
                <c:pt idx="22">
                  <c:v>83.296500539611003</c:v>
                </c:pt>
                <c:pt idx="23">
                  <c:v>83.298872939834993</c:v>
                </c:pt>
                <c:pt idx="24">
                  <c:v>83.295430192970997</c:v>
                </c:pt>
                <c:pt idx="25">
                  <c:v>83.292658721096998</c:v>
                </c:pt>
                <c:pt idx="26">
                  <c:v>83.289934479078994</c:v>
                </c:pt>
                <c:pt idx="27">
                  <c:v>83.279747009279006</c:v>
                </c:pt>
                <c:pt idx="28">
                  <c:v>83.275107746264993</c:v>
                </c:pt>
                <c:pt idx="29">
                  <c:v>83.270651811601994</c:v>
                </c:pt>
                <c:pt idx="30">
                  <c:v>83.266371167265007</c:v>
                </c:pt>
                <c:pt idx="31">
                  <c:v>83.266280114961006</c:v>
                </c:pt>
                <c:pt idx="32">
                  <c:v>83.261868292347003</c:v>
                </c:pt>
                <c:pt idx="33">
                  <c:v>83.259729164944005</c:v>
                </c:pt>
                <c:pt idx="34">
                  <c:v>83.257500256973998</c:v>
                </c:pt>
                <c:pt idx="35">
                  <c:v>83.253156566646993</c:v>
                </c:pt>
                <c:pt idx="36">
                  <c:v>83.248597485101996</c:v>
                </c:pt>
                <c:pt idx="37">
                  <c:v>83.244316270582004</c:v>
                </c:pt>
                <c:pt idx="38">
                  <c:v>83.240050024108996</c:v>
                </c:pt>
                <c:pt idx="39">
                  <c:v>83.235608909907995</c:v>
                </c:pt>
                <c:pt idx="40">
                  <c:v>83.235487487534996</c:v>
                </c:pt>
                <c:pt idx="41">
                  <c:v>83.231131150932995</c:v>
                </c:pt>
                <c:pt idx="42">
                  <c:v>83.226830279709006</c:v>
                </c:pt>
                <c:pt idx="43">
                  <c:v>83.222521977382996</c:v>
                </c:pt>
                <c:pt idx="44">
                  <c:v>83.217722009721996</c:v>
                </c:pt>
                <c:pt idx="45">
                  <c:v>83.213340054905998</c:v>
                </c:pt>
                <c:pt idx="46">
                  <c:v>83.209082748108003</c:v>
                </c:pt>
                <c:pt idx="47">
                  <c:v>83.204146529686</c:v>
                </c:pt>
                <c:pt idx="48">
                  <c:v>83.199912017290998</c:v>
                </c:pt>
                <c:pt idx="49">
                  <c:v>83.195765230055002</c:v>
                </c:pt>
                <c:pt idx="50">
                  <c:v>83.195629770074007</c:v>
                </c:pt>
                <c:pt idx="51">
                  <c:v>83.191523508591004</c:v>
                </c:pt>
                <c:pt idx="52">
                  <c:v>83.186600610729997</c:v>
                </c:pt>
                <c:pt idx="53">
                  <c:v>83.182449863772007</c:v>
                </c:pt>
                <c:pt idx="54">
                  <c:v>83.177426663518006</c:v>
                </c:pt>
                <c:pt idx="55">
                  <c:v>83.173419599406998</c:v>
                </c:pt>
                <c:pt idx="56">
                  <c:v>83.169400872910003</c:v>
                </c:pt>
                <c:pt idx="57">
                  <c:v>83.164335670328001</c:v>
                </c:pt>
                <c:pt idx="58">
                  <c:v>83.160284733473006</c:v>
                </c:pt>
                <c:pt idx="59">
                  <c:v>83.156384813686998</c:v>
                </c:pt>
                <c:pt idx="60">
                  <c:v>83.151132639235996</c:v>
                </c:pt>
                <c:pt idx="61">
                  <c:v>83.151029121828998</c:v>
                </c:pt>
                <c:pt idx="62">
                  <c:v>83.146074510033998</c:v>
                </c:pt>
                <c:pt idx="63">
                  <c:v>83.144649149341006</c:v>
                </c:pt>
                <c:pt idx="64">
                  <c:v>83.141085498281996</c:v>
                </c:pt>
                <c:pt idx="65">
                  <c:v>83.135112086646004</c:v>
                </c:pt>
                <c:pt idx="66">
                  <c:v>83.131950234702998</c:v>
                </c:pt>
                <c:pt idx="67">
                  <c:v>83.127530870420998</c:v>
                </c:pt>
                <c:pt idx="68">
                  <c:v>83.122957052516995</c:v>
                </c:pt>
                <c:pt idx="69">
                  <c:v>83.118710757814995</c:v>
                </c:pt>
                <c:pt idx="70">
                  <c:v>83.114302600618004</c:v>
                </c:pt>
                <c:pt idx="71">
                  <c:v>83.109982562455002</c:v>
                </c:pt>
                <c:pt idx="72">
                  <c:v>83.109948363970005</c:v>
                </c:pt>
                <c:pt idx="73">
                  <c:v>83.105681006433002</c:v>
                </c:pt>
                <c:pt idx="74">
                  <c:v>83.101096599391994</c:v>
                </c:pt>
                <c:pt idx="75">
                  <c:v>83.096681662150999</c:v>
                </c:pt>
                <c:pt idx="76">
                  <c:v>83.096390695528996</c:v>
                </c:pt>
                <c:pt idx="77">
                  <c:v>83.093985180559997</c:v>
                </c:pt>
                <c:pt idx="78">
                  <c:v>83.089590382311002</c:v>
                </c:pt>
                <c:pt idx="79">
                  <c:v>83.098365955375002</c:v>
                </c:pt>
                <c:pt idx="80">
                  <c:v>83.102835288955006</c:v>
                </c:pt>
                <c:pt idx="81">
                  <c:v>83.104471136960996</c:v>
                </c:pt>
                <c:pt idx="82">
                  <c:v>83.104562880572999</c:v>
                </c:pt>
                <c:pt idx="83">
                  <c:v>83.108181642092006</c:v>
                </c:pt>
                <c:pt idx="84">
                  <c:v>83.114960553939</c:v>
                </c:pt>
                <c:pt idx="85">
                  <c:v>83.123187052770007</c:v>
                </c:pt>
                <c:pt idx="86">
                  <c:v>83.131150447224996</c:v>
                </c:pt>
                <c:pt idx="87">
                  <c:v>83.132248808396994</c:v>
                </c:pt>
                <c:pt idx="88">
                  <c:v>83.139274085362999</c:v>
                </c:pt>
                <c:pt idx="89">
                  <c:v>83.147476532423994</c:v>
                </c:pt>
                <c:pt idx="90">
                  <c:v>83.156925843184993</c:v>
                </c:pt>
                <c:pt idx="91">
                  <c:v>83.156946097981006</c:v>
                </c:pt>
                <c:pt idx="92">
                  <c:v>83.156978714513002</c:v>
                </c:pt>
                <c:pt idx="93">
                  <c:v>83.164849148146004</c:v>
                </c:pt>
                <c:pt idx="94">
                  <c:v>83.165141652017994</c:v>
                </c:pt>
                <c:pt idx="95">
                  <c:v>83.173790990971995</c:v>
                </c:pt>
                <c:pt idx="96">
                  <c:v>83.182401012818005</c:v>
                </c:pt>
                <c:pt idx="97">
                  <c:v>83.190992169962996</c:v>
                </c:pt>
                <c:pt idx="98">
                  <c:v>83.196759656756001</c:v>
                </c:pt>
                <c:pt idx="99">
                  <c:v>83.200387559955004</c:v>
                </c:pt>
                <c:pt idx="100">
                  <c:v>83.208899153637006</c:v>
                </c:pt>
                <c:pt idx="101">
                  <c:v>83.217434837046</c:v>
                </c:pt>
                <c:pt idx="102">
                  <c:v>83.225990808342999</c:v>
                </c:pt>
                <c:pt idx="103">
                  <c:v>83.234527396095999</c:v>
                </c:pt>
                <c:pt idx="104">
                  <c:v>83.234599443901999</c:v>
                </c:pt>
                <c:pt idx="105">
                  <c:v>83.235904755666994</c:v>
                </c:pt>
                <c:pt idx="106">
                  <c:v>83.243164488613004</c:v>
                </c:pt>
                <c:pt idx="107">
                  <c:v>83.251788978207003</c:v>
                </c:pt>
                <c:pt idx="108">
                  <c:v>83.254686523624002</c:v>
                </c:pt>
                <c:pt idx="109">
                  <c:v>83.260632367596997</c:v>
                </c:pt>
                <c:pt idx="110">
                  <c:v>83.269198526479002</c:v>
                </c:pt>
                <c:pt idx="111">
                  <c:v>83.277770219667005</c:v>
                </c:pt>
                <c:pt idx="112">
                  <c:v>83.286267302172007</c:v>
                </c:pt>
                <c:pt idx="113">
                  <c:v>83.286361418490003</c:v>
                </c:pt>
                <c:pt idx="114">
                  <c:v>83.294951581914006</c:v>
                </c:pt>
                <c:pt idx="115">
                  <c:v>83.303553337983004</c:v>
                </c:pt>
                <c:pt idx="116">
                  <c:v>83.310029164724995</c:v>
                </c:pt>
                <c:pt idx="117">
                  <c:v>83.312282702863996</c:v>
                </c:pt>
                <c:pt idx="118">
                  <c:v>83.314169054093995</c:v>
                </c:pt>
                <c:pt idx="119">
                  <c:v>83.320731099078003</c:v>
                </c:pt>
                <c:pt idx="120">
                  <c:v>83.328391388393001</c:v>
                </c:pt>
                <c:pt idx="121">
                  <c:v>83.329520403488004</c:v>
                </c:pt>
                <c:pt idx="122">
                  <c:v>83.338452095427996</c:v>
                </c:pt>
                <c:pt idx="123">
                  <c:v>83.346695992134997</c:v>
                </c:pt>
                <c:pt idx="124">
                  <c:v>83.346724644016007</c:v>
                </c:pt>
                <c:pt idx="125">
                  <c:v>83.346768721180993</c:v>
                </c:pt>
                <c:pt idx="126">
                  <c:v>83.355552569628003</c:v>
                </c:pt>
                <c:pt idx="127">
                  <c:v>83.355673725068996</c:v>
                </c:pt>
                <c:pt idx="128">
                  <c:v>83.362779721188005</c:v>
                </c:pt>
                <c:pt idx="129">
                  <c:v>83.363945174045995</c:v>
                </c:pt>
                <c:pt idx="130">
                  <c:v>83.371510333854999</c:v>
                </c:pt>
                <c:pt idx="131">
                  <c:v>83.379605079673993</c:v>
                </c:pt>
                <c:pt idx="132">
                  <c:v>83.387794363080005</c:v>
                </c:pt>
                <c:pt idx="133">
                  <c:v>83.395965027586001</c:v>
                </c:pt>
                <c:pt idx="134">
                  <c:v>83.404020511458</c:v>
                </c:pt>
                <c:pt idx="135">
                  <c:v>83.411318728424007</c:v>
                </c:pt>
                <c:pt idx="136">
                  <c:v>83.419302212532997</c:v>
                </c:pt>
                <c:pt idx="137">
                  <c:v>83.427246689439997</c:v>
                </c:pt>
                <c:pt idx="138">
                  <c:v>83.434330826799993</c:v>
                </c:pt>
                <c:pt idx="139">
                  <c:v>83.441901162571995</c:v>
                </c:pt>
                <c:pt idx="140">
                  <c:v>83.442198700141006</c:v>
                </c:pt>
                <c:pt idx="141">
                  <c:v>83.450313293215004</c:v>
                </c:pt>
                <c:pt idx="142">
                  <c:v>83.457777442424998</c:v>
                </c:pt>
                <c:pt idx="143">
                  <c:v>83.465961858121005</c:v>
                </c:pt>
                <c:pt idx="144">
                  <c:v>83.473996941159996</c:v>
                </c:pt>
                <c:pt idx="145">
                  <c:v>83.474720995596996</c:v>
                </c:pt>
                <c:pt idx="146">
                  <c:v>83.476277603534996</c:v>
                </c:pt>
                <c:pt idx="147">
                  <c:v>83.477204860027996</c:v>
                </c:pt>
                <c:pt idx="148">
                  <c:v>83.479037340236005</c:v>
                </c:pt>
                <c:pt idx="149">
                  <c:v>83.480947275689999</c:v>
                </c:pt>
                <c:pt idx="150">
                  <c:v>83.480969060117999</c:v>
                </c:pt>
                <c:pt idx="151">
                  <c:v>83.482638554312999</c:v>
                </c:pt>
                <c:pt idx="152">
                  <c:v>83.484276522692994</c:v>
                </c:pt>
                <c:pt idx="153">
                  <c:v>83.485791761551994</c:v>
                </c:pt>
                <c:pt idx="154">
                  <c:v>83.487234942949996</c:v>
                </c:pt>
                <c:pt idx="155">
                  <c:v>83.488608182763997</c:v>
                </c:pt>
                <c:pt idx="156">
                  <c:v>83.489834765295996</c:v>
                </c:pt>
                <c:pt idx="157">
                  <c:v>83.490985966720004</c:v>
                </c:pt>
                <c:pt idx="158">
                  <c:v>83.492147457162005</c:v>
                </c:pt>
                <c:pt idx="159">
                  <c:v>83.493183089317995</c:v>
                </c:pt>
                <c:pt idx="160">
                  <c:v>83.494407100786006</c:v>
                </c:pt>
                <c:pt idx="161">
                  <c:v>83.494407653809006</c:v>
                </c:pt>
                <c:pt idx="162">
                  <c:v>83.495601121663</c:v>
                </c:pt>
                <c:pt idx="163">
                  <c:v>83.496722008288998</c:v>
                </c:pt>
                <c:pt idx="164">
                  <c:v>83.498116407222994</c:v>
                </c:pt>
                <c:pt idx="165">
                  <c:v>83.499280241776006</c:v>
                </c:pt>
                <c:pt idx="166">
                  <c:v>83.500338963199994</c:v>
                </c:pt>
                <c:pt idx="167">
                  <c:v>83.501358078996006</c:v>
                </c:pt>
                <c:pt idx="168">
                  <c:v>83.501361560207002</c:v>
                </c:pt>
                <c:pt idx="169">
                  <c:v>83.502957783951999</c:v>
                </c:pt>
                <c:pt idx="170">
                  <c:v>83.503831348861993</c:v>
                </c:pt>
                <c:pt idx="171">
                  <c:v>83.504578119740003</c:v>
                </c:pt>
                <c:pt idx="172">
                  <c:v>83.505835869248003</c:v>
                </c:pt>
                <c:pt idx="173">
                  <c:v>83.507223617853001</c:v>
                </c:pt>
                <c:pt idx="174">
                  <c:v>83.507806458176006</c:v>
                </c:pt>
                <c:pt idx="175">
                  <c:v>83.508349742798998</c:v>
                </c:pt>
                <c:pt idx="176">
                  <c:v>83.510396551805997</c:v>
                </c:pt>
                <c:pt idx="177">
                  <c:v>83.510398007128998</c:v>
                </c:pt>
                <c:pt idx="178">
                  <c:v>83.509690375518005</c:v>
                </c:pt>
                <c:pt idx="179">
                  <c:v>83.508742461227996</c:v>
                </c:pt>
                <c:pt idx="180">
                  <c:v>83.508912274265001</c:v>
                </c:pt>
                <c:pt idx="181">
                  <c:v>83.508131201772002</c:v>
                </c:pt>
                <c:pt idx="182">
                  <c:v>83.506403147054002</c:v>
                </c:pt>
                <c:pt idx="183">
                  <c:v>83.506867701130005</c:v>
                </c:pt>
                <c:pt idx="184">
                  <c:v>83.507897329865997</c:v>
                </c:pt>
                <c:pt idx="185">
                  <c:v>83.507898953335996</c:v>
                </c:pt>
                <c:pt idx="186">
                  <c:v>83.509644245700002</c:v>
                </c:pt>
                <c:pt idx="187">
                  <c:v>83.511385704259993</c:v>
                </c:pt>
                <c:pt idx="188">
                  <c:v>83.511504712659999</c:v>
                </c:pt>
                <c:pt idx="189">
                  <c:v>83.513097996997999</c:v>
                </c:pt>
                <c:pt idx="190">
                  <c:v>83.514458626522995</c:v>
                </c:pt>
                <c:pt idx="191">
                  <c:v>83.514470482114007</c:v>
                </c:pt>
                <c:pt idx="192">
                  <c:v>83.514951078039005</c:v>
                </c:pt>
                <c:pt idx="193">
                  <c:v>83.515451198633002</c:v>
                </c:pt>
                <c:pt idx="194">
                  <c:v>83.516408846554</c:v>
                </c:pt>
                <c:pt idx="195">
                  <c:v>83.517275372046996</c:v>
                </c:pt>
                <c:pt idx="196">
                  <c:v>83.517096087286006</c:v>
                </c:pt>
                <c:pt idx="197">
                  <c:v>83.517747202116993</c:v>
                </c:pt>
                <c:pt idx="198">
                  <c:v>83.518193356132997</c:v>
                </c:pt>
                <c:pt idx="199">
                  <c:v>83.517982252902996</c:v>
                </c:pt>
                <c:pt idx="200">
                  <c:v>83.518409338940003</c:v>
                </c:pt>
                <c:pt idx="201">
                  <c:v>83.518687909275997</c:v>
                </c:pt>
                <c:pt idx="202">
                  <c:v>83.518687910203994</c:v>
                </c:pt>
                <c:pt idx="203">
                  <c:v>83.518398079148</c:v>
                </c:pt>
                <c:pt idx="204">
                  <c:v>83.518535397720996</c:v>
                </c:pt>
                <c:pt idx="205">
                  <c:v>83.518764619162994</c:v>
                </c:pt>
                <c:pt idx="206">
                  <c:v>83.518509408924999</c:v>
                </c:pt>
                <c:pt idx="207">
                  <c:v>83.518266260984007</c:v>
                </c:pt>
                <c:pt idx="208">
                  <c:v>83.518292623139004</c:v>
                </c:pt>
                <c:pt idx="209">
                  <c:v>83.518767189875007</c:v>
                </c:pt>
                <c:pt idx="210">
                  <c:v>83.518233337585002</c:v>
                </c:pt>
                <c:pt idx="211">
                  <c:v>83.518077228698999</c:v>
                </c:pt>
                <c:pt idx="212">
                  <c:v>83.518060324814996</c:v>
                </c:pt>
                <c:pt idx="213">
                  <c:v>83.519150077714997</c:v>
                </c:pt>
                <c:pt idx="214">
                  <c:v>83.517933124734995</c:v>
                </c:pt>
                <c:pt idx="215">
                  <c:v>83.517872121395001</c:v>
                </c:pt>
                <c:pt idx="216">
                  <c:v>83.517831969913004</c:v>
                </c:pt>
                <c:pt idx="217">
                  <c:v>83.519502425973997</c:v>
                </c:pt>
                <c:pt idx="218">
                  <c:v>83.517731657455002</c:v>
                </c:pt>
                <c:pt idx="219">
                  <c:v>83.519829562050006</c:v>
                </c:pt>
                <c:pt idx="220">
                  <c:v>83.517721225681996</c:v>
                </c:pt>
                <c:pt idx="221">
                  <c:v>83.519774172425997</c:v>
                </c:pt>
                <c:pt idx="222">
                  <c:v>83.519773322041004</c:v>
                </c:pt>
                <c:pt idx="223">
                  <c:v>83.517139740345996</c:v>
                </c:pt>
                <c:pt idx="224">
                  <c:v>83.517223049755998</c:v>
                </c:pt>
                <c:pt idx="225">
                  <c:v>83.517015199355001</c:v>
                </c:pt>
                <c:pt idx="226">
                  <c:v>83.516882967781996</c:v>
                </c:pt>
                <c:pt idx="227">
                  <c:v>83.517098217037997</c:v>
                </c:pt>
                <c:pt idx="228">
                  <c:v>83.51681718207</c:v>
                </c:pt>
                <c:pt idx="229">
                  <c:v>83.517081083457001</c:v>
                </c:pt>
                <c:pt idx="230">
                  <c:v>83.516819861440993</c:v>
                </c:pt>
                <c:pt idx="231">
                  <c:v>83.516667704956006</c:v>
                </c:pt>
                <c:pt idx="232">
                  <c:v>83.516325696276994</c:v>
                </c:pt>
                <c:pt idx="233">
                  <c:v>83.516806404150003</c:v>
                </c:pt>
                <c:pt idx="234">
                  <c:v>83.516554654662997</c:v>
                </c:pt>
                <c:pt idx="235">
                  <c:v>83.516202096827001</c:v>
                </c:pt>
                <c:pt idx="236">
                  <c:v>83.515817258884994</c:v>
                </c:pt>
                <c:pt idx="237">
                  <c:v>83.515777979337003</c:v>
                </c:pt>
                <c:pt idx="238">
                  <c:v>83.516182883905003</c:v>
                </c:pt>
                <c:pt idx="239">
                  <c:v>83.51563415167</c:v>
                </c:pt>
                <c:pt idx="240">
                  <c:v>83.516187024971998</c:v>
                </c:pt>
                <c:pt idx="241">
                  <c:v>83.516187877191001</c:v>
                </c:pt>
                <c:pt idx="242">
                  <c:v>83.596035740527</c:v>
                </c:pt>
                <c:pt idx="243">
                  <c:v>83.684997558594006</c:v>
                </c:pt>
                <c:pt idx="244">
                  <c:v>83.76000213623</c:v>
                </c:pt>
                <c:pt idx="245">
                  <c:v>83.766108565002995</c:v>
                </c:pt>
                <c:pt idx="246">
                  <c:v>83.866096496577995</c:v>
                </c:pt>
                <c:pt idx="247">
                  <c:v>83.917977341465004</c:v>
                </c:pt>
                <c:pt idx="248">
                  <c:v>83.919998168974004</c:v>
                </c:pt>
                <c:pt idx="249">
                  <c:v>83.879997253417997</c:v>
                </c:pt>
                <c:pt idx="250">
                  <c:v>84.110000610352003</c:v>
                </c:pt>
                <c:pt idx="251">
                  <c:v>84.11499786377</c:v>
                </c:pt>
                <c:pt idx="252">
                  <c:v>84.120002746580994</c:v>
                </c:pt>
                <c:pt idx="253">
                  <c:v>84.180000305175994</c:v>
                </c:pt>
                <c:pt idx="254">
                  <c:v>84.180000305175994</c:v>
                </c:pt>
                <c:pt idx="255">
                  <c:v>84.180000305175994</c:v>
                </c:pt>
                <c:pt idx="256">
                  <c:v>83.770915100788002</c:v>
                </c:pt>
                <c:pt idx="257">
                  <c:v>83.760593036101994</c:v>
                </c:pt>
                <c:pt idx="258">
                  <c:v>83.730574876827006</c:v>
                </c:pt>
                <c:pt idx="259">
                  <c:v>83.736437572922995</c:v>
                </c:pt>
                <c:pt idx="260">
                  <c:v>83.738473405362996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0DA6-4457-8621-2F88E7C468FB}"/>
            </c:ext>
          </c:extLst>
        </c:ser>
        <c:ser>
          <c:idx val="1"/>
          <c:order val="1"/>
          <c:tx>
            <c:v>WSPL_HQhaeufig</c:v>
          </c:tx>
          <c:spPr>
            <a:ln w="12700" cap="rnd">
              <a:solidFill>
                <a:srgbClr val="FFC000"/>
              </a:solidFill>
              <a:prstDash val="sysDash"/>
              <a:round/>
            </a:ln>
            <a:effectLst/>
          </c:spPr>
          <c:marker>
            <c:symbol val="none"/>
          </c:marker>
          <c:xVal>
            <c:numRef>
              <c:f>'WSPL_2D-Model_IST'!$K$4:$K$264</c:f>
              <c:numCache>
                <c:formatCode>0.00</c:formatCode>
                <c:ptCount val="261"/>
                <c:pt idx="0">
                  <c:v>0</c:v>
                </c:pt>
                <c:pt idx="1">
                  <c:v>3.6596042004067</c:v>
                </c:pt>
                <c:pt idx="2">
                  <c:v>8.5657214232392</c:v>
                </c:pt>
                <c:pt idx="3">
                  <c:v>13.369877344439001</c:v>
                </c:pt>
                <c:pt idx="4">
                  <c:v>15.847956278437</c:v>
                </c:pt>
                <c:pt idx="5">
                  <c:v>17.889664939239001</c:v>
                </c:pt>
                <c:pt idx="6">
                  <c:v>21.71491392886</c:v>
                </c:pt>
                <c:pt idx="7">
                  <c:v>24.552432224663999</c:v>
                </c:pt>
                <c:pt idx="8">
                  <c:v>27.391554350054001</c:v>
                </c:pt>
                <c:pt idx="9">
                  <c:v>30.402082170656001</c:v>
                </c:pt>
                <c:pt idx="10">
                  <c:v>30.471673777199999</c:v>
                </c:pt>
                <c:pt idx="11">
                  <c:v>31.449919559354001</c:v>
                </c:pt>
                <c:pt idx="12">
                  <c:v>33.584231981446003</c:v>
                </c:pt>
                <c:pt idx="13">
                  <c:v>37.204971148459002</c:v>
                </c:pt>
                <c:pt idx="14">
                  <c:v>37.938721386075997</c:v>
                </c:pt>
                <c:pt idx="15">
                  <c:v>40.937458478631001</c:v>
                </c:pt>
                <c:pt idx="16">
                  <c:v>41.543771159020999</c:v>
                </c:pt>
                <c:pt idx="17">
                  <c:v>43.644121733275</c:v>
                </c:pt>
                <c:pt idx="18">
                  <c:v>45.731501265511</c:v>
                </c:pt>
                <c:pt idx="19">
                  <c:v>45.896522593728001</c:v>
                </c:pt>
                <c:pt idx="20">
                  <c:v>45.917087456234</c:v>
                </c:pt>
                <c:pt idx="21">
                  <c:v>49.540373220608998</c:v>
                </c:pt>
                <c:pt idx="22">
                  <c:v>54.250788020915998</c:v>
                </c:pt>
                <c:pt idx="23">
                  <c:v>58.940775303928</c:v>
                </c:pt>
                <c:pt idx="24">
                  <c:v>63.637294895159997</c:v>
                </c:pt>
                <c:pt idx="25">
                  <c:v>66.324500382102002</c:v>
                </c:pt>
                <c:pt idx="26">
                  <c:v>68.383758920443</c:v>
                </c:pt>
                <c:pt idx="27">
                  <c:v>73.069730858550997</c:v>
                </c:pt>
                <c:pt idx="28">
                  <c:v>78.139435834075996</c:v>
                </c:pt>
                <c:pt idx="29">
                  <c:v>83.205701782321</c:v>
                </c:pt>
                <c:pt idx="30">
                  <c:v>88.101214282244001</c:v>
                </c:pt>
                <c:pt idx="31">
                  <c:v>88.199670445487996</c:v>
                </c:pt>
                <c:pt idx="32">
                  <c:v>93.242986440402007</c:v>
                </c:pt>
                <c:pt idx="33">
                  <c:v>95.709311164287996</c:v>
                </c:pt>
                <c:pt idx="34">
                  <c:v>98.291644693386004</c:v>
                </c:pt>
                <c:pt idx="35">
                  <c:v>103.3463424287</c:v>
                </c:pt>
                <c:pt idx="36">
                  <c:v>108.32566509030001</c:v>
                </c:pt>
                <c:pt idx="37">
                  <c:v>113.37349716919</c:v>
                </c:pt>
                <c:pt idx="38">
                  <c:v>118.42764068035</c:v>
                </c:pt>
                <c:pt idx="39">
                  <c:v>123.27467729639</c:v>
                </c:pt>
                <c:pt idx="40">
                  <c:v>123.41356152916001</c:v>
                </c:pt>
                <c:pt idx="41">
                  <c:v>128.45370759190999</c:v>
                </c:pt>
                <c:pt idx="42">
                  <c:v>133.50069381322999</c:v>
                </c:pt>
                <c:pt idx="43">
                  <c:v>138.55278227323001</c:v>
                </c:pt>
                <c:pt idx="44">
                  <c:v>143.5394121381</c:v>
                </c:pt>
                <c:pt idx="45">
                  <c:v>148.58761394634001</c:v>
                </c:pt>
                <c:pt idx="46">
                  <c:v>153.63398081642001</c:v>
                </c:pt>
                <c:pt idx="47">
                  <c:v>158.61830561727001</c:v>
                </c:pt>
                <c:pt idx="48">
                  <c:v>163.66621777909</c:v>
                </c:pt>
                <c:pt idx="49">
                  <c:v>168.55038050248001</c:v>
                </c:pt>
                <c:pt idx="50">
                  <c:v>168.70801763608</c:v>
                </c:pt>
                <c:pt idx="51">
                  <c:v>173.76013857359001</c:v>
                </c:pt>
                <c:pt idx="52">
                  <c:v>178.75407898371</c:v>
                </c:pt>
                <c:pt idx="53">
                  <c:v>183.80239964704</c:v>
                </c:pt>
                <c:pt idx="54">
                  <c:v>188.79518743692</c:v>
                </c:pt>
                <c:pt idx="55">
                  <c:v>193.85009092723999</c:v>
                </c:pt>
                <c:pt idx="56">
                  <c:v>198.88929128276999</c:v>
                </c:pt>
                <c:pt idx="57">
                  <c:v>203.88378349204999</c:v>
                </c:pt>
                <c:pt idx="58">
                  <c:v>208.94518436065999</c:v>
                </c:pt>
                <c:pt idx="59">
                  <c:v>213.99958492736999</c:v>
                </c:pt>
                <c:pt idx="60">
                  <c:v>218.90335956771</c:v>
                </c:pt>
                <c:pt idx="61">
                  <c:v>218.98665311393</c:v>
                </c:pt>
                <c:pt idx="62">
                  <c:v>224.04163984959001</c:v>
                </c:pt>
                <c:pt idx="63">
                  <c:v>225.48941137415</c:v>
                </c:pt>
                <c:pt idx="64">
                  <c:v>229.09662658607999</c:v>
                </c:pt>
                <c:pt idx="65">
                  <c:v>234.074848914</c:v>
                </c:pt>
                <c:pt idx="66">
                  <c:v>239.16143264226</c:v>
                </c:pt>
                <c:pt idx="67">
                  <c:v>244.18630776808999</c:v>
                </c:pt>
                <c:pt idx="68">
                  <c:v>249.21871079587001</c:v>
                </c:pt>
                <c:pt idx="69">
                  <c:v>254.23605801881001</c:v>
                </c:pt>
                <c:pt idx="70">
                  <c:v>259.26093314400998</c:v>
                </c:pt>
                <c:pt idx="71">
                  <c:v>264.24203622389001</c:v>
                </c:pt>
                <c:pt idx="72">
                  <c:v>264.28703238577998</c:v>
                </c:pt>
                <c:pt idx="73">
                  <c:v>269.29626998611002</c:v>
                </c:pt>
                <c:pt idx="74">
                  <c:v>274.32174280659001</c:v>
                </c:pt>
                <c:pt idx="75">
                  <c:v>279.33909801700003</c:v>
                </c:pt>
                <c:pt idx="76">
                  <c:v>279.87690204738999</c:v>
                </c:pt>
                <c:pt idx="77">
                  <c:v>284.42265258357997</c:v>
                </c:pt>
                <c:pt idx="78">
                  <c:v>289.44083729485999</c:v>
                </c:pt>
                <c:pt idx="79">
                  <c:v>294.45001825459002</c:v>
                </c:pt>
                <c:pt idx="80">
                  <c:v>298.08001909219001</c:v>
                </c:pt>
                <c:pt idx="81">
                  <c:v>299.39393091545998</c:v>
                </c:pt>
                <c:pt idx="82">
                  <c:v>299.44146956226001</c:v>
                </c:pt>
                <c:pt idx="83">
                  <c:v>301.18759821812</c:v>
                </c:pt>
                <c:pt idx="84">
                  <c:v>304.47123461856</c:v>
                </c:pt>
                <c:pt idx="85">
                  <c:v>309.4725876521</c:v>
                </c:pt>
                <c:pt idx="86">
                  <c:v>314.47545421478998</c:v>
                </c:pt>
                <c:pt idx="87">
                  <c:v>315.16159366980003</c:v>
                </c:pt>
                <c:pt idx="88">
                  <c:v>319.48046343327002</c:v>
                </c:pt>
                <c:pt idx="89">
                  <c:v>324.48581322547</c:v>
                </c:pt>
                <c:pt idx="90">
                  <c:v>329.53906918103002</c:v>
                </c:pt>
                <c:pt idx="91">
                  <c:v>329.54989453456</c:v>
                </c:pt>
                <c:pt idx="92">
                  <c:v>329.56987338151998</c:v>
                </c:pt>
                <c:pt idx="93">
                  <c:v>334.38765607127999</c:v>
                </c:pt>
                <c:pt idx="94">
                  <c:v>334.55241446193997</c:v>
                </c:pt>
                <c:pt idx="95">
                  <c:v>339.54765146900002</c:v>
                </c:pt>
                <c:pt idx="96">
                  <c:v>344.55402376655002</c:v>
                </c:pt>
                <c:pt idx="97">
                  <c:v>349.55697485778001</c:v>
                </c:pt>
                <c:pt idx="98">
                  <c:v>352.67130157599001</c:v>
                </c:pt>
                <c:pt idx="99">
                  <c:v>354.61972934244</c:v>
                </c:pt>
                <c:pt idx="100">
                  <c:v>359.62322654244002</c:v>
                </c:pt>
                <c:pt idx="101">
                  <c:v>364.62672374042</c:v>
                </c:pt>
                <c:pt idx="102">
                  <c:v>369.63061853798001</c:v>
                </c:pt>
                <c:pt idx="103">
                  <c:v>374.58296053063998</c:v>
                </c:pt>
                <c:pt idx="104">
                  <c:v>374.62584090327999</c:v>
                </c:pt>
                <c:pt idx="105">
                  <c:v>375.39326592910999</c:v>
                </c:pt>
                <c:pt idx="106">
                  <c:v>379.62958135533</c:v>
                </c:pt>
                <c:pt idx="107">
                  <c:v>384.62549572936001</c:v>
                </c:pt>
                <c:pt idx="108">
                  <c:v>386.29670105366</c:v>
                </c:pt>
                <c:pt idx="109">
                  <c:v>389.68918413646998</c:v>
                </c:pt>
                <c:pt idx="110">
                  <c:v>394.68912833927999</c:v>
                </c:pt>
                <c:pt idx="111">
                  <c:v>399.68441014671998</c:v>
                </c:pt>
                <c:pt idx="112">
                  <c:v>404.62234801531997</c:v>
                </c:pt>
                <c:pt idx="113">
                  <c:v>404.67924960686003</c:v>
                </c:pt>
                <c:pt idx="114">
                  <c:v>409.72802604761</c:v>
                </c:pt>
                <c:pt idx="115">
                  <c:v>414.72167850288997</c:v>
                </c:pt>
                <c:pt idx="116">
                  <c:v>418.44421175257997</c:v>
                </c:pt>
                <c:pt idx="117">
                  <c:v>419.71607421268999</c:v>
                </c:pt>
                <c:pt idx="118">
                  <c:v>420.85506601982001</c:v>
                </c:pt>
                <c:pt idx="119">
                  <c:v>424.76758963662002</c:v>
                </c:pt>
                <c:pt idx="120">
                  <c:v>429.13740697282998</c:v>
                </c:pt>
                <c:pt idx="121">
                  <c:v>429.76465657695002</c:v>
                </c:pt>
                <c:pt idx="122">
                  <c:v>434.75500123923001</c:v>
                </c:pt>
                <c:pt idx="123">
                  <c:v>439.79700404302997</c:v>
                </c:pt>
                <c:pt idx="124">
                  <c:v>439.81430085377002</c:v>
                </c:pt>
                <c:pt idx="125">
                  <c:v>439.83927386603</c:v>
                </c:pt>
                <c:pt idx="126">
                  <c:v>444.72182931591999</c:v>
                </c:pt>
                <c:pt idx="127">
                  <c:v>444.79316821268998</c:v>
                </c:pt>
                <c:pt idx="128">
                  <c:v>449.09332905842001</c:v>
                </c:pt>
                <c:pt idx="129">
                  <c:v>449.79025413583003</c:v>
                </c:pt>
                <c:pt idx="130">
                  <c:v>454.83993595148002</c:v>
                </c:pt>
                <c:pt idx="131">
                  <c:v>459.85697618567002</c:v>
                </c:pt>
                <c:pt idx="132">
                  <c:v>464.86141126221997</c:v>
                </c:pt>
                <c:pt idx="133">
                  <c:v>469.86798823741998</c:v>
                </c:pt>
                <c:pt idx="134">
                  <c:v>474.87028141665002</c:v>
                </c:pt>
                <c:pt idx="135">
                  <c:v>479.90968895046001</c:v>
                </c:pt>
                <c:pt idx="136">
                  <c:v>484.91192543889002</c:v>
                </c:pt>
                <c:pt idx="137">
                  <c:v>489.91475664550001</c:v>
                </c:pt>
                <c:pt idx="138">
                  <c:v>494.95900299759001</c:v>
                </c:pt>
                <c:pt idx="139">
                  <c:v>499.78900738811001</c:v>
                </c:pt>
                <c:pt idx="140">
                  <c:v>499.96854261046002</c:v>
                </c:pt>
                <c:pt idx="141">
                  <c:v>504.97168923074003</c:v>
                </c:pt>
                <c:pt idx="142">
                  <c:v>509.98984556327002</c:v>
                </c:pt>
                <c:pt idx="143">
                  <c:v>514.99791866500004</c:v>
                </c:pt>
                <c:pt idx="144">
                  <c:v>519.99866700108998</c:v>
                </c:pt>
                <c:pt idx="145">
                  <c:v>524.93422883452001</c:v>
                </c:pt>
                <c:pt idx="146">
                  <c:v>529.83379754297005</c:v>
                </c:pt>
                <c:pt idx="147">
                  <c:v>534.77852460925999</c:v>
                </c:pt>
                <c:pt idx="148">
                  <c:v>539.69259692757998</c:v>
                </c:pt>
                <c:pt idx="149">
                  <c:v>544.49678412787</c:v>
                </c:pt>
                <c:pt idx="150">
                  <c:v>544.58870516572995</c:v>
                </c:pt>
                <c:pt idx="151">
                  <c:v>549.50977487933994</c:v>
                </c:pt>
                <c:pt idx="152">
                  <c:v>554.43538359783997</c:v>
                </c:pt>
                <c:pt idx="153">
                  <c:v>559.35619526674998</c:v>
                </c:pt>
                <c:pt idx="154">
                  <c:v>564.27700693588997</c:v>
                </c:pt>
                <c:pt idx="155">
                  <c:v>569.19781860479998</c:v>
                </c:pt>
                <c:pt idx="156">
                  <c:v>574.10418279404996</c:v>
                </c:pt>
                <c:pt idx="157">
                  <c:v>578.99972998678004</c:v>
                </c:pt>
                <c:pt idx="158">
                  <c:v>583.90246369252998</c:v>
                </c:pt>
                <c:pt idx="159">
                  <c:v>588.87395700499997</c:v>
                </c:pt>
                <c:pt idx="160">
                  <c:v>593.77078133478994</c:v>
                </c:pt>
                <c:pt idx="161">
                  <c:v>593.77314854523001</c:v>
                </c:pt>
                <c:pt idx="162">
                  <c:v>598.67509793478996</c:v>
                </c:pt>
                <c:pt idx="163">
                  <c:v>603.57770750693999</c:v>
                </c:pt>
                <c:pt idx="164">
                  <c:v>608.54786157996</c:v>
                </c:pt>
                <c:pt idx="165">
                  <c:v>613.43933373968002</c:v>
                </c:pt>
                <c:pt idx="166">
                  <c:v>618.34154142982004</c:v>
                </c:pt>
                <c:pt idx="167">
                  <c:v>623.24058056684999</c:v>
                </c:pt>
                <c:pt idx="168">
                  <c:v>623.25125114605999</c:v>
                </c:pt>
                <c:pt idx="169">
                  <c:v>628.21064355996998</c:v>
                </c:pt>
                <c:pt idx="170">
                  <c:v>633.10919327066995</c:v>
                </c:pt>
                <c:pt idx="171">
                  <c:v>638.01152652039002</c:v>
                </c:pt>
                <c:pt idx="172">
                  <c:v>642.94392848568998</c:v>
                </c:pt>
                <c:pt idx="173">
                  <c:v>647.8687352984</c:v>
                </c:pt>
                <c:pt idx="174">
                  <c:v>652.77152600611998</c:v>
                </c:pt>
                <c:pt idx="175">
                  <c:v>657.67072104383999</c:v>
                </c:pt>
                <c:pt idx="176">
                  <c:v>662.63597939220006</c:v>
                </c:pt>
                <c:pt idx="177">
                  <c:v>662.64960771828999</c:v>
                </c:pt>
                <c:pt idx="178">
                  <c:v>667.53524953265003</c:v>
                </c:pt>
                <c:pt idx="179">
                  <c:v>672.43451988286995</c:v>
                </c:pt>
                <c:pt idx="180">
                  <c:v>677.39196896494002</c:v>
                </c:pt>
                <c:pt idx="181">
                  <c:v>682.29823493393997</c:v>
                </c:pt>
                <c:pt idx="182">
                  <c:v>686.32681908884001</c:v>
                </c:pt>
                <c:pt idx="183">
                  <c:v>687.21360578328995</c:v>
                </c:pt>
                <c:pt idx="184">
                  <c:v>692.10588888740995</c:v>
                </c:pt>
                <c:pt idx="185">
                  <c:v>692.20176529919001</c:v>
                </c:pt>
                <c:pt idx="186">
                  <c:v>697.11792118461005</c:v>
                </c:pt>
                <c:pt idx="187">
                  <c:v>702.04122505417001</c:v>
                </c:pt>
                <c:pt idx="188">
                  <c:v>707.02120665929999</c:v>
                </c:pt>
                <c:pt idx="189">
                  <c:v>711.94733690993996</c:v>
                </c:pt>
                <c:pt idx="190">
                  <c:v>716.81217351763996</c:v>
                </c:pt>
                <c:pt idx="191">
                  <c:v>716.86781081106005</c:v>
                </c:pt>
                <c:pt idx="192">
                  <c:v>721.82306960446999</c:v>
                </c:pt>
                <c:pt idx="193">
                  <c:v>726.78221995061006</c:v>
                </c:pt>
                <c:pt idx="194">
                  <c:v>731.70876181611004</c:v>
                </c:pt>
                <c:pt idx="195">
                  <c:v>736.63726285273003</c:v>
                </c:pt>
                <c:pt idx="196">
                  <c:v>741.62435710270995</c:v>
                </c:pt>
                <c:pt idx="197">
                  <c:v>746.54627249193004</c:v>
                </c:pt>
                <c:pt idx="198">
                  <c:v>751.45618982417</c:v>
                </c:pt>
                <c:pt idx="199">
                  <c:v>756.44183764539002</c:v>
                </c:pt>
                <c:pt idx="200">
                  <c:v>761.36617101473996</c:v>
                </c:pt>
                <c:pt idx="201">
                  <c:v>766.28268798270994</c:v>
                </c:pt>
                <c:pt idx="202">
                  <c:v>766.28374617161001</c:v>
                </c:pt>
                <c:pt idx="203">
                  <c:v>771.26159469588004</c:v>
                </c:pt>
                <c:pt idx="204">
                  <c:v>775.75237257830997</c:v>
                </c:pt>
                <c:pt idx="205">
                  <c:v>776.17797193884996</c:v>
                </c:pt>
                <c:pt idx="206">
                  <c:v>776.74372443476</c:v>
                </c:pt>
                <c:pt idx="207">
                  <c:v>781.14906244212</c:v>
                </c:pt>
                <c:pt idx="208">
                  <c:v>785.00352441861003</c:v>
                </c:pt>
                <c:pt idx="209">
                  <c:v>786.05762350429995</c:v>
                </c:pt>
                <c:pt idx="210">
                  <c:v>787.26237352093005</c:v>
                </c:pt>
                <c:pt idx="211">
                  <c:v>791.02871400802997</c:v>
                </c:pt>
                <c:pt idx="212">
                  <c:v>793.86202387373999</c:v>
                </c:pt>
                <c:pt idx="213">
                  <c:v>795.94533445468005</c:v>
                </c:pt>
                <c:pt idx="214">
                  <c:v>798.71412866475998</c:v>
                </c:pt>
                <c:pt idx="215">
                  <c:v>800.91618175372002</c:v>
                </c:pt>
                <c:pt idx="216">
                  <c:v>802.57272312956002</c:v>
                </c:pt>
                <c:pt idx="217">
                  <c:v>805.83293959175001</c:v>
                </c:pt>
                <c:pt idx="218">
                  <c:v>810.81149093270994</c:v>
                </c:pt>
                <c:pt idx="219">
                  <c:v>815.72054472965999</c:v>
                </c:pt>
                <c:pt idx="220">
                  <c:v>820.69119862153002</c:v>
                </c:pt>
                <c:pt idx="221">
                  <c:v>825.54445998045003</c:v>
                </c:pt>
                <c:pt idx="222">
                  <c:v>825.60080957984997</c:v>
                </c:pt>
                <c:pt idx="223">
                  <c:v>828.95495364576004</c:v>
                </c:pt>
                <c:pt idx="224">
                  <c:v>830.57671691988003</c:v>
                </c:pt>
                <c:pt idx="225">
                  <c:v>835.49952416111</c:v>
                </c:pt>
                <c:pt idx="226">
                  <c:v>838.42878168158995</c:v>
                </c:pt>
                <c:pt idx="227">
                  <c:v>840.42282245278</c:v>
                </c:pt>
                <c:pt idx="228">
                  <c:v>840.93280888987999</c:v>
                </c:pt>
                <c:pt idx="229">
                  <c:v>845.41029614246997</c:v>
                </c:pt>
                <c:pt idx="230">
                  <c:v>850.34277648396005</c:v>
                </c:pt>
                <c:pt idx="231">
                  <c:v>855.26048984515</c:v>
                </c:pt>
                <c:pt idx="232">
                  <c:v>860.19093850335003</c:v>
                </c:pt>
                <c:pt idx="233">
                  <c:v>865.17895824752998</c:v>
                </c:pt>
                <c:pt idx="234">
                  <c:v>870.10330721586001</c:v>
                </c:pt>
                <c:pt idx="235">
                  <c:v>875.03530752820996</c:v>
                </c:pt>
                <c:pt idx="236">
                  <c:v>879.96742908100998</c:v>
                </c:pt>
                <c:pt idx="237">
                  <c:v>880.53170552108998</c:v>
                </c:pt>
                <c:pt idx="238">
                  <c:v>884.8910004608</c:v>
                </c:pt>
                <c:pt idx="239">
                  <c:v>886.00627690307999</c:v>
                </c:pt>
                <c:pt idx="240">
                  <c:v>889.8731410012</c:v>
                </c:pt>
                <c:pt idx="241">
                  <c:v>889.87976817542005</c:v>
                </c:pt>
                <c:pt idx="242">
                  <c:v>895.89640049339005</c:v>
                </c:pt>
                <c:pt idx="243">
                  <c:v>901.91365078777005</c:v>
                </c:pt>
                <c:pt idx="244">
                  <c:v>905.45367413509996</c:v>
                </c:pt>
                <c:pt idx="245">
                  <c:v>905.61795602224004</c:v>
                </c:pt>
                <c:pt idx="246">
                  <c:v>908.98787252792999</c:v>
                </c:pt>
                <c:pt idx="247">
                  <c:v>914.01544374295997</c:v>
                </c:pt>
                <c:pt idx="248">
                  <c:v>914.08709183468</c:v>
                </c:pt>
                <c:pt idx="249">
                  <c:v>917.52735617459996</c:v>
                </c:pt>
                <c:pt idx="250">
                  <c:v>921.02083261436997</c:v>
                </c:pt>
                <c:pt idx="251">
                  <c:v>925.99252543334001</c:v>
                </c:pt>
                <c:pt idx="252">
                  <c:v>930.76870361464</c:v>
                </c:pt>
                <c:pt idx="253">
                  <c:v>935.93879206752001</c:v>
                </c:pt>
                <c:pt idx="254">
                  <c:v>940.91034539638997</c:v>
                </c:pt>
                <c:pt idx="255">
                  <c:v>945.88367539583999</c:v>
                </c:pt>
                <c:pt idx="256">
                  <c:v>949.87528898011999</c:v>
                </c:pt>
                <c:pt idx="257">
                  <c:v>949.97588646712995</c:v>
                </c:pt>
                <c:pt idx="258">
                  <c:v>954.06843886575996</c:v>
                </c:pt>
                <c:pt idx="259">
                  <c:v>958.99907516364999</c:v>
                </c:pt>
                <c:pt idx="260">
                  <c:v>963.88507128815002</c:v>
                </c:pt>
              </c:numCache>
            </c:numRef>
          </c:xVal>
          <c:yVal>
            <c:numRef>
              <c:f>'WSPL_2D-Model_IST'!$O$4:$O$264</c:f>
              <c:numCache>
                <c:formatCode>0.00</c:formatCode>
                <c:ptCount val="261"/>
                <c:pt idx="0">
                  <c:v>84.689535299504996</c:v>
                </c:pt>
                <c:pt idx="1">
                  <c:v>84.737636857330997</c:v>
                </c:pt>
                <c:pt idx="2">
                  <c:v>84.736275001920006</c:v>
                </c:pt>
                <c:pt idx="3">
                  <c:v>84.734604073954003</c:v>
                </c:pt>
                <c:pt idx="4">
                  <c:v>84.732390036360997</c:v>
                </c:pt>
                <c:pt idx="5">
                  <c:v>84.730929559453003</c:v>
                </c:pt>
                <c:pt idx="6">
                  <c:v>84.740356618487994</c:v>
                </c:pt>
                <c:pt idx="7">
                  <c:v>84.743604588457004</c:v>
                </c:pt>
                <c:pt idx="8">
                  <c:v>84.740006316963004</c:v>
                </c:pt>
                <c:pt idx="9">
                  <c:v>84.746744818170995</c:v>
                </c:pt>
                <c:pt idx="10">
                  <c:v>84.746514781732003</c:v>
                </c:pt>
                <c:pt idx="11">
                  <c:v>84.730470351638004</c:v>
                </c:pt>
                <c:pt idx="12">
                  <c:v>84.730470351638004</c:v>
                </c:pt>
                <c:pt idx="13">
                  <c:v>84.730263781733996</c:v>
                </c:pt>
                <c:pt idx="14">
                  <c:v>84.740182210916998</c:v>
                </c:pt>
                <c:pt idx="15">
                  <c:v>84.778592145998005</c:v>
                </c:pt>
                <c:pt idx="16">
                  <c:v>84.778545807284004</c:v>
                </c:pt>
                <c:pt idx="17">
                  <c:v>84.776682120817</c:v>
                </c:pt>
                <c:pt idx="18">
                  <c:v>84.771286130308994</c:v>
                </c:pt>
                <c:pt idx="19">
                  <c:v>84.771255477641006</c:v>
                </c:pt>
                <c:pt idx="20">
                  <c:v>84.771208644593997</c:v>
                </c:pt>
                <c:pt idx="21">
                  <c:v>84.766853138526002</c:v>
                </c:pt>
                <c:pt idx="22">
                  <c:v>84.786220786309002</c:v>
                </c:pt>
                <c:pt idx="23">
                  <c:v>84.796761334956997</c:v>
                </c:pt>
                <c:pt idx="24">
                  <c:v>84.809687903623995</c:v>
                </c:pt>
                <c:pt idx="25">
                  <c:v>84.813105301966999</c:v>
                </c:pt>
                <c:pt idx="26">
                  <c:v>84.815756035131997</c:v>
                </c:pt>
                <c:pt idx="27">
                  <c:v>84.825094694802999</c:v>
                </c:pt>
                <c:pt idx="28">
                  <c:v>84.828579663183007</c:v>
                </c:pt>
                <c:pt idx="29">
                  <c:v>84.833621013374994</c:v>
                </c:pt>
                <c:pt idx="30">
                  <c:v>84.837329321013002</c:v>
                </c:pt>
                <c:pt idx="31">
                  <c:v>84.837414158163</c:v>
                </c:pt>
                <c:pt idx="32">
                  <c:v>84.840873831015998</c:v>
                </c:pt>
                <c:pt idx="33">
                  <c:v>84.842919163407998</c:v>
                </c:pt>
                <c:pt idx="34">
                  <c:v>84.845167311086996</c:v>
                </c:pt>
                <c:pt idx="35">
                  <c:v>84.847893988349995</c:v>
                </c:pt>
                <c:pt idx="36">
                  <c:v>84.853532510562005</c:v>
                </c:pt>
                <c:pt idx="37">
                  <c:v>84.855572534077993</c:v>
                </c:pt>
                <c:pt idx="38">
                  <c:v>84.861475535563002</c:v>
                </c:pt>
                <c:pt idx="39">
                  <c:v>84.862698929268007</c:v>
                </c:pt>
                <c:pt idx="40">
                  <c:v>84.862724397891995</c:v>
                </c:pt>
                <c:pt idx="41">
                  <c:v>84.869233341392999</c:v>
                </c:pt>
                <c:pt idx="42">
                  <c:v>84.871194183572001</c:v>
                </c:pt>
                <c:pt idx="43">
                  <c:v>84.877758817201993</c:v>
                </c:pt>
                <c:pt idx="44">
                  <c:v>84.879838544541002</c:v>
                </c:pt>
                <c:pt idx="45">
                  <c:v>84.885539201205006</c:v>
                </c:pt>
                <c:pt idx="46">
                  <c:v>84.890185814915</c:v>
                </c:pt>
                <c:pt idx="47">
                  <c:v>84.894703802259997</c:v>
                </c:pt>
                <c:pt idx="48">
                  <c:v>84.900089284434003</c:v>
                </c:pt>
                <c:pt idx="49">
                  <c:v>84.909790452067995</c:v>
                </c:pt>
                <c:pt idx="50">
                  <c:v>84.910088355412995</c:v>
                </c:pt>
                <c:pt idx="51">
                  <c:v>84.913908258538996</c:v>
                </c:pt>
                <c:pt idx="52">
                  <c:v>84.922609873465007</c:v>
                </c:pt>
                <c:pt idx="53">
                  <c:v>84.926436854391994</c:v>
                </c:pt>
                <c:pt idx="54">
                  <c:v>84.932524914423993</c:v>
                </c:pt>
                <c:pt idx="55">
                  <c:v>84.934623409636998</c:v>
                </c:pt>
                <c:pt idx="56">
                  <c:v>84.938541536369002</c:v>
                </c:pt>
                <c:pt idx="57">
                  <c:v>84.939491519192998</c:v>
                </c:pt>
                <c:pt idx="58">
                  <c:v>84.941580440452995</c:v>
                </c:pt>
                <c:pt idx="59">
                  <c:v>84.941864673699996</c:v>
                </c:pt>
                <c:pt idx="60">
                  <c:v>84.943126305687002</c:v>
                </c:pt>
                <c:pt idx="61">
                  <c:v>84.943149194930996</c:v>
                </c:pt>
                <c:pt idx="62">
                  <c:v>84.943204374299995</c:v>
                </c:pt>
                <c:pt idx="63">
                  <c:v>84.943565142492005</c:v>
                </c:pt>
                <c:pt idx="64">
                  <c:v>84.944460262188002</c:v>
                </c:pt>
                <c:pt idx="65">
                  <c:v>84.944437872462004</c:v>
                </c:pt>
                <c:pt idx="66">
                  <c:v>84.945849699495994</c:v>
                </c:pt>
                <c:pt idx="67">
                  <c:v>84.945685437950004</c:v>
                </c:pt>
                <c:pt idx="68">
                  <c:v>84.946825392080001</c:v>
                </c:pt>
                <c:pt idx="69">
                  <c:v>84.946608030947999</c:v>
                </c:pt>
                <c:pt idx="70">
                  <c:v>84.947833908023995</c:v>
                </c:pt>
                <c:pt idx="71">
                  <c:v>84.947525838749996</c:v>
                </c:pt>
                <c:pt idx="72">
                  <c:v>84.947515967582007</c:v>
                </c:pt>
                <c:pt idx="73">
                  <c:v>84.949303483183002</c:v>
                </c:pt>
                <c:pt idx="74">
                  <c:v>84.948518292806995</c:v>
                </c:pt>
                <c:pt idx="75">
                  <c:v>84.951001445727996</c:v>
                </c:pt>
                <c:pt idx="76">
                  <c:v>84.950884517410003</c:v>
                </c:pt>
                <c:pt idx="77">
                  <c:v>84.949356524487996</c:v>
                </c:pt>
                <c:pt idx="78">
                  <c:v>84.951803368208004</c:v>
                </c:pt>
                <c:pt idx="79">
                  <c:v>84.950186861282006</c:v>
                </c:pt>
                <c:pt idx="80">
                  <c:v>84.952104064842999</c:v>
                </c:pt>
                <c:pt idx="81">
                  <c:v>84.952575026274999</c:v>
                </c:pt>
                <c:pt idx="82">
                  <c:v>84.952603602319996</c:v>
                </c:pt>
                <c:pt idx="83">
                  <c:v>84.952110471419005</c:v>
                </c:pt>
                <c:pt idx="84">
                  <c:v>84.950685095732993</c:v>
                </c:pt>
                <c:pt idx="85">
                  <c:v>84.954059549920004</c:v>
                </c:pt>
                <c:pt idx="86">
                  <c:v>84.952181190266998</c:v>
                </c:pt>
                <c:pt idx="87">
                  <c:v>84.952692152132002</c:v>
                </c:pt>
                <c:pt idx="88">
                  <c:v>84.955590879683001</c:v>
                </c:pt>
                <c:pt idx="89">
                  <c:v>84.952735739752995</c:v>
                </c:pt>
                <c:pt idx="90">
                  <c:v>84.957335214479997</c:v>
                </c:pt>
                <c:pt idx="91">
                  <c:v>84.957343583351999</c:v>
                </c:pt>
                <c:pt idx="92">
                  <c:v>84.957333976032004</c:v>
                </c:pt>
                <c:pt idx="93">
                  <c:v>84.954636954425993</c:v>
                </c:pt>
                <c:pt idx="94">
                  <c:v>84.954480100481007</c:v>
                </c:pt>
                <c:pt idx="95">
                  <c:v>84.959310075223996</c:v>
                </c:pt>
                <c:pt idx="96">
                  <c:v>84.955591447367993</c:v>
                </c:pt>
                <c:pt idx="97">
                  <c:v>84.961119419582005</c:v>
                </c:pt>
                <c:pt idx="98">
                  <c:v>84.959488780274</c:v>
                </c:pt>
                <c:pt idx="99">
                  <c:v>84.957945024295995</c:v>
                </c:pt>
                <c:pt idx="100">
                  <c:v>84.963025513472999</c:v>
                </c:pt>
                <c:pt idx="101">
                  <c:v>84.959906324162006</c:v>
                </c:pt>
                <c:pt idx="102">
                  <c:v>84.965104224298997</c:v>
                </c:pt>
                <c:pt idx="103">
                  <c:v>84.962139914342998</c:v>
                </c:pt>
                <c:pt idx="104">
                  <c:v>84.962107375016998</c:v>
                </c:pt>
                <c:pt idx="105">
                  <c:v>84.962937669712005</c:v>
                </c:pt>
                <c:pt idx="106">
                  <c:v>84.967229449233997</c:v>
                </c:pt>
                <c:pt idx="107">
                  <c:v>84.965073664214003</c:v>
                </c:pt>
                <c:pt idx="108">
                  <c:v>84.966797799527001</c:v>
                </c:pt>
                <c:pt idx="109">
                  <c:v>84.969396612403003</c:v>
                </c:pt>
                <c:pt idx="110">
                  <c:v>84.968795774206001</c:v>
                </c:pt>
                <c:pt idx="111">
                  <c:v>84.972205018519006</c:v>
                </c:pt>
                <c:pt idx="112">
                  <c:v>84.973746089326994</c:v>
                </c:pt>
                <c:pt idx="113">
                  <c:v>84.973770205818994</c:v>
                </c:pt>
                <c:pt idx="114">
                  <c:v>84.976480290685004</c:v>
                </c:pt>
                <c:pt idx="115">
                  <c:v>84.979433286339003</c:v>
                </c:pt>
                <c:pt idx="116">
                  <c:v>84.981236199063005</c:v>
                </c:pt>
                <c:pt idx="117">
                  <c:v>84.981830568803005</c:v>
                </c:pt>
                <c:pt idx="118">
                  <c:v>84.982564482756999</c:v>
                </c:pt>
                <c:pt idx="119">
                  <c:v>84.985007766441001</c:v>
                </c:pt>
                <c:pt idx="120">
                  <c:v>84.986947604023001</c:v>
                </c:pt>
                <c:pt idx="121">
                  <c:v>84.987216296469995</c:v>
                </c:pt>
                <c:pt idx="122">
                  <c:v>84.991378291388003</c:v>
                </c:pt>
                <c:pt idx="123">
                  <c:v>84.993560987273995</c:v>
                </c:pt>
                <c:pt idx="124">
                  <c:v>84.993568300106006</c:v>
                </c:pt>
                <c:pt idx="125">
                  <c:v>84.993597564602993</c:v>
                </c:pt>
                <c:pt idx="126">
                  <c:v>84.999290902271994</c:v>
                </c:pt>
                <c:pt idx="127">
                  <c:v>84.999376561684997</c:v>
                </c:pt>
                <c:pt idx="128">
                  <c:v>85.001016791468999</c:v>
                </c:pt>
                <c:pt idx="129">
                  <c:v>85.001278876756004</c:v>
                </c:pt>
                <c:pt idx="130">
                  <c:v>85.006739680867994</c:v>
                </c:pt>
                <c:pt idx="131">
                  <c:v>85.012136978369</c:v>
                </c:pt>
                <c:pt idx="132">
                  <c:v>85.017038545293005</c:v>
                </c:pt>
                <c:pt idx="133">
                  <c:v>85.022595538882001</c:v>
                </c:pt>
                <c:pt idx="134">
                  <c:v>85.028094341075999</c:v>
                </c:pt>
                <c:pt idx="135">
                  <c:v>85.033202520607006</c:v>
                </c:pt>
                <c:pt idx="136">
                  <c:v>85.039630613140005</c:v>
                </c:pt>
                <c:pt idx="137">
                  <c:v>85.045334314990995</c:v>
                </c:pt>
                <c:pt idx="138">
                  <c:v>85.050496347321001</c:v>
                </c:pt>
                <c:pt idx="139">
                  <c:v>85.055307979136003</c:v>
                </c:pt>
                <c:pt idx="140">
                  <c:v>85.055489100933002</c:v>
                </c:pt>
                <c:pt idx="141">
                  <c:v>85.060980576505997</c:v>
                </c:pt>
                <c:pt idx="142">
                  <c:v>85.065656882523996</c:v>
                </c:pt>
                <c:pt idx="143">
                  <c:v>85.071449790594997</c:v>
                </c:pt>
                <c:pt idx="144">
                  <c:v>85.076034545897997</c:v>
                </c:pt>
                <c:pt idx="145">
                  <c:v>85.081737437333004</c:v>
                </c:pt>
                <c:pt idx="146">
                  <c:v>85.084651862903996</c:v>
                </c:pt>
                <c:pt idx="147">
                  <c:v>85.088679343753995</c:v>
                </c:pt>
                <c:pt idx="148">
                  <c:v>85.089953455596998</c:v>
                </c:pt>
                <c:pt idx="149">
                  <c:v>85.095129504173997</c:v>
                </c:pt>
                <c:pt idx="150">
                  <c:v>85.095228650718994</c:v>
                </c:pt>
                <c:pt idx="151">
                  <c:v>85.095594043304999</c:v>
                </c:pt>
                <c:pt idx="152">
                  <c:v>85.101989775575007</c:v>
                </c:pt>
                <c:pt idx="153">
                  <c:v>85.101134614065998</c:v>
                </c:pt>
                <c:pt idx="154">
                  <c:v>85.107935805742002</c:v>
                </c:pt>
                <c:pt idx="155">
                  <c:v>85.105652829727006</c:v>
                </c:pt>
                <c:pt idx="156">
                  <c:v>85.112064921677003</c:v>
                </c:pt>
                <c:pt idx="157">
                  <c:v>85.109002827739005</c:v>
                </c:pt>
                <c:pt idx="158">
                  <c:v>85.117353468440001</c:v>
                </c:pt>
                <c:pt idx="159">
                  <c:v>85.113188432434995</c:v>
                </c:pt>
                <c:pt idx="160">
                  <c:v>85.121436204386995</c:v>
                </c:pt>
                <c:pt idx="161">
                  <c:v>85.121440098679003</c:v>
                </c:pt>
                <c:pt idx="162">
                  <c:v>85.119948530947994</c:v>
                </c:pt>
                <c:pt idx="163">
                  <c:v>85.128003374065997</c:v>
                </c:pt>
                <c:pt idx="164">
                  <c:v>85.130080103154995</c:v>
                </c:pt>
                <c:pt idx="165">
                  <c:v>85.137438541094994</c:v>
                </c:pt>
                <c:pt idx="166">
                  <c:v>85.142817188223006</c:v>
                </c:pt>
                <c:pt idx="167">
                  <c:v>85.151730331565005</c:v>
                </c:pt>
                <c:pt idx="168">
                  <c:v>85.151734354129005</c:v>
                </c:pt>
                <c:pt idx="169">
                  <c:v>85.153613471290996</c:v>
                </c:pt>
                <c:pt idx="170">
                  <c:v>85.160374025365996</c:v>
                </c:pt>
                <c:pt idx="171">
                  <c:v>85.166682665205997</c:v>
                </c:pt>
                <c:pt idx="172">
                  <c:v>85.172275294803001</c:v>
                </c:pt>
                <c:pt idx="173">
                  <c:v>85.176771664064006</c:v>
                </c:pt>
                <c:pt idx="174">
                  <c:v>85.182919423627993</c:v>
                </c:pt>
                <c:pt idx="175">
                  <c:v>85.188276033164996</c:v>
                </c:pt>
                <c:pt idx="176">
                  <c:v>85.193980965093004</c:v>
                </c:pt>
                <c:pt idx="177">
                  <c:v>85.193998759140001</c:v>
                </c:pt>
                <c:pt idx="178">
                  <c:v>85.200384139137</c:v>
                </c:pt>
                <c:pt idx="179">
                  <c:v>85.203764266543004</c:v>
                </c:pt>
                <c:pt idx="180">
                  <c:v>85.210545371351003</c:v>
                </c:pt>
                <c:pt idx="181">
                  <c:v>85.215355823882007</c:v>
                </c:pt>
                <c:pt idx="182">
                  <c:v>85.218575198088004</c:v>
                </c:pt>
                <c:pt idx="183">
                  <c:v>85.219290030330001</c:v>
                </c:pt>
                <c:pt idx="184">
                  <c:v>85.224185356491006</c:v>
                </c:pt>
                <c:pt idx="185">
                  <c:v>85.224279791838995</c:v>
                </c:pt>
                <c:pt idx="186">
                  <c:v>85.229033008445001</c:v>
                </c:pt>
                <c:pt idx="187">
                  <c:v>85.233817060706002</c:v>
                </c:pt>
                <c:pt idx="188">
                  <c:v>85.238632202147997</c:v>
                </c:pt>
                <c:pt idx="189">
                  <c:v>85.243355249180993</c:v>
                </c:pt>
                <c:pt idx="190">
                  <c:v>85.249581084789</c:v>
                </c:pt>
                <c:pt idx="191">
                  <c:v>85.249652547802</c:v>
                </c:pt>
                <c:pt idx="192">
                  <c:v>85.253803541997002</c:v>
                </c:pt>
                <c:pt idx="193">
                  <c:v>85.259650917754996</c:v>
                </c:pt>
                <c:pt idx="194">
                  <c:v>85.264989305841993</c:v>
                </c:pt>
                <c:pt idx="195">
                  <c:v>85.270246590837004</c:v>
                </c:pt>
                <c:pt idx="196">
                  <c:v>85.274735595074006</c:v>
                </c:pt>
                <c:pt idx="197">
                  <c:v>85.279287041410996</c:v>
                </c:pt>
                <c:pt idx="198">
                  <c:v>85.286361836333</c:v>
                </c:pt>
                <c:pt idx="199">
                  <c:v>85.287767062070998</c:v>
                </c:pt>
                <c:pt idx="200">
                  <c:v>85.296146652594004</c:v>
                </c:pt>
                <c:pt idx="201">
                  <c:v>85.299251290032998</c:v>
                </c:pt>
                <c:pt idx="202">
                  <c:v>85.299252788264994</c:v>
                </c:pt>
                <c:pt idx="203">
                  <c:v>85.306326363590003</c:v>
                </c:pt>
                <c:pt idx="204">
                  <c:v>85.310768352696996</c:v>
                </c:pt>
                <c:pt idx="205">
                  <c:v>85.311186928081</c:v>
                </c:pt>
                <c:pt idx="206">
                  <c:v>85.311811176480006</c:v>
                </c:pt>
                <c:pt idx="207">
                  <c:v>85.316652940628003</c:v>
                </c:pt>
                <c:pt idx="208">
                  <c:v>85.321961697342005</c:v>
                </c:pt>
                <c:pt idx="209">
                  <c:v>85.323408296413007</c:v>
                </c:pt>
                <c:pt idx="210">
                  <c:v>85.324441772455998</c:v>
                </c:pt>
                <c:pt idx="211">
                  <c:v>85.327656690531001</c:v>
                </c:pt>
                <c:pt idx="212">
                  <c:v>85.332358646092004</c:v>
                </c:pt>
                <c:pt idx="213">
                  <c:v>85.335804476798003</c:v>
                </c:pt>
                <c:pt idx="214">
                  <c:v>85.337771202176</c:v>
                </c:pt>
                <c:pt idx="215">
                  <c:v>85.339325667425001</c:v>
                </c:pt>
                <c:pt idx="216">
                  <c:v>85.341602486529993</c:v>
                </c:pt>
                <c:pt idx="217">
                  <c:v>85.346063020429</c:v>
                </c:pt>
                <c:pt idx="218">
                  <c:v>85.351203573361005</c:v>
                </c:pt>
                <c:pt idx="219">
                  <c:v>85.357487045558997</c:v>
                </c:pt>
                <c:pt idx="220">
                  <c:v>85.361868858829993</c:v>
                </c:pt>
                <c:pt idx="221">
                  <c:v>85.369165196937999</c:v>
                </c:pt>
                <c:pt idx="222">
                  <c:v>85.369250018485999</c:v>
                </c:pt>
                <c:pt idx="223">
                  <c:v>85.372253486439007</c:v>
                </c:pt>
                <c:pt idx="224">
                  <c:v>85.373694684821004</c:v>
                </c:pt>
                <c:pt idx="225">
                  <c:v>85.381573134665004</c:v>
                </c:pt>
                <c:pt idx="226">
                  <c:v>85.384649969067993</c:v>
                </c:pt>
                <c:pt idx="227">
                  <c:v>85.386741638185001</c:v>
                </c:pt>
                <c:pt idx="228">
                  <c:v>85.387510848318001</c:v>
                </c:pt>
                <c:pt idx="229">
                  <c:v>85.394244990575999</c:v>
                </c:pt>
                <c:pt idx="230">
                  <c:v>85.399645652480999</c:v>
                </c:pt>
                <c:pt idx="231">
                  <c:v>85.405913648264004</c:v>
                </c:pt>
                <c:pt idx="232">
                  <c:v>85.411056091880994</c:v>
                </c:pt>
                <c:pt idx="233">
                  <c:v>85.418503806662997</c:v>
                </c:pt>
                <c:pt idx="234">
                  <c:v>85.423601924937003</c:v>
                </c:pt>
                <c:pt idx="235">
                  <c:v>85.428684082407003</c:v>
                </c:pt>
                <c:pt idx="236">
                  <c:v>85.433410682705002</c:v>
                </c:pt>
                <c:pt idx="237">
                  <c:v>85.434257208370994</c:v>
                </c:pt>
                <c:pt idx="238">
                  <c:v>85.440801123236</c:v>
                </c:pt>
                <c:pt idx="239">
                  <c:v>85.441761272424003</c:v>
                </c:pt>
                <c:pt idx="240">
                  <c:v>85.445295342818994</c:v>
                </c:pt>
                <c:pt idx="241">
                  <c:v>85.445303838732997</c:v>
                </c:pt>
                <c:pt idx="242">
                  <c:v>85.461500626472002</c:v>
                </c:pt>
                <c:pt idx="243">
                  <c:v>85.468221357681998</c:v>
                </c:pt>
                <c:pt idx="244">
                  <c:v>85.471545420371996</c:v>
                </c:pt>
                <c:pt idx="245">
                  <c:v>85.471671435822003</c:v>
                </c:pt>
                <c:pt idx="246">
                  <c:v>85.472997827407994</c:v>
                </c:pt>
                <c:pt idx="247">
                  <c:v>85.476258955310001</c:v>
                </c:pt>
                <c:pt idx="248">
                  <c:v>85.476187739146994</c:v>
                </c:pt>
                <c:pt idx="249">
                  <c:v>85.481150462510001</c:v>
                </c:pt>
                <c:pt idx="250">
                  <c:v>85.507461262502005</c:v>
                </c:pt>
                <c:pt idx="251">
                  <c:v>85.517371157148006</c:v>
                </c:pt>
                <c:pt idx="252">
                  <c:v>85.512026478707</c:v>
                </c:pt>
                <c:pt idx="253">
                  <c:v>85.510591451484999</c:v>
                </c:pt>
                <c:pt idx="254">
                  <c:v>85.508388988690001</c:v>
                </c:pt>
                <c:pt idx="255">
                  <c:v>85.492018562721</c:v>
                </c:pt>
                <c:pt idx="256">
                  <c:v>85.524950062266996</c:v>
                </c:pt>
                <c:pt idx="257">
                  <c:v>85.525767189326999</c:v>
                </c:pt>
                <c:pt idx="258">
                  <c:v>85.492719772369995</c:v>
                </c:pt>
                <c:pt idx="259">
                  <c:v>85.517596355297002</c:v>
                </c:pt>
                <c:pt idx="260">
                  <c:v>85.524926832909998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0DA6-4457-8621-2F88E7C468FB}"/>
            </c:ext>
          </c:extLst>
        </c:ser>
        <c:ser>
          <c:idx val="2"/>
          <c:order val="2"/>
          <c:tx>
            <c:v>WSPL_HQ100</c:v>
          </c:tx>
          <c:spPr>
            <a:ln w="12700" cap="rnd">
              <a:solidFill>
                <a:schemeClr val="accent5"/>
              </a:solidFill>
              <a:prstDash val="sysDash"/>
              <a:round/>
            </a:ln>
            <a:effectLst/>
          </c:spPr>
          <c:marker>
            <c:symbol val="none"/>
          </c:marker>
          <c:xVal>
            <c:numRef>
              <c:f>'WSPL_2D-Model_IST'!$K$4:$K$264</c:f>
              <c:numCache>
                <c:formatCode>0.00</c:formatCode>
                <c:ptCount val="261"/>
                <c:pt idx="0">
                  <c:v>0</c:v>
                </c:pt>
                <c:pt idx="1">
                  <c:v>3.6596042004067</c:v>
                </c:pt>
                <c:pt idx="2">
                  <c:v>8.5657214232392</c:v>
                </c:pt>
                <c:pt idx="3">
                  <c:v>13.369877344439001</c:v>
                </c:pt>
                <c:pt idx="4">
                  <c:v>15.847956278437</c:v>
                </c:pt>
                <c:pt idx="5">
                  <c:v>17.889664939239001</c:v>
                </c:pt>
                <c:pt idx="6">
                  <c:v>21.71491392886</c:v>
                </c:pt>
                <c:pt idx="7">
                  <c:v>24.552432224663999</c:v>
                </c:pt>
                <c:pt idx="8">
                  <c:v>27.391554350054001</c:v>
                </c:pt>
                <c:pt idx="9">
                  <c:v>30.402082170656001</c:v>
                </c:pt>
                <c:pt idx="10">
                  <c:v>30.471673777199999</c:v>
                </c:pt>
                <c:pt idx="11">
                  <c:v>31.449919559354001</c:v>
                </c:pt>
                <c:pt idx="12">
                  <c:v>33.584231981446003</c:v>
                </c:pt>
                <c:pt idx="13">
                  <c:v>37.204971148459002</c:v>
                </c:pt>
                <c:pt idx="14">
                  <c:v>37.938721386075997</c:v>
                </c:pt>
                <c:pt idx="15">
                  <c:v>40.937458478631001</c:v>
                </c:pt>
                <c:pt idx="16">
                  <c:v>41.543771159020999</c:v>
                </c:pt>
                <c:pt idx="17">
                  <c:v>43.644121733275</c:v>
                </c:pt>
                <c:pt idx="18">
                  <c:v>45.731501265511</c:v>
                </c:pt>
                <c:pt idx="19">
                  <c:v>45.896522593728001</c:v>
                </c:pt>
                <c:pt idx="20">
                  <c:v>45.917087456234</c:v>
                </c:pt>
                <c:pt idx="21">
                  <c:v>49.540373220608998</c:v>
                </c:pt>
                <c:pt idx="22">
                  <c:v>54.250788020915998</c:v>
                </c:pt>
                <c:pt idx="23">
                  <c:v>58.940775303928</c:v>
                </c:pt>
                <c:pt idx="24">
                  <c:v>63.637294895159997</c:v>
                </c:pt>
                <c:pt idx="25">
                  <c:v>66.324500382102002</c:v>
                </c:pt>
                <c:pt idx="26">
                  <c:v>68.383758920443</c:v>
                </c:pt>
                <c:pt idx="27">
                  <c:v>73.069730858550997</c:v>
                </c:pt>
                <c:pt idx="28">
                  <c:v>78.139435834075996</c:v>
                </c:pt>
                <c:pt idx="29">
                  <c:v>83.205701782321</c:v>
                </c:pt>
                <c:pt idx="30">
                  <c:v>88.101214282244001</c:v>
                </c:pt>
                <c:pt idx="31">
                  <c:v>88.199670445487996</c:v>
                </c:pt>
                <c:pt idx="32">
                  <c:v>93.242986440402007</c:v>
                </c:pt>
                <c:pt idx="33">
                  <c:v>95.709311164287996</c:v>
                </c:pt>
                <c:pt idx="34">
                  <c:v>98.291644693386004</c:v>
                </c:pt>
                <c:pt idx="35">
                  <c:v>103.3463424287</c:v>
                </c:pt>
                <c:pt idx="36">
                  <c:v>108.32566509030001</c:v>
                </c:pt>
                <c:pt idx="37">
                  <c:v>113.37349716919</c:v>
                </c:pt>
                <c:pt idx="38">
                  <c:v>118.42764068035</c:v>
                </c:pt>
                <c:pt idx="39">
                  <c:v>123.27467729639</c:v>
                </c:pt>
                <c:pt idx="40">
                  <c:v>123.41356152916001</c:v>
                </c:pt>
                <c:pt idx="41">
                  <c:v>128.45370759190999</c:v>
                </c:pt>
                <c:pt idx="42">
                  <c:v>133.50069381322999</c:v>
                </c:pt>
                <c:pt idx="43">
                  <c:v>138.55278227323001</c:v>
                </c:pt>
                <c:pt idx="44">
                  <c:v>143.5394121381</c:v>
                </c:pt>
                <c:pt idx="45">
                  <c:v>148.58761394634001</c:v>
                </c:pt>
                <c:pt idx="46">
                  <c:v>153.63398081642001</c:v>
                </c:pt>
                <c:pt idx="47">
                  <c:v>158.61830561727001</c:v>
                </c:pt>
                <c:pt idx="48">
                  <c:v>163.66621777909</c:v>
                </c:pt>
                <c:pt idx="49">
                  <c:v>168.55038050248001</c:v>
                </c:pt>
                <c:pt idx="50">
                  <c:v>168.70801763608</c:v>
                </c:pt>
                <c:pt idx="51">
                  <c:v>173.76013857359001</c:v>
                </c:pt>
                <c:pt idx="52">
                  <c:v>178.75407898371</c:v>
                </c:pt>
                <c:pt idx="53">
                  <c:v>183.80239964704</c:v>
                </c:pt>
                <c:pt idx="54">
                  <c:v>188.79518743692</c:v>
                </c:pt>
                <c:pt idx="55">
                  <c:v>193.85009092723999</c:v>
                </c:pt>
                <c:pt idx="56">
                  <c:v>198.88929128276999</c:v>
                </c:pt>
                <c:pt idx="57">
                  <c:v>203.88378349204999</c:v>
                </c:pt>
                <c:pt idx="58">
                  <c:v>208.94518436065999</c:v>
                </c:pt>
                <c:pt idx="59">
                  <c:v>213.99958492736999</c:v>
                </c:pt>
                <c:pt idx="60">
                  <c:v>218.90335956771</c:v>
                </c:pt>
                <c:pt idx="61">
                  <c:v>218.98665311393</c:v>
                </c:pt>
                <c:pt idx="62">
                  <c:v>224.04163984959001</c:v>
                </c:pt>
                <c:pt idx="63">
                  <c:v>225.48941137415</c:v>
                </c:pt>
                <c:pt idx="64">
                  <c:v>229.09662658607999</c:v>
                </c:pt>
                <c:pt idx="65">
                  <c:v>234.074848914</c:v>
                </c:pt>
                <c:pt idx="66">
                  <c:v>239.16143264226</c:v>
                </c:pt>
                <c:pt idx="67">
                  <c:v>244.18630776808999</c:v>
                </c:pt>
                <c:pt idx="68">
                  <c:v>249.21871079587001</c:v>
                </c:pt>
                <c:pt idx="69">
                  <c:v>254.23605801881001</c:v>
                </c:pt>
                <c:pt idx="70">
                  <c:v>259.26093314400998</c:v>
                </c:pt>
                <c:pt idx="71">
                  <c:v>264.24203622389001</c:v>
                </c:pt>
                <c:pt idx="72">
                  <c:v>264.28703238577998</c:v>
                </c:pt>
                <c:pt idx="73">
                  <c:v>269.29626998611002</c:v>
                </c:pt>
                <c:pt idx="74">
                  <c:v>274.32174280659001</c:v>
                </c:pt>
                <c:pt idx="75">
                  <c:v>279.33909801700003</c:v>
                </c:pt>
                <c:pt idx="76">
                  <c:v>279.87690204738999</c:v>
                </c:pt>
                <c:pt idx="77">
                  <c:v>284.42265258357997</c:v>
                </c:pt>
                <c:pt idx="78">
                  <c:v>289.44083729485999</c:v>
                </c:pt>
                <c:pt idx="79">
                  <c:v>294.45001825459002</c:v>
                </c:pt>
                <c:pt idx="80">
                  <c:v>298.08001909219001</c:v>
                </c:pt>
                <c:pt idx="81">
                  <c:v>299.39393091545998</c:v>
                </c:pt>
                <c:pt idx="82">
                  <c:v>299.44146956226001</c:v>
                </c:pt>
                <c:pt idx="83">
                  <c:v>301.18759821812</c:v>
                </c:pt>
                <c:pt idx="84">
                  <c:v>304.47123461856</c:v>
                </c:pt>
                <c:pt idx="85">
                  <c:v>309.4725876521</c:v>
                </c:pt>
                <c:pt idx="86">
                  <c:v>314.47545421478998</c:v>
                </c:pt>
                <c:pt idx="87">
                  <c:v>315.16159366980003</c:v>
                </c:pt>
                <c:pt idx="88">
                  <c:v>319.48046343327002</c:v>
                </c:pt>
                <c:pt idx="89">
                  <c:v>324.48581322547</c:v>
                </c:pt>
                <c:pt idx="90">
                  <c:v>329.53906918103002</c:v>
                </c:pt>
                <c:pt idx="91">
                  <c:v>329.54989453456</c:v>
                </c:pt>
                <c:pt idx="92">
                  <c:v>329.56987338151998</c:v>
                </c:pt>
                <c:pt idx="93">
                  <c:v>334.38765607127999</c:v>
                </c:pt>
                <c:pt idx="94">
                  <c:v>334.55241446193997</c:v>
                </c:pt>
                <c:pt idx="95">
                  <c:v>339.54765146900002</c:v>
                </c:pt>
                <c:pt idx="96">
                  <c:v>344.55402376655002</c:v>
                </c:pt>
                <c:pt idx="97">
                  <c:v>349.55697485778001</c:v>
                </c:pt>
                <c:pt idx="98">
                  <c:v>352.67130157599001</c:v>
                </c:pt>
                <c:pt idx="99">
                  <c:v>354.61972934244</c:v>
                </c:pt>
                <c:pt idx="100">
                  <c:v>359.62322654244002</c:v>
                </c:pt>
                <c:pt idx="101">
                  <c:v>364.62672374042</c:v>
                </c:pt>
                <c:pt idx="102">
                  <c:v>369.63061853798001</c:v>
                </c:pt>
                <c:pt idx="103">
                  <c:v>374.58296053063998</c:v>
                </c:pt>
                <c:pt idx="104">
                  <c:v>374.62584090327999</c:v>
                </c:pt>
                <c:pt idx="105">
                  <c:v>375.39326592910999</c:v>
                </c:pt>
                <c:pt idx="106">
                  <c:v>379.62958135533</c:v>
                </c:pt>
                <c:pt idx="107">
                  <c:v>384.62549572936001</c:v>
                </c:pt>
                <c:pt idx="108">
                  <c:v>386.29670105366</c:v>
                </c:pt>
                <c:pt idx="109">
                  <c:v>389.68918413646998</c:v>
                </c:pt>
                <c:pt idx="110">
                  <c:v>394.68912833927999</c:v>
                </c:pt>
                <c:pt idx="111">
                  <c:v>399.68441014671998</c:v>
                </c:pt>
                <c:pt idx="112">
                  <c:v>404.62234801531997</c:v>
                </c:pt>
                <c:pt idx="113">
                  <c:v>404.67924960686003</c:v>
                </c:pt>
                <c:pt idx="114">
                  <c:v>409.72802604761</c:v>
                </c:pt>
                <c:pt idx="115">
                  <c:v>414.72167850288997</c:v>
                </c:pt>
                <c:pt idx="116">
                  <c:v>418.44421175257997</c:v>
                </c:pt>
                <c:pt idx="117">
                  <c:v>419.71607421268999</c:v>
                </c:pt>
                <c:pt idx="118">
                  <c:v>420.85506601982001</c:v>
                </c:pt>
                <c:pt idx="119">
                  <c:v>424.76758963662002</c:v>
                </c:pt>
                <c:pt idx="120">
                  <c:v>429.13740697282998</c:v>
                </c:pt>
                <c:pt idx="121">
                  <c:v>429.76465657695002</c:v>
                </c:pt>
                <c:pt idx="122">
                  <c:v>434.75500123923001</c:v>
                </c:pt>
                <c:pt idx="123">
                  <c:v>439.79700404302997</c:v>
                </c:pt>
                <c:pt idx="124">
                  <c:v>439.81430085377002</c:v>
                </c:pt>
                <c:pt idx="125">
                  <c:v>439.83927386603</c:v>
                </c:pt>
                <c:pt idx="126">
                  <c:v>444.72182931591999</c:v>
                </c:pt>
                <c:pt idx="127">
                  <c:v>444.79316821268998</c:v>
                </c:pt>
                <c:pt idx="128">
                  <c:v>449.09332905842001</c:v>
                </c:pt>
                <c:pt idx="129">
                  <c:v>449.79025413583003</c:v>
                </c:pt>
                <c:pt idx="130">
                  <c:v>454.83993595148002</c:v>
                </c:pt>
                <c:pt idx="131">
                  <c:v>459.85697618567002</c:v>
                </c:pt>
                <c:pt idx="132">
                  <c:v>464.86141126221997</c:v>
                </c:pt>
                <c:pt idx="133">
                  <c:v>469.86798823741998</c:v>
                </c:pt>
                <c:pt idx="134">
                  <c:v>474.87028141665002</c:v>
                </c:pt>
                <c:pt idx="135">
                  <c:v>479.90968895046001</c:v>
                </c:pt>
                <c:pt idx="136">
                  <c:v>484.91192543889002</c:v>
                </c:pt>
                <c:pt idx="137">
                  <c:v>489.91475664550001</c:v>
                </c:pt>
                <c:pt idx="138">
                  <c:v>494.95900299759001</c:v>
                </c:pt>
                <c:pt idx="139">
                  <c:v>499.78900738811001</c:v>
                </c:pt>
                <c:pt idx="140">
                  <c:v>499.96854261046002</c:v>
                </c:pt>
                <c:pt idx="141">
                  <c:v>504.97168923074003</c:v>
                </c:pt>
                <c:pt idx="142">
                  <c:v>509.98984556327002</c:v>
                </c:pt>
                <c:pt idx="143">
                  <c:v>514.99791866500004</c:v>
                </c:pt>
                <c:pt idx="144">
                  <c:v>519.99866700108998</c:v>
                </c:pt>
                <c:pt idx="145">
                  <c:v>524.93422883452001</c:v>
                </c:pt>
                <c:pt idx="146">
                  <c:v>529.83379754297005</c:v>
                </c:pt>
                <c:pt idx="147">
                  <c:v>534.77852460925999</c:v>
                </c:pt>
                <c:pt idx="148">
                  <c:v>539.69259692757998</c:v>
                </c:pt>
                <c:pt idx="149">
                  <c:v>544.49678412787</c:v>
                </c:pt>
                <c:pt idx="150">
                  <c:v>544.58870516572995</c:v>
                </c:pt>
                <c:pt idx="151">
                  <c:v>549.50977487933994</c:v>
                </c:pt>
                <c:pt idx="152">
                  <c:v>554.43538359783997</c:v>
                </c:pt>
                <c:pt idx="153">
                  <c:v>559.35619526674998</c:v>
                </c:pt>
                <c:pt idx="154">
                  <c:v>564.27700693588997</c:v>
                </c:pt>
                <c:pt idx="155">
                  <c:v>569.19781860479998</c:v>
                </c:pt>
                <c:pt idx="156">
                  <c:v>574.10418279404996</c:v>
                </c:pt>
                <c:pt idx="157">
                  <c:v>578.99972998678004</c:v>
                </c:pt>
                <c:pt idx="158">
                  <c:v>583.90246369252998</c:v>
                </c:pt>
                <c:pt idx="159">
                  <c:v>588.87395700499997</c:v>
                </c:pt>
                <c:pt idx="160">
                  <c:v>593.77078133478994</c:v>
                </c:pt>
                <c:pt idx="161">
                  <c:v>593.77314854523001</c:v>
                </c:pt>
                <c:pt idx="162">
                  <c:v>598.67509793478996</c:v>
                </c:pt>
                <c:pt idx="163">
                  <c:v>603.57770750693999</c:v>
                </c:pt>
                <c:pt idx="164">
                  <c:v>608.54786157996</c:v>
                </c:pt>
                <c:pt idx="165">
                  <c:v>613.43933373968002</c:v>
                </c:pt>
                <c:pt idx="166">
                  <c:v>618.34154142982004</c:v>
                </c:pt>
                <c:pt idx="167">
                  <c:v>623.24058056684999</c:v>
                </c:pt>
                <c:pt idx="168">
                  <c:v>623.25125114605999</c:v>
                </c:pt>
                <c:pt idx="169">
                  <c:v>628.21064355996998</c:v>
                </c:pt>
                <c:pt idx="170">
                  <c:v>633.10919327066995</c:v>
                </c:pt>
                <c:pt idx="171">
                  <c:v>638.01152652039002</c:v>
                </c:pt>
                <c:pt idx="172">
                  <c:v>642.94392848568998</c:v>
                </c:pt>
                <c:pt idx="173">
                  <c:v>647.8687352984</c:v>
                </c:pt>
                <c:pt idx="174">
                  <c:v>652.77152600611998</c:v>
                </c:pt>
                <c:pt idx="175">
                  <c:v>657.67072104383999</c:v>
                </c:pt>
                <c:pt idx="176">
                  <c:v>662.63597939220006</c:v>
                </c:pt>
                <c:pt idx="177">
                  <c:v>662.64960771828999</c:v>
                </c:pt>
                <c:pt idx="178">
                  <c:v>667.53524953265003</c:v>
                </c:pt>
                <c:pt idx="179">
                  <c:v>672.43451988286995</c:v>
                </c:pt>
                <c:pt idx="180">
                  <c:v>677.39196896494002</c:v>
                </c:pt>
                <c:pt idx="181">
                  <c:v>682.29823493393997</c:v>
                </c:pt>
                <c:pt idx="182">
                  <c:v>686.32681908884001</c:v>
                </c:pt>
                <c:pt idx="183">
                  <c:v>687.21360578328995</c:v>
                </c:pt>
                <c:pt idx="184">
                  <c:v>692.10588888740995</c:v>
                </c:pt>
                <c:pt idx="185">
                  <c:v>692.20176529919001</c:v>
                </c:pt>
                <c:pt idx="186">
                  <c:v>697.11792118461005</c:v>
                </c:pt>
                <c:pt idx="187">
                  <c:v>702.04122505417001</c:v>
                </c:pt>
                <c:pt idx="188">
                  <c:v>707.02120665929999</c:v>
                </c:pt>
                <c:pt idx="189">
                  <c:v>711.94733690993996</c:v>
                </c:pt>
                <c:pt idx="190">
                  <c:v>716.81217351763996</c:v>
                </c:pt>
                <c:pt idx="191">
                  <c:v>716.86781081106005</c:v>
                </c:pt>
                <c:pt idx="192">
                  <c:v>721.82306960446999</c:v>
                </c:pt>
                <c:pt idx="193">
                  <c:v>726.78221995061006</c:v>
                </c:pt>
                <c:pt idx="194">
                  <c:v>731.70876181611004</c:v>
                </c:pt>
                <c:pt idx="195">
                  <c:v>736.63726285273003</c:v>
                </c:pt>
                <c:pt idx="196">
                  <c:v>741.62435710270995</c:v>
                </c:pt>
                <c:pt idx="197">
                  <c:v>746.54627249193004</c:v>
                </c:pt>
                <c:pt idx="198">
                  <c:v>751.45618982417</c:v>
                </c:pt>
                <c:pt idx="199">
                  <c:v>756.44183764539002</c:v>
                </c:pt>
                <c:pt idx="200">
                  <c:v>761.36617101473996</c:v>
                </c:pt>
                <c:pt idx="201">
                  <c:v>766.28268798270994</c:v>
                </c:pt>
                <c:pt idx="202">
                  <c:v>766.28374617161001</c:v>
                </c:pt>
                <c:pt idx="203">
                  <c:v>771.26159469588004</c:v>
                </c:pt>
                <c:pt idx="204">
                  <c:v>775.75237257830997</c:v>
                </c:pt>
                <c:pt idx="205">
                  <c:v>776.17797193884996</c:v>
                </c:pt>
                <c:pt idx="206">
                  <c:v>776.74372443476</c:v>
                </c:pt>
                <c:pt idx="207">
                  <c:v>781.14906244212</c:v>
                </c:pt>
                <c:pt idx="208">
                  <c:v>785.00352441861003</c:v>
                </c:pt>
                <c:pt idx="209">
                  <c:v>786.05762350429995</c:v>
                </c:pt>
                <c:pt idx="210">
                  <c:v>787.26237352093005</c:v>
                </c:pt>
                <c:pt idx="211">
                  <c:v>791.02871400802997</c:v>
                </c:pt>
                <c:pt idx="212">
                  <c:v>793.86202387373999</c:v>
                </c:pt>
                <c:pt idx="213">
                  <c:v>795.94533445468005</c:v>
                </c:pt>
                <c:pt idx="214">
                  <c:v>798.71412866475998</c:v>
                </c:pt>
                <c:pt idx="215">
                  <c:v>800.91618175372002</c:v>
                </c:pt>
                <c:pt idx="216">
                  <c:v>802.57272312956002</c:v>
                </c:pt>
                <c:pt idx="217">
                  <c:v>805.83293959175001</c:v>
                </c:pt>
                <c:pt idx="218">
                  <c:v>810.81149093270994</c:v>
                </c:pt>
                <c:pt idx="219">
                  <c:v>815.72054472965999</c:v>
                </c:pt>
                <c:pt idx="220">
                  <c:v>820.69119862153002</c:v>
                </c:pt>
                <c:pt idx="221">
                  <c:v>825.54445998045003</c:v>
                </c:pt>
                <c:pt idx="222">
                  <c:v>825.60080957984997</c:v>
                </c:pt>
                <c:pt idx="223">
                  <c:v>828.95495364576004</c:v>
                </c:pt>
                <c:pt idx="224">
                  <c:v>830.57671691988003</c:v>
                </c:pt>
                <c:pt idx="225">
                  <c:v>835.49952416111</c:v>
                </c:pt>
                <c:pt idx="226">
                  <c:v>838.42878168158995</c:v>
                </c:pt>
                <c:pt idx="227">
                  <c:v>840.42282245278</c:v>
                </c:pt>
                <c:pt idx="228">
                  <c:v>840.93280888987999</c:v>
                </c:pt>
                <c:pt idx="229">
                  <c:v>845.41029614246997</c:v>
                </c:pt>
                <c:pt idx="230">
                  <c:v>850.34277648396005</c:v>
                </c:pt>
                <c:pt idx="231">
                  <c:v>855.26048984515</c:v>
                </c:pt>
                <c:pt idx="232">
                  <c:v>860.19093850335003</c:v>
                </c:pt>
                <c:pt idx="233">
                  <c:v>865.17895824752998</c:v>
                </c:pt>
                <c:pt idx="234">
                  <c:v>870.10330721586001</c:v>
                </c:pt>
                <c:pt idx="235">
                  <c:v>875.03530752820996</c:v>
                </c:pt>
                <c:pt idx="236">
                  <c:v>879.96742908100998</c:v>
                </c:pt>
                <c:pt idx="237">
                  <c:v>880.53170552108998</c:v>
                </c:pt>
                <c:pt idx="238">
                  <c:v>884.8910004608</c:v>
                </c:pt>
                <c:pt idx="239">
                  <c:v>886.00627690307999</c:v>
                </c:pt>
                <c:pt idx="240">
                  <c:v>889.8731410012</c:v>
                </c:pt>
                <c:pt idx="241">
                  <c:v>889.87976817542005</c:v>
                </c:pt>
                <c:pt idx="242">
                  <c:v>895.89640049339005</c:v>
                </c:pt>
                <c:pt idx="243">
                  <c:v>901.91365078777005</c:v>
                </c:pt>
                <c:pt idx="244">
                  <c:v>905.45367413509996</c:v>
                </c:pt>
                <c:pt idx="245">
                  <c:v>905.61795602224004</c:v>
                </c:pt>
                <c:pt idx="246">
                  <c:v>908.98787252792999</c:v>
                </c:pt>
                <c:pt idx="247">
                  <c:v>914.01544374295997</c:v>
                </c:pt>
                <c:pt idx="248">
                  <c:v>914.08709183468</c:v>
                </c:pt>
                <c:pt idx="249">
                  <c:v>917.52735617459996</c:v>
                </c:pt>
                <c:pt idx="250">
                  <c:v>921.02083261436997</c:v>
                </c:pt>
                <c:pt idx="251">
                  <c:v>925.99252543334001</c:v>
                </c:pt>
                <c:pt idx="252">
                  <c:v>930.76870361464</c:v>
                </c:pt>
                <c:pt idx="253">
                  <c:v>935.93879206752001</c:v>
                </c:pt>
                <c:pt idx="254">
                  <c:v>940.91034539638997</c:v>
                </c:pt>
                <c:pt idx="255">
                  <c:v>945.88367539583999</c:v>
                </c:pt>
                <c:pt idx="256">
                  <c:v>949.87528898011999</c:v>
                </c:pt>
                <c:pt idx="257">
                  <c:v>949.97588646712995</c:v>
                </c:pt>
                <c:pt idx="258">
                  <c:v>954.06843886575996</c:v>
                </c:pt>
                <c:pt idx="259">
                  <c:v>958.99907516364999</c:v>
                </c:pt>
                <c:pt idx="260">
                  <c:v>963.88507128815002</c:v>
                </c:pt>
              </c:numCache>
            </c:numRef>
          </c:xVal>
          <c:yVal>
            <c:numRef>
              <c:f>'WSPL_2D-Model_IST'!$P$4:$P$264</c:f>
              <c:numCache>
                <c:formatCode>0.00</c:formatCode>
                <c:ptCount val="261"/>
                <c:pt idx="0">
                  <c:v>84.935006573766998</c:v>
                </c:pt>
                <c:pt idx="1">
                  <c:v>84.995096719038003</c:v>
                </c:pt>
                <c:pt idx="2">
                  <c:v>84.995971603152</c:v>
                </c:pt>
                <c:pt idx="3">
                  <c:v>84.995250165109994</c:v>
                </c:pt>
                <c:pt idx="4">
                  <c:v>84.992666754446006</c:v>
                </c:pt>
                <c:pt idx="5">
                  <c:v>84.990750595432004</c:v>
                </c:pt>
                <c:pt idx="6">
                  <c:v>84.999751391106003</c:v>
                </c:pt>
                <c:pt idx="7">
                  <c:v>85.005462010626005</c:v>
                </c:pt>
                <c:pt idx="8">
                  <c:v>85.001461984325999</c:v>
                </c:pt>
                <c:pt idx="9">
                  <c:v>85.006785266323007</c:v>
                </c:pt>
                <c:pt idx="10">
                  <c:v>85.006740704132994</c:v>
                </c:pt>
                <c:pt idx="11">
                  <c:v>84.990249793594998</c:v>
                </c:pt>
                <c:pt idx="12">
                  <c:v>84.990249793594998</c:v>
                </c:pt>
                <c:pt idx="13">
                  <c:v>84.986603018208996</c:v>
                </c:pt>
                <c:pt idx="14">
                  <c:v>84.997836484908007</c:v>
                </c:pt>
                <c:pt idx="15">
                  <c:v>85.033920185815006</c:v>
                </c:pt>
                <c:pt idx="16">
                  <c:v>85.032270813805994</c:v>
                </c:pt>
                <c:pt idx="17">
                  <c:v>85.030960577482006</c:v>
                </c:pt>
                <c:pt idx="18">
                  <c:v>85.020292494152997</c:v>
                </c:pt>
                <c:pt idx="19">
                  <c:v>85.020375915846998</c:v>
                </c:pt>
                <c:pt idx="20">
                  <c:v>85.020300191041002</c:v>
                </c:pt>
                <c:pt idx="21">
                  <c:v>85.024582035310999</c:v>
                </c:pt>
                <c:pt idx="22">
                  <c:v>85.064155381725996</c:v>
                </c:pt>
                <c:pt idx="23">
                  <c:v>85.067666540562996</c:v>
                </c:pt>
                <c:pt idx="24">
                  <c:v>85.082027077397996</c:v>
                </c:pt>
                <c:pt idx="25">
                  <c:v>85.084355690538004</c:v>
                </c:pt>
                <c:pt idx="26">
                  <c:v>85.085348659068998</c:v>
                </c:pt>
                <c:pt idx="27">
                  <c:v>85.092712370322005</c:v>
                </c:pt>
                <c:pt idx="28">
                  <c:v>85.092771261809006</c:v>
                </c:pt>
                <c:pt idx="29">
                  <c:v>85.098149239641998</c:v>
                </c:pt>
                <c:pt idx="30">
                  <c:v>85.100584169159006</c:v>
                </c:pt>
                <c:pt idx="31">
                  <c:v>85.100641285229003</c:v>
                </c:pt>
                <c:pt idx="32">
                  <c:v>85.104692255974001</c:v>
                </c:pt>
                <c:pt idx="33">
                  <c:v>85.106455767474003</c:v>
                </c:pt>
                <c:pt idx="34">
                  <c:v>85.108431398570005</c:v>
                </c:pt>
                <c:pt idx="35">
                  <c:v>85.110999107710001</c:v>
                </c:pt>
                <c:pt idx="36">
                  <c:v>85.114776097234</c:v>
                </c:pt>
                <c:pt idx="37">
                  <c:v>85.116677245204997</c:v>
                </c:pt>
                <c:pt idx="38">
                  <c:v>85.120460911509994</c:v>
                </c:pt>
                <c:pt idx="39">
                  <c:v>85.121551223289998</c:v>
                </c:pt>
                <c:pt idx="40">
                  <c:v>85.121575993307005</c:v>
                </c:pt>
                <c:pt idx="41">
                  <c:v>85.125025101700999</c:v>
                </c:pt>
                <c:pt idx="42">
                  <c:v>85.126700967057005</c:v>
                </c:pt>
                <c:pt idx="43">
                  <c:v>85.129764851486001</c:v>
                </c:pt>
                <c:pt idx="44">
                  <c:v>85.131263091644001</c:v>
                </c:pt>
                <c:pt idx="45">
                  <c:v>85.133276825101007</c:v>
                </c:pt>
                <c:pt idx="46">
                  <c:v>85.135691254511002</c:v>
                </c:pt>
                <c:pt idx="47">
                  <c:v>85.137694963477998</c:v>
                </c:pt>
                <c:pt idx="48">
                  <c:v>85.140002860539994</c:v>
                </c:pt>
                <c:pt idx="49">
                  <c:v>85.142651284695006</c:v>
                </c:pt>
                <c:pt idx="50">
                  <c:v>85.142732320072994</c:v>
                </c:pt>
                <c:pt idx="51">
                  <c:v>85.143997932651004</c:v>
                </c:pt>
                <c:pt idx="52">
                  <c:v>85.146074691232997</c:v>
                </c:pt>
                <c:pt idx="53">
                  <c:v>85.147207602231006</c:v>
                </c:pt>
                <c:pt idx="54">
                  <c:v>85.148666312608995</c:v>
                </c:pt>
                <c:pt idx="55">
                  <c:v>85.149500184562001</c:v>
                </c:pt>
                <c:pt idx="56">
                  <c:v>85.150397301428001</c:v>
                </c:pt>
                <c:pt idx="57">
                  <c:v>85.150790178199003</c:v>
                </c:pt>
                <c:pt idx="58">
                  <c:v>85.151295923904001</c:v>
                </c:pt>
                <c:pt idx="59">
                  <c:v>85.151398831449001</c:v>
                </c:pt>
                <c:pt idx="60">
                  <c:v>85.151742110485003</c:v>
                </c:pt>
                <c:pt idx="61">
                  <c:v>85.151749701384006</c:v>
                </c:pt>
                <c:pt idx="62">
                  <c:v>85.151809189714001</c:v>
                </c:pt>
                <c:pt idx="63">
                  <c:v>85.151908021603006</c:v>
                </c:pt>
                <c:pt idx="64">
                  <c:v>85.152162283124994</c:v>
                </c:pt>
                <c:pt idx="65">
                  <c:v>85.152257539838004</c:v>
                </c:pt>
                <c:pt idx="66">
                  <c:v>85.152623587389002</c:v>
                </c:pt>
                <c:pt idx="67">
                  <c:v>85.152703289719994</c:v>
                </c:pt>
                <c:pt idx="68">
                  <c:v>85.152960770665999</c:v>
                </c:pt>
                <c:pt idx="69">
                  <c:v>85.153092614225002</c:v>
                </c:pt>
                <c:pt idx="70">
                  <c:v>85.153358900399994</c:v>
                </c:pt>
                <c:pt idx="71">
                  <c:v>85.153529748522999</c:v>
                </c:pt>
                <c:pt idx="72">
                  <c:v>85.153530578412003</c:v>
                </c:pt>
                <c:pt idx="73">
                  <c:v>85.153846582127997</c:v>
                </c:pt>
                <c:pt idx="74">
                  <c:v>85.154027118236996</c:v>
                </c:pt>
                <c:pt idx="75">
                  <c:v>85.154394608082995</c:v>
                </c:pt>
                <c:pt idx="76">
                  <c:v>85.154409776199998</c:v>
                </c:pt>
                <c:pt idx="77">
                  <c:v>85.154497885252994</c:v>
                </c:pt>
                <c:pt idx="78">
                  <c:v>85.154767804041995</c:v>
                </c:pt>
                <c:pt idx="79">
                  <c:v>85.154869559749997</c:v>
                </c:pt>
                <c:pt idx="80">
                  <c:v>85.155014039394999</c:v>
                </c:pt>
                <c:pt idx="81">
                  <c:v>85.155051956831997</c:v>
                </c:pt>
                <c:pt idx="82">
                  <c:v>85.155053897493005</c:v>
                </c:pt>
                <c:pt idx="83">
                  <c:v>85.155107483094994</c:v>
                </c:pt>
                <c:pt idx="84">
                  <c:v>85.155164636563001</c:v>
                </c:pt>
                <c:pt idx="85">
                  <c:v>85.155459060666004</c:v>
                </c:pt>
                <c:pt idx="86">
                  <c:v>85.155537126870996</c:v>
                </c:pt>
                <c:pt idx="87">
                  <c:v>85.155587552770996</c:v>
                </c:pt>
                <c:pt idx="88">
                  <c:v>85.155873418978004</c:v>
                </c:pt>
                <c:pt idx="89">
                  <c:v>85.155814913726005</c:v>
                </c:pt>
                <c:pt idx="90">
                  <c:v>85.156279620457994</c:v>
                </c:pt>
                <c:pt idx="91">
                  <c:v>85.156280475637999</c:v>
                </c:pt>
                <c:pt idx="92">
                  <c:v>85.156280304424001</c:v>
                </c:pt>
                <c:pt idx="93">
                  <c:v>85.156207277218996</c:v>
                </c:pt>
                <c:pt idx="94">
                  <c:v>85.156200482425007</c:v>
                </c:pt>
                <c:pt idx="95">
                  <c:v>85.156752949945997</c:v>
                </c:pt>
                <c:pt idx="96">
                  <c:v>85.156586719882</c:v>
                </c:pt>
                <c:pt idx="97">
                  <c:v>85.157241716653004</c:v>
                </c:pt>
                <c:pt idx="98">
                  <c:v>85.157180237901997</c:v>
                </c:pt>
                <c:pt idx="99">
                  <c:v>85.157092478007002</c:v>
                </c:pt>
                <c:pt idx="100">
                  <c:v>85.157661056560997</c:v>
                </c:pt>
                <c:pt idx="101">
                  <c:v>85.157583848111003</c:v>
                </c:pt>
                <c:pt idx="102">
                  <c:v>85.158177787038994</c:v>
                </c:pt>
                <c:pt idx="103">
                  <c:v>85.158086727194004</c:v>
                </c:pt>
                <c:pt idx="104">
                  <c:v>85.158085031181997</c:v>
                </c:pt>
                <c:pt idx="105">
                  <c:v>85.158195193668007</c:v>
                </c:pt>
                <c:pt idx="106">
                  <c:v>85.158777552993996</c:v>
                </c:pt>
                <c:pt idx="107">
                  <c:v>85.158791825053001</c:v>
                </c:pt>
                <c:pt idx="108">
                  <c:v>85.159098159604994</c:v>
                </c:pt>
                <c:pt idx="109">
                  <c:v>85.159615109965998</c:v>
                </c:pt>
                <c:pt idx="110">
                  <c:v>85.159703640998003</c:v>
                </c:pt>
                <c:pt idx="111">
                  <c:v>85.160641335598001</c:v>
                </c:pt>
                <c:pt idx="112">
                  <c:v>85.160747571355998</c:v>
                </c:pt>
                <c:pt idx="113">
                  <c:v>85.160746800650003</c:v>
                </c:pt>
                <c:pt idx="114">
                  <c:v>85.161502029545005</c:v>
                </c:pt>
                <c:pt idx="115">
                  <c:v>85.161984237143997</c:v>
                </c:pt>
                <c:pt idx="116">
                  <c:v>85.162719338054998</c:v>
                </c:pt>
                <c:pt idx="117">
                  <c:v>85.162946272030993</c:v>
                </c:pt>
                <c:pt idx="118">
                  <c:v>85.163040522662001</c:v>
                </c:pt>
                <c:pt idx="119">
                  <c:v>85.163287032607002</c:v>
                </c:pt>
                <c:pt idx="120">
                  <c:v>85.164083894108998</c:v>
                </c:pt>
                <c:pt idx="121">
                  <c:v>85.164189415493993</c:v>
                </c:pt>
                <c:pt idx="122">
                  <c:v>85.164693059236001</c:v>
                </c:pt>
                <c:pt idx="123">
                  <c:v>85.165767859092995</c:v>
                </c:pt>
                <c:pt idx="124">
                  <c:v>85.165771405656997</c:v>
                </c:pt>
                <c:pt idx="125">
                  <c:v>85.165776074011006</c:v>
                </c:pt>
                <c:pt idx="126">
                  <c:v>85.166656362059001</c:v>
                </c:pt>
                <c:pt idx="127">
                  <c:v>85.166669676579005</c:v>
                </c:pt>
                <c:pt idx="128">
                  <c:v>85.167684945088993</c:v>
                </c:pt>
                <c:pt idx="129">
                  <c:v>85.167841372859996</c:v>
                </c:pt>
                <c:pt idx="130">
                  <c:v>85.168405425047993</c:v>
                </c:pt>
                <c:pt idx="131">
                  <c:v>85.170335938378003</c:v>
                </c:pt>
                <c:pt idx="132">
                  <c:v>85.170698374969007</c:v>
                </c:pt>
                <c:pt idx="133">
                  <c:v>85.172752103920999</c:v>
                </c:pt>
                <c:pt idx="134">
                  <c:v>85.173362544759996</c:v>
                </c:pt>
                <c:pt idx="135">
                  <c:v>85.175422370535998</c:v>
                </c:pt>
                <c:pt idx="136">
                  <c:v>85.176278719427998</c:v>
                </c:pt>
                <c:pt idx="137">
                  <c:v>85.178588459143995</c:v>
                </c:pt>
                <c:pt idx="138">
                  <c:v>85.179355979538997</c:v>
                </c:pt>
                <c:pt idx="139">
                  <c:v>85.180852128848997</c:v>
                </c:pt>
                <c:pt idx="140">
                  <c:v>85.180911518025994</c:v>
                </c:pt>
                <c:pt idx="141">
                  <c:v>85.183032697743002</c:v>
                </c:pt>
                <c:pt idx="142">
                  <c:v>85.183698786609995</c:v>
                </c:pt>
                <c:pt idx="143">
                  <c:v>85.186577559894005</c:v>
                </c:pt>
                <c:pt idx="144">
                  <c:v>85.187274412327</c:v>
                </c:pt>
                <c:pt idx="145">
                  <c:v>85.190597746815001</c:v>
                </c:pt>
                <c:pt idx="146">
                  <c:v>85.190407138482001</c:v>
                </c:pt>
                <c:pt idx="147">
                  <c:v>85.192765538066993</c:v>
                </c:pt>
                <c:pt idx="148">
                  <c:v>85.192150651142995</c:v>
                </c:pt>
                <c:pt idx="149">
                  <c:v>85.195320509156005</c:v>
                </c:pt>
                <c:pt idx="150">
                  <c:v>85.195375276768999</c:v>
                </c:pt>
                <c:pt idx="151">
                  <c:v>85.194577981750996</c:v>
                </c:pt>
                <c:pt idx="152">
                  <c:v>85.198167884650999</c:v>
                </c:pt>
                <c:pt idx="153">
                  <c:v>85.197104043552997</c:v>
                </c:pt>
                <c:pt idx="154">
                  <c:v>85.200735338453995</c:v>
                </c:pt>
                <c:pt idx="155">
                  <c:v>85.199208652254995</c:v>
                </c:pt>
                <c:pt idx="156">
                  <c:v>85.202416088649997</c:v>
                </c:pt>
                <c:pt idx="157">
                  <c:v>85.200579886328001</c:v>
                </c:pt>
                <c:pt idx="158">
                  <c:v>85.205013262855999</c:v>
                </c:pt>
                <c:pt idx="159">
                  <c:v>85.202368393420002</c:v>
                </c:pt>
                <c:pt idx="160">
                  <c:v>85.207407750057996</c:v>
                </c:pt>
                <c:pt idx="161">
                  <c:v>85.207410176226006</c:v>
                </c:pt>
                <c:pt idx="162">
                  <c:v>85.205240248636997</c:v>
                </c:pt>
                <c:pt idx="163">
                  <c:v>85.212426046549993</c:v>
                </c:pt>
                <c:pt idx="164">
                  <c:v>85.206516715283001</c:v>
                </c:pt>
                <c:pt idx="165">
                  <c:v>85.214147168772001</c:v>
                </c:pt>
                <c:pt idx="166">
                  <c:v>85.211574142158</c:v>
                </c:pt>
                <c:pt idx="167">
                  <c:v>85.222090309623994</c:v>
                </c:pt>
                <c:pt idx="168">
                  <c:v>85.222073597163998</c:v>
                </c:pt>
                <c:pt idx="169">
                  <c:v>85.213888064288994</c:v>
                </c:pt>
                <c:pt idx="170">
                  <c:v>85.224588074801005</c:v>
                </c:pt>
                <c:pt idx="171">
                  <c:v>85.224155400049995</c:v>
                </c:pt>
                <c:pt idx="172">
                  <c:v>85.229287838410997</c:v>
                </c:pt>
                <c:pt idx="173">
                  <c:v>85.235396298511006</c:v>
                </c:pt>
                <c:pt idx="174">
                  <c:v>85.239030956611003</c:v>
                </c:pt>
                <c:pt idx="175">
                  <c:v>85.246507728918004</c:v>
                </c:pt>
                <c:pt idx="176">
                  <c:v>85.249718337101996</c:v>
                </c:pt>
                <c:pt idx="177">
                  <c:v>85.249739196787999</c:v>
                </c:pt>
                <c:pt idx="178">
                  <c:v>85.257490364361999</c:v>
                </c:pt>
                <c:pt idx="179">
                  <c:v>85.259661261453999</c:v>
                </c:pt>
                <c:pt idx="180">
                  <c:v>85.267410778127996</c:v>
                </c:pt>
                <c:pt idx="181">
                  <c:v>85.270842203673993</c:v>
                </c:pt>
                <c:pt idx="182">
                  <c:v>85.275642205932002</c:v>
                </c:pt>
                <c:pt idx="183">
                  <c:v>85.276484777779999</c:v>
                </c:pt>
                <c:pt idx="184">
                  <c:v>85.281351530934998</c:v>
                </c:pt>
                <c:pt idx="185">
                  <c:v>85.281458288959001</c:v>
                </c:pt>
                <c:pt idx="186">
                  <c:v>85.287934173476998</c:v>
                </c:pt>
                <c:pt idx="187">
                  <c:v>85.293787052203996</c:v>
                </c:pt>
                <c:pt idx="188">
                  <c:v>85.301203198810995</c:v>
                </c:pt>
                <c:pt idx="189">
                  <c:v>85.307787034274995</c:v>
                </c:pt>
                <c:pt idx="190">
                  <c:v>85.315665543527004</c:v>
                </c:pt>
                <c:pt idx="191">
                  <c:v>85.315756287859003</c:v>
                </c:pt>
                <c:pt idx="192">
                  <c:v>85.322485631462996</c:v>
                </c:pt>
                <c:pt idx="193">
                  <c:v>85.330717650628003</c:v>
                </c:pt>
                <c:pt idx="194">
                  <c:v>85.337822817914002</c:v>
                </c:pt>
                <c:pt idx="195">
                  <c:v>85.345459117969</c:v>
                </c:pt>
                <c:pt idx="196">
                  <c:v>85.352663243341993</c:v>
                </c:pt>
                <c:pt idx="197">
                  <c:v>85.360788869481993</c:v>
                </c:pt>
                <c:pt idx="198">
                  <c:v>85.369896528929999</c:v>
                </c:pt>
                <c:pt idx="199">
                  <c:v>85.376497583689996</c:v>
                </c:pt>
                <c:pt idx="200">
                  <c:v>85.389002589933</c:v>
                </c:pt>
                <c:pt idx="201">
                  <c:v>85.397154335538005</c:v>
                </c:pt>
                <c:pt idx="202">
                  <c:v>85.397156750736002</c:v>
                </c:pt>
                <c:pt idx="203">
                  <c:v>85.408664465940006</c:v>
                </c:pt>
                <c:pt idx="204">
                  <c:v>85.417888419818993</c:v>
                </c:pt>
                <c:pt idx="205">
                  <c:v>85.418762303037994</c:v>
                </c:pt>
                <c:pt idx="206">
                  <c:v>85.419847569739005</c:v>
                </c:pt>
                <c:pt idx="207">
                  <c:v>85.428299323982998</c:v>
                </c:pt>
                <c:pt idx="208">
                  <c:v>85.437291447863998</c:v>
                </c:pt>
                <c:pt idx="209">
                  <c:v>85.439760893550996</c:v>
                </c:pt>
                <c:pt idx="210">
                  <c:v>85.441777168081003</c:v>
                </c:pt>
                <c:pt idx="211">
                  <c:v>85.448155629691996</c:v>
                </c:pt>
                <c:pt idx="212">
                  <c:v>85.454461499687994</c:v>
                </c:pt>
                <c:pt idx="213">
                  <c:v>85.459151173604994</c:v>
                </c:pt>
                <c:pt idx="214">
                  <c:v>85.466545212900996</c:v>
                </c:pt>
                <c:pt idx="215">
                  <c:v>85.472345842975997</c:v>
                </c:pt>
                <c:pt idx="216">
                  <c:v>85.476208665724997</c:v>
                </c:pt>
                <c:pt idx="217">
                  <c:v>85.483419822681995</c:v>
                </c:pt>
                <c:pt idx="218">
                  <c:v>85.4990713097</c:v>
                </c:pt>
                <c:pt idx="219">
                  <c:v>85.504643078878999</c:v>
                </c:pt>
                <c:pt idx="220">
                  <c:v>85.517949272562007</c:v>
                </c:pt>
                <c:pt idx="221">
                  <c:v>85.526291032103003</c:v>
                </c:pt>
                <c:pt idx="222">
                  <c:v>85.526393123613005</c:v>
                </c:pt>
                <c:pt idx="223">
                  <c:v>85.535484860324004</c:v>
                </c:pt>
                <c:pt idx="224">
                  <c:v>85.539775611265</c:v>
                </c:pt>
                <c:pt idx="225">
                  <c:v>85.548635710178004</c:v>
                </c:pt>
                <c:pt idx="226">
                  <c:v>85.555568183852003</c:v>
                </c:pt>
                <c:pt idx="227">
                  <c:v>85.560272788332</c:v>
                </c:pt>
                <c:pt idx="228">
                  <c:v>85.561036574211997</c:v>
                </c:pt>
                <c:pt idx="229">
                  <c:v>85.567662730823002</c:v>
                </c:pt>
                <c:pt idx="230">
                  <c:v>85.578727374920007</c:v>
                </c:pt>
                <c:pt idx="231">
                  <c:v>85.585091036589006</c:v>
                </c:pt>
                <c:pt idx="232">
                  <c:v>85.598166492524996</c:v>
                </c:pt>
                <c:pt idx="233">
                  <c:v>85.607657989941998</c:v>
                </c:pt>
                <c:pt idx="234">
                  <c:v>85.617332093369996</c:v>
                </c:pt>
                <c:pt idx="235">
                  <c:v>85.623127024542995</c:v>
                </c:pt>
                <c:pt idx="236">
                  <c:v>85.632862055586997</c:v>
                </c:pt>
                <c:pt idx="237">
                  <c:v>85.633772180521007</c:v>
                </c:pt>
                <c:pt idx="238">
                  <c:v>85.640882196687002</c:v>
                </c:pt>
                <c:pt idx="239">
                  <c:v>85.643036344467006</c:v>
                </c:pt>
                <c:pt idx="240">
                  <c:v>85.650950038608997</c:v>
                </c:pt>
                <c:pt idx="241">
                  <c:v>85.650965378714005</c:v>
                </c:pt>
                <c:pt idx="242">
                  <c:v>85.670264473385004</c:v>
                </c:pt>
                <c:pt idx="243">
                  <c:v>85.674962389385001</c:v>
                </c:pt>
                <c:pt idx="244">
                  <c:v>85.677657553643996</c:v>
                </c:pt>
                <c:pt idx="245">
                  <c:v>85.677974288605</c:v>
                </c:pt>
                <c:pt idx="246">
                  <c:v>85.679789542001998</c:v>
                </c:pt>
                <c:pt idx="247">
                  <c:v>85.692233979308995</c:v>
                </c:pt>
                <c:pt idx="248">
                  <c:v>85.692332189617005</c:v>
                </c:pt>
                <c:pt idx="249">
                  <c:v>85.701116032593006</c:v>
                </c:pt>
                <c:pt idx="250">
                  <c:v>85.714802572303995</c:v>
                </c:pt>
                <c:pt idx="251">
                  <c:v>85.721865703345003</c:v>
                </c:pt>
                <c:pt idx="252">
                  <c:v>85.719761168057005</c:v>
                </c:pt>
                <c:pt idx="253">
                  <c:v>85.713878094834996</c:v>
                </c:pt>
                <c:pt idx="254">
                  <c:v>85.712229480665002</c:v>
                </c:pt>
                <c:pt idx="255">
                  <c:v>85.687673046647006</c:v>
                </c:pt>
                <c:pt idx="256">
                  <c:v>85.728440219442007</c:v>
                </c:pt>
                <c:pt idx="257">
                  <c:v>85.729429957834995</c:v>
                </c:pt>
                <c:pt idx="258">
                  <c:v>85.688782705099996</c:v>
                </c:pt>
                <c:pt idx="259">
                  <c:v>85.724866622928005</c:v>
                </c:pt>
                <c:pt idx="260">
                  <c:v>85.731623477479999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0DA6-4457-8621-2F88E7C468FB}"/>
            </c:ext>
          </c:extLst>
        </c:ser>
        <c:ser>
          <c:idx val="6"/>
          <c:order val="3"/>
          <c:tx>
            <c:v>WSPL_HQextrem</c:v>
          </c:tx>
          <c:spPr>
            <a:ln w="12700" cap="rnd">
              <a:solidFill>
                <a:srgbClr val="7030A0"/>
              </a:solidFill>
              <a:prstDash val="sysDash"/>
              <a:round/>
            </a:ln>
            <a:effectLst/>
          </c:spPr>
          <c:marker>
            <c:symbol val="none"/>
          </c:marker>
          <c:xVal>
            <c:numRef>
              <c:f>'WSPL_2D-Model_IST'!$K$4:$K$264</c:f>
              <c:numCache>
                <c:formatCode>0.00</c:formatCode>
                <c:ptCount val="261"/>
                <c:pt idx="0">
                  <c:v>0</c:v>
                </c:pt>
                <c:pt idx="1">
                  <c:v>3.6596042004067</c:v>
                </c:pt>
                <c:pt idx="2">
                  <c:v>8.5657214232392</c:v>
                </c:pt>
                <c:pt idx="3">
                  <c:v>13.369877344439001</c:v>
                </c:pt>
                <c:pt idx="4">
                  <c:v>15.847956278437</c:v>
                </c:pt>
                <c:pt idx="5">
                  <c:v>17.889664939239001</c:v>
                </c:pt>
                <c:pt idx="6">
                  <c:v>21.71491392886</c:v>
                </c:pt>
                <c:pt idx="7">
                  <c:v>24.552432224663999</c:v>
                </c:pt>
                <c:pt idx="8">
                  <c:v>27.391554350054001</c:v>
                </c:pt>
                <c:pt idx="9">
                  <c:v>30.402082170656001</c:v>
                </c:pt>
                <c:pt idx="10">
                  <c:v>30.471673777199999</c:v>
                </c:pt>
                <c:pt idx="11">
                  <c:v>31.449919559354001</c:v>
                </c:pt>
                <c:pt idx="12">
                  <c:v>33.584231981446003</c:v>
                </c:pt>
                <c:pt idx="13">
                  <c:v>37.204971148459002</c:v>
                </c:pt>
                <c:pt idx="14">
                  <c:v>37.938721386075997</c:v>
                </c:pt>
                <c:pt idx="15">
                  <c:v>40.937458478631001</c:v>
                </c:pt>
                <c:pt idx="16">
                  <c:v>41.543771159020999</c:v>
                </c:pt>
                <c:pt idx="17">
                  <c:v>43.644121733275</c:v>
                </c:pt>
                <c:pt idx="18">
                  <c:v>45.731501265511</c:v>
                </c:pt>
                <c:pt idx="19">
                  <c:v>45.896522593728001</c:v>
                </c:pt>
                <c:pt idx="20">
                  <c:v>45.917087456234</c:v>
                </c:pt>
                <c:pt idx="21">
                  <c:v>49.540373220608998</c:v>
                </c:pt>
                <c:pt idx="22">
                  <c:v>54.250788020915998</c:v>
                </c:pt>
                <c:pt idx="23">
                  <c:v>58.940775303928</c:v>
                </c:pt>
                <c:pt idx="24">
                  <c:v>63.637294895159997</c:v>
                </c:pt>
                <c:pt idx="25">
                  <c:v>66.324500382102002</c:v>
                </c:pt>
                <c:pt idx="26">
                  <c:v>68.383758920443</c:v>
                </c:pt>
                <c:pt idx="27">
                  <c:v>73.069730858550997</c:v>
                </c:pt>
                <c:pt idx="28">
                  <c:v>78.139435834075996</c:v>
                </c:pt>
                <c:pt idx="29">
                  <c:v>83.205701782321</c:v>
                </c:pt>
                <c:pt idx="30">
                  <c:v>88.101214282244001</c:v>
                </c:pt>
                <c:pt idx="31">
                  <c:v>88.199670445487996</c:v>
                </c:pt>
                <c:pt idx="32">
                  <c:v>93.242986440402007</c:v>
                </c:pt>
                <c:pt idx="33">
                  <c:v>95.709311164287996</c:v>
                </c:pt>
                <c:pt idx="34">
                  <c:v>98.291644693386004</c:v>
                </c:pt>
                <c:pt idx="35">
                  <c:v>103.3463424287</c:v>
                </c:pt>
                <c:pt idx="36">
                  <c:v>108.32566509030001</c:v>
                </c:pt>
                <c:pt idx="37">
                  <c:v>113.37349716919</c:v>
                </c:pt>
                <c:pt idx="38">
                  <c:v>118.42764068035</c:v>
                </c:pt>
                <c:pt idx="39">
                  <c:v>123.27467729639</c:v>
                </c:pt>
                <c:pt idx="40">
                  <c:v>123.41356152916001</c:v>
                </c:pt>
                <c:pt idx="41">
                  <c:v>128.45370759190999</c:v>
                </c:pt>
                <c:pt idx="42">
                  <c:v>133.50069381322999</c:v>
                </c:pt>
                <c:pt idx="43">
                  <c:v>138.55278227323001</c:v>
                </c:pt>
                <c:pt idx="44">
                  <c:v>143.5394121381</c:v>
                </c:pt>
                <c:pt idx="45">
                  <c:v>148.58761394634001</c:v>
                </c:pt>
                <c:pt idx="46">
                  <c:v>153.63398081642001</c:v>
                </c:pt>
                <c:pt idx="47">
                  <c:v>158.61830561727001</c:v>
                </c:pt>
                <c:pt idx="48">
                  <c:v>163.66621777909</c:v>
                </c:pt>
                <c:pt idx="49">
                  <c:v>168.55038050248001</c:v>
                </c:pt>
                <c:pt idx="50">
                  <c:v>168.70801763608</c:v>
                </c:pt>
                <c:pt idx="51">
                  <c:v>173.76013857359001</c:v>
                </c:pt>
                <c:pt idx="52">
                  <c:v>178.75407898371</c:v>
                </c:pt>
                <c:pt idx="53">
                  <c:v>183.80239964704</c:v>
                </c:pt>
                <c:pt idx="54">
                  <c:v>188.79518743692</c:v>
                </c:pt>
                <c:pt idx="55">
                  <c:v>193.85009092723999</c:v>
                </c:pt>
                <c:pt idx="56">
                  <c:v>198.88929128276999</c:v>
                </c:pt>
                <c:pt idx="57">
                  <c:v>203.88378349204999</c:v>
                </c:pt>
                <c:pt idx="58">
                  <c:v>208.94518436065999</c:v>
                </c:pt>
                <c:pt idx="59">
                  <c:v>213.99958492736999</c:v>
                </c:pt>
                <c:pt idx="60">
                  <c:v>218.90335956771</c:v>
                </c:pt>
                <c:pt idx="61">
                  <c:v>218.98665311393</c:v>
                </c:pt>
                <c:pt idx="62">
                  <c:v>224.04163984959001</c:v>
                </c:pt>
                <c:pt idx="63">
                  <c:v>225.48941137415</c:v>
                </c:pt>
                <c:pt idx="64">
                  <c:v>229.09662658607999</c:v>
                </c:pt>
                <c:pt idx="65">
                  <c:v>234.074848914</c:v>
                </c:pt>
                <c:pt idx="66">
                  <c:v>239.16143264226</c:v>
                </c:pt>
                <c:pt idx="67">
                  <c:v>244.18630776808999</c:v>
                </c:pt>
                <c:pt idx="68">
                  <c:v>249.21871079587001</c:v>
                </c:pt>
                <c:pt idx="69">
                  <c:v>254.23605801881001</c:v>
                </c:pt>
                <c:pt idx="70">
                  <c:v>259.26093314400998</c:v>
                </c:pt>
                <c:pt idx="71">
                  <c:v>264.24203622389001</c:v>
                </c:pt>
                <c:pt idx="72">
                  <c:v>264.28703238577998</c:v>
                </c:pt>
                <c:pt idx="73">
                  <c:v>269.29626998611002</c:v>
                </c:pt>
                <c:pt idx="74">
                  <c:v>274.32174280659001</c:v>
                </c:pt>
                <c:pt idx="75">
                  <c:v>279.33909801700003</c:v>
                </c:pt>
                <c:pt idx="76">
                  <c:v>279.87690204738999</c:v>
                </c:pt>
                <c:pt idx="77">
                  <c:v>284.42265258357997</c:v>
                </c:pt>
                <c:pt idx="78">
                  <c:v>289.44083729485999</c:v>
                </c:pt>
                <c:pt idx="79">
                  <c:v>294.45001825459002</c:v>
                </c:pt>
                <c:pt idx="80">
                  <c:v>298.08001909219001</c:v>
                </c:pt>
                <c:pt idx="81">
                  <c:v>299.39393091545998</c:v>
                </c:pt>
                <c:pt idx="82">
                  <c:v>299.44146956226001</c:v>
                </c:pt>
                <c:pt idx="83">
                  <c:v>301.18759821812</c:v>
                </c:pt>
                <c:pt idx="84">
                  <c:v>304.47123461856</c:v>
                </c:pt>
                <c:pt idx="85">
                  <c:v>309.4725876521</c:v>
                </c:pt>
                <c:pt idx="86">
                  <c:v>314.47545421478998</c:v>
                </c:pt>
                <c:pt idx="87">
                  <c:v>315.16159366980003</c:v>
                </c:pt>
                <c:pt idx="88">
                  <c:v>319.48046343327002</c:v>
                </c:pt>
                <c:pt idx="89">
                  <c:v>324.48581322547</c:v>
                </c:pt>
                <c:pt idx="90">
                  <c:v>329.53906918103002</c:v>
                </c:pt>
                <c:pt idx="91">
                  <c:v>329.54989453456</c:v>
                </c:pt>
                <c:pt idx="92">
                  <c:v>329.56987338151998</c:v>
                </c:pt>
                <c:pt idx="93">
                  <c:v>334.38765607127999</c:v>
                </c:pt>
                <c:pt idx="94">
                  <c:v>334.55241446193997</c:v>
                </c:pt>
                <c:pt idx="95">
                  <c:v>339.54765146900002</c:v>
                </c:pt>
                <c:pt idx="96">
                  <c:v>344.55402376655002</c:v>
                </c:pt>
                <c:pt idx="97">
                  <c:v>349.55697485778001</c:v>
                </c:pt>
                <c:pt idx="98">
                  <c:v>352.67130157599001</c:v>
                </c:pt>
                <c:pt idx="99">
                  <c:v>354.61972934244</c:v>
                </c:pt>
                <c:pt idx="100">
                  <c:v>359.62322654244002</c:v>
                </c:pt>
                <c:pt idx="101">
                  <c:v>364.62672374042</c:v>
                </c:pt>
                <c:pt idx="102">
                  <c:v>369.63061853798001</c:v>
                </c:pt>
                <c:pt idx="103">
                  <c:v>374.58296053063998</c:v>
                </c:pt>
                <c:pt idx="104">
                  <c:v>374.62584090327999</c:v>
                </c:pt>
                <c:pt idx="105">
                  <c:v>375.39326592910999</c:v>
                </c:pt>
                <c:pt idx="106">
                  <c:v>379.62958135533</c:v>
                </c:pt>
                <c:pt idx="107">
                  <c:v>384.62549572936001</c:v>
                </c:pt>
                <c:pt idx="108">
                  <c:v>386.29670105366</c:v>
                </c:pt>
                <c:pt idx="109">
                  <c:v>389.68918413646998</c:v>
                </c:pt>
                <c:pt idx="110">
                  <c:v>394.68912833927999</c:v>
                </c:pt>
                <c:pt idx="111">
                  <c:v>399.68441014671998</c:v>
                </c:pt>
                <c:pt idx="112">
                  <c:v>404.62234801531997</c:v>
                </c:pt>
                <c:pt idx="113">
                  <c:v>404.67924960686003</c:v>
                </c:pt>
                <c:pt idx="114">
                  <c:v>409.72802604761</c:v>
                </c:pt>
                <c:pt idx="115">
                  <c:v>414.72167850288997</c:v>
                </c:pt>
                <c:pt idx="116">
                  <c:v>418.44421175257997</c:v>
                </c:pt>
                <c:pt idx="117">
                  <c:v>419.71607421268999</c:v>
                </c:pt>
                <c:pt idx="118">
                  <c:v>420.85506601982001</c:v>
                </c:pt>
                <c:pt idx="119">
                  <c:v>424.76758963662002</c:v>
                </c:pt>
                <c:pt idx="120">
                  <c:v>429.13740697282998</c:v>
                </c:pt>
                <c:pt idx="121">
                  <c:v>429.76465657695002</c:v>
                </c:pt>
                <c:pt idx="122">
                  <c:v>434.75500123923001</c:v>
                </c:pt>
                <c:pt idx="123">
                  <c:v>439.79700404302997</c:v>
                </c:pt>
                <c:pt idx="124">
                  <c:v>439.81430085377002</c:v>
                </c:pt>
                <c:pt idx="125">
                  <c:v>439.83927386603</c:v>
                </c:pt>
                <c:pt idx="126">
                  <c:v>444.72182931591999</c:v>
                </c:pt>
                <c:pt idx="127">
                  <c:v>444.79316821268998</c:v>
                </c:pt>
                <c:pt idx="128">
                  <c:v>449.09332905842001</c:v>
                </c:pt>
                <c:pt idx="129">
                  <c:v>449.79025413583003</c:v>
                </c:pt>
                <c:pt idx="130">
                  <c:v>454.83993595148002</c:v>
                </c:pt>
                <c:pt idx="131">
                  <c:v>459.85697618567002</c:v>
                </c:pt>
                <c:pt idx="132">
                  <c:v>464.86141126221997</c:v>
                </c:pt>
                <c:pt idx="133">
                  <c:v>469.86798823741998</c:v>
                </c:pt>
                <c:pt idx="134">
                  <c:v>474.87028141665002</c:v>
                </c:pt>
                <c:pt idx="135">
                  <c:v>479.90968895046001</c:v>
                </c:pt>
                <c:pt idx="136">
                  <c:v>484.91192543889002</c:v>
                </c:pt>
                <c:pt idx="137">
                  <c:v>489.91475664550001</c:v>
                </c:pt>
                <c:pt idx="138">
                  <c:v>494.95900299759001</c:v>
                </c:pt>
                <c:pt idx="139">
                  <c:v>499.78900738811001</c:v>
                </c:pt>
                <c:pt idx="140">
                  <c:v>499.96854261046002</c:v>
                </c:pt>
                <c:pt idx="141">
                  <c:v>504.97168923074003</c:v>
                </c:pt>
                <c:pt idx="142">
                  <c:v>509.98984556327002</c:v>
                </c:pt>
                <c:pt idx="143">
                  <c:v>514.99791866500004</c:v>
                </c:pt>
                <c:pt idx="144">
                  <c:v>519.99866700108998</c:v>
                </c:pt>
                <c:pt idx="145">
                  <c:v>524.93422883452001</c:v>
                </c:pt>
                <c:pt idx="146">
                  <c:v>529.83379754297005</c:v>
                </c:pt>
                <c:pt idx="147">
                  <c:v>534.77852460925999</c:v>
                </c:pt>
                <c:pt idx="148">
                  <c:v>539.69259692757998</c:v>
                </c:pt>
                <c:pt idx="149">
                  <c:v>544.49678412787</c:v>
                </c:pt>
                <c:pt idx="150">
                  <c:v>544.58870516572995</c:v>
                </c:pt>
                <c:pt idx="151">
                  <c:v>549.50977487933994</c:v>
                </c:pt>
                <c:pt idx="152">
                  <c:v>554.43538359783997</c:v>
                </c:pt>
                <c:pt idx="153">
                  <c:v>559.35619526674998</c:v>
                </c:pt>
                <c:pt idx="154">
                  <c:v>564.27700693588997</c:v>
                </c:pt>
                <c:pt idx="155">
                  <c:v>569.19781860479998</c:v>
                </c:pt>
                <c:pt idx="156">
                  <c:v>574.10418279404996</c:v>
                </c:pt>
                <c:pt idx="157">
                  <c:v>578.99972998678004</c:v>
                </c:pt>
                <c:pt idx="158">
                  <c:v>583.90246369252998</c:v>
                </c:pt>
                <c:pt idx="159">
                  <c:v>588.87395700499997</c:v>
                </c:pt>
                <c:pt idx="160">
                  <c:v>593.77078133478994</c:v>
                </c:pt>
                <c:pt idx="161">
                  <c:v>593.77314854523001</c:v>
                </c:pt>
                <c:pt idx="162">
                  <c:v>598.67509793478996</c:v>
                </c:pt>
                <c:pt idx="163">
                  <c:v>603.57770750693999</c:v>
                </c:pt>
                <c:pt idx="164">
                  <c:v>608.54786157996</c:v>
                </c:pt>
                <c:pt idx="165">
                  <c:v>613.43933373968002</c:v>
                </c:pt>
                <c:pt idx="166">
                  <c:v>618.34154142982004</c:v>
                </c:pt>
                <c:pt idx="167">
                  <c:v>623.24058056684999</c:v>
                </c:pt>
                <c:pt idx="168">
                  <c:v>623.25125114605999</c:v>
                </c:pt>
                <c:pt idx="169">
                  <c:v>628.21064355996998</c:v>
                </c:pt>
                <c:pt idx="170">
                  <c:v>633.10919327066995</c:v>
                </c:pt>
                <c:pt idx="171">
                  <c:v>638.01152652039002</c:v>
                </c:pt>
                <c:pt idx="172">
                  <c:v>642.94392848568998</c:v>
                </c:pt>
                <c:pt idx="173">
                  <c:v>647.8687352984</c:v>
                </c:pt>
                <c:pt idx="174">
                  <c:v>652.77152600611998</c:v>
                </c:pt>
                <c:pt idx="175">
                  <c:v>657.67072104383999</c:v>
                </c:pt>
                <c:pt idx="176">
                  <c:v>662.63597939220006</c:v>
                </c:pt>
                <c:pt idx="177">
                  <c:v>662.64960771828999</c:v>
                </c:pt>
                <c:pt idx="178">
                  <c:v>667.53524953265003</c:v>
                </c:pt>
                <c:pt idx="179">
                  <c:v>672.43451988286995</c:v>
                </c:pt>
                <c:pt idx="180">
                  <c:v>677.39196896494002</c:v>
                </c:pt>
                <c:pt idx="181">
                  <c:v>682.29823493393997</c:v>
                </c:pt>
                <c:pt idx="182">
                  <c:v>686.32681908884001</c:v>
                </c:pt>
                <c:pt idx="183">
                  <c:v>687.21360578328995</c:v>
                </c:pt>
                <c:pt idx="184">
                  <c:v>692.10588888740995</c:v>
                </c:pt>
                <c:pt idx="185">
                  <c:v>692.20176529919001</c:v>
                </c:pt>
                <c:pt idx="186">
                  <c:v>697.11792118461005</c:v>
                </c:pt>
                <c:pt idx="187">
                  <c:v>702.04122505417001</c:v>
                </c:pt>
                <c:pt idx="188">
                  <c:v>707.02120665929999</c:v>
                </c:pt>
                <c:pt idx="189">
                  <c:v>711.94733690993996</c:v>
                </c:pt>
                <c:pt idx="190">
                  <c:v>716.81217351763996</c:v>
                </c:pt>
                <c:pt idx="191">
                  <c:v>716.86781081106005</c:v>
                </c:pt>
                <c:pt idx="192">
                  <c:v>721.82306960446999</c:v>
                </c:pt>
                <c:pt idx="193">
                  <c:v>726.78221995061006</c:v>
                </c:pt>
                <c:pt idx="194">
                  <c:v>731.70876181611004</c:v>
                </c:pt>
                <c:pt idx="195">
                  <c:v>736.63726285273003</c:v>
                </c:pt>
                <c:pt idx="196">
                  <c:v>741.62435710270995</c:v>
                </c:pt>
                <c:pt idx="197">
                  <c:v>746.54627249193004</c:v>
                </c:pt>
                <c:pt idx="198">
                  <c:v>751.45618982417</c:v>
                </c:pt>
                <c:pt idx="199">
                  <c:v>756.44183764539002</c:v>
                </c:pt>
                <c:pt idx="200">
                  <c:v>761.36617101473996</c:v>
                </c:pt>
                <c:pt idx="201">
                  <c:v>766.28268798270994</c:v>
                </c:pt>
                <c:pt idx="202">
                  <c:v>766.28374617161001</c:v>
                </c:pt>
                <c:pt idx="203">
                  <c:v>771.26159469588004</c:v>
                </c:pt>
                <c:pt idx="204">
                  <c:v>775.75237257830997</c:v>
                </c:pt>
                <c:pt idx="205">
                  <c:v>776.17797193884996</c:v>
                </c:pt>
                <c:pt idx="206">
                  <c:v>776.74372443476</c:v>
                </c:pt>
                <c:pt idx="207">
                  <c:v>781.14906244212</c:v>
                </c:pt>
                <c:pt idx="208">
                  <c:v>785.00352441861003</c:v>
                </c:pt>
                <c:pt idx="209">
                  <c:v>786.05762350429995</c:v>
                </c:pt>
                <c:pt idx="210">
                  <c:v>787.26237352093005</c:v>
                </c:pt>
                <c:pt idx="211">
                  <c:v>791.02871400802997</c:v>
                </c:pt>
                <c:pt idx="212">
                  <c:v>793.86202387373999</c:v>
                </c:pt>
                <c:pt idx="213">
                  <c:v>795.94533445468005</c:v>
                </c:pt>
                <c:pt idx="214">
                  <c:v>798.71412866475998</c:v>
                </c:pt>
                <c:pt idx="215">
                  <c:v>800.91618175372002</c:v>
                </c:pt>
                <c:pt idx="216">
                  <c:v>802.57272312956002</c:v>
                </c:pt>
                <c:pt idx="217">
                  <c:v>805.83293959175001</c:v>
                </c:pt>
                <c:pt idx="218">
                  <c:v>810.81149093270994</c:v>
                </c:pt>
                <c:pt idx="219">
                  <c:v>815.72054472965999</c:v>
                </c:pt>
                <c:pt idx="220">
                  <c:v>820.69119862153002</c:v>
                </c:pt>
                <c:pt idx="221">
                  <c:v>825.54445998045003</c:v>
                </c:pt>
                <c:pt idx="222">
                  <c:v>825.60080957984997</c:v>
                </c:pt>
                <c:pt idx="223">
                  <c:v>828.95495364576004</c:v>
                </c:pt>
                <c:pt idx="224">
                  <c:v>830.57671691988003</c:v>
                </c:pt>
                <c:pt idx="225">
                  <c:v>835.49952416111</c:v>
                </c:pt>
                <c:pt idx="226">
                  <c:v>838.42878168158995</c:v>
                </c:pt>
                <c:pt idx="227">
                  <c:v>840.42282245278</c:v>
                </c:pt>
                <c:pt idx="228">
                  <c:v>840.93280888987999</c:v>
                </c:pt>
                <c:pt idx="229">
                  <c:v>845.41029614246997</c:v>
                </c:pt>
                <c:pt idx="230">
                  <c:v>850.34277648396005</c:v>
                </c:pt>
                <c:pt idx="231">
                  <c:v>855.26048984515</c:v>
                </c:pt>
                <c:pt idx="232">
                  <c:v>860.19093850335003</c:v>
                </c:pt>
                <c:pt idx="233">
                  <c:v>865.17895824752998</c:v>
                </c:pt>
                <c:pt idx="234">
                  <c:v>870.10330721586001</c:v>
                </c:pt>
                <c:pt idx="235">
                  <c:v>875.03530752820996</c:v>
                </c:pt>
                <c:pt idx="236">
                  <c:v>879.96742908100998</c:v>
                </c:pt>
                <c:pt idx="237">
                  <c:v>880.53170552108998</c:v>
                </c:pt>
                <c:pt idx="238">
                  <c:v>884.8910004608</c:v>
                </c:pt>
                <c:pt idx="239">
                  <c:v>886.00627690307999</c:v>
                </c:pt>
                <c:pt idx="240">
                  <c:v>889.8731410012</c:v>
                </c:pt>
                <c:pt idx="241">
                  <c:v>889.87976817542005</c:v>
                </c:pt>
                <c:pt idx="242">
                  <c:v>895.89640049339005</c:v>
                </c:pt>
                <c:pt idx="243">
                  <c:v>901.91365078777005</c:v>
                </c:pt>
                <c:pt idx="244">
                  <c:v>905.45367413509996</c:v>
                </c:pt>
                <c:pt idx="245">
                  <c:v>905.61795602224004</c:v>
                </c:pt>
                <c:pt idx="246">
                  <c:v>908.98787252792999</c:v>
                </c:pt>
                <c:pt idx="247">
                  <c:v>914.01544374295997</c:v>
                </c:pt>
                <c:pt idx="248">
                  <c:v>914.08709183468</c:v>
                </c:pt>
                <c:pt idx="249">
                  <c:v>917.52735617459996</c:v>
                </c:pt>
                <c:pt idx="250">
                  <c:v>921.02083261436997</c:v>
                </c:pt>
                <c:pt idx="251">
                  <c:v>925.99252543334001</c:v>
                </c:pt>
                <c:pt idx="252">
                  <c:v>930.76870361464</c:v>
                </c:pt>
                <c:pt idx="253">
                  <c:v>935.93879206752001</c:v>
                </c:pt>
                <c:pt idx="254">
                  <c:v>940.91034539638997</c:v>
                </c:pt>
                <c:pt idx="255">
                  <c:v>945.88367539583999</c:v>
                </c:pt>
                <c:pt idx="256">
                  <c:v>949.87528898011999</c:v>
                </c:pt>
                <c:pt idx="257">
                  <c:v>949.97588646712995</c:v>
                </c:pt>
                <c:pt idx="258">
                  <c:v>954.06843886575996</c:v>
                </c:pt>
                <c:pt idx="259">
                  <c:v>958.99907516364999</c:v>
                </c:pt>
                <c:pt idx="260">
                  <c:v>963.88507128815002</c:v>
                </c:pt>
              </c:numCache>
            </c:numRef>
          </c:xVal>
          <c:yVal>
            <c:numRef>
              <c:f>'WSPL_2D-Model_IST'!$Q$4:$Q$264</c:f>
              <c:numCache>
                <c:formatCode>0.00</c:formatCode>
                <c:ptCount val="261"/>
                <c:pt idx="0">
                  <c:v>85.136111065047004</c:v>
                </c:pt>
                <c:pt idx="1">
                  <c:v>85.204987636897997</c:v>
                </c:pt>
                <c:pt idx="2">
                  <c:v>85.206381314601003</c:v>
                </c:pt>
                <c:pt idx="3">
                  <c:v>85.205337770061007</c:v>
                </c:pt>
                <c:pt idx="4">
                  <c:v>85.202063643746001</c:v>
                </c:pt>
                <c:pt idx="5">
                  <c:v>85.199634055627001</c:v>
                </c:pt>
                <c:pt idx="6">
                  <c:v>85.209474800555995</c:v>
                </c:pt>
                <c:pt idx="7">
                  <c:v>85.217232814408007</c:v>
                </c:pt>
                <c:pt idx="8">
                  <c:v>85.21271774569</c:v>
                </c:pt>
                <c:pt idx="9">
                  <c:v>85.218191534506005</c:v>
                </c:pt>
                <c:pt idx="10">
                  <c:v>85.218137723416007</c:v>
                </c:pt>
                <c:pt idx="11">
                  <c:v>85.198138316013001</c:v>
                </c:pt>
                <c:pt idx="12">
                  <c:v>85.198138316013001</c:v>
                </c:pt>
                <c:pt idx="13">
                  <c:v>85.185283039842005</c:v>
                </c:pt>
                <c:pt idx="14">
                  <c:v>85.198354190507004</c:v>
                </c:pt>
                <c:pt idx="15">
                  <c:v>85.242620962678998</c:v>
                </c:pt>
                <c:pt idx="16">
                  <c:v>85.240257569188998</c:v>
                </c:pt>
                <c:pt idx="17">
                  <c:v>85.238735791899998</c:v>
                </c:pt>
                <c:pt idx="18">
                  <c:v>85.221692738239994</c:v>
                </c:pt>
                <c:pt idx="19">
                  <c:v>85.221652918261995</c:v>
                </c:pt>
                <c:pt idx="20">
                  <c:v>85.221542445840996</c:v>
                </c:pt>
                <c:pt idx="21">
                  <c:v>85.248622187907998</c:v>
                </c:pt>
                <c:pt idx="22">
                  <c:v>85.306108548335004</c:v>
                </c:pt>
                <c:pt idx="23">
                  <c:v>85.301562828347002</c:v>
                </c:pt>
                <c:pt idx="24">
                  <c:v>85.315752414607999</c:v>
                </c:pt>
                <c:pt idx="25">
                  <c:v>85.314393592182</c:v>
                </c:pt>
                <c:pt idx="26">
                  <c:v>85.313028167140999</c:v>
                </c:pt>
                <c:pt idx="27">
                  <c:v>85.323288592905996</c:v>
                </c:pt>
                <c:pt idx="28">
                  <c:v>85.320209038884002</c:v>
                </c:pt>
                <c:pt idx="29">
                  <c:v>85.325620419836994</c:v>
                </c:pt>
                <c:pt idx="30">
                  <c:v>85.326478701824996</c:v>
                </c:pt>
                <c:pt idx="31">
                  <c:v>85.326492075057004</c:v>
                </c:pt>
                <c:pt idx="32">
                  <c:v>85.330071404090006</c:v>
                </c:pt>
                <c:pt idx="33">
                  <c:v>85.330990023271994</c:v>
                </c:pt>
                <c:pt idx="34">
                  <c:v>85.332021302159006</c:v>
                </c:pt>
                <c:pt idx="35">
                  <c:v>85.333709086027994</c:v>
                </c:pt>
                <c:pt idx="36">
                  <c:v>85.335703296177996</c:v>
                </c:pt>
                <c:pt idx="37">
                  <c:v>85.336982783552997</c:v>
                </c:pt>
                <c:pt idx="38">
                  <c:v>85.338926338682995</c:v>
                </c:pt>
                <c:pt idx="39">
                  <c:v>85.339529066889</c:v>
                </c:pt>
                <c:pt idx="40">
                  <c:v>85.339545829192005</c:v>
                </c:pt>
                <c:pt idx="41">
                  <c:v>85.341241407621993</c:v>
                </c:pt>
                <c:pt idx="42">
                  <c:v>85.342179879788006</c:v>
                </c:pt>
                <c:pt idx="43">
                  <c:v>85.343613092416007</c:v>
                </c:pt>
                <c:pt idx="44">
                  <c:v>85.344402325849998</c:v>
                </c:pt>
                <c:pt idx="45">
                  <c:v>85.345305738397997</c:v>
                </c:pt>
                <c:pt idx="46">
                  <c:v>85.346410069632995</c:v>
                </c:pt>
                <c:pt idx="47">
                  <c:v>85.347471621135</c:v>
                </c:pt>
                <c:pt idx="48">
                  <c:v>85.348450747477997</c:v>
                </c:pt>
                <c:pt idx="49">
                  <c:v>85.349613236552997</c:v>
                </c:pt>
                <c:pt idx="50">
                  <c:v>85.349649707951997</c:v>
                </c:pt>
                <c:pt idx="51">
                  <c:v>85.350091631384004</c:v>
                </c:pt>
                <c:pt idx="52">
                  <c:v>85.351042440835002</c:v>
                </c:pt>
                <c:pt idx="53">
                  <c:v>85.351463116231997</c:v>
                </c:pt>
                <c:pt idx="54">
                  <c:v>85.352224822938993</c:v>
                </c:pt>
                <c:pt idx="55">
                  <c:v>85.352573522114994</c:v>
                </c:pt>
                <c:pt idx="56">
                  <c:v>85.353069699290998</c:v>
                </c:pt>
                <c:pt idx="57">
                  <c:v>85.353220983412996</c:v>
                </c:pt>
                <c:pt idx="58">
                  <c:v>85.353514437266</c:v>
                </c:pt>
                <c:pt idx="59">
                  <c:v>85.353506614034998</c:v>
                </c:pt>
                <c:pt idx="60">
                  <c:v>85.353717570346006</c:v>
                </c:pt>
                <c:pt idx="61">
                  <c:v>85.353722615793998</c:v>
                </c:pt>
                <c:pt idx="62">
                  <c:v>85.353751533028003</c:v>
                </c:pt>
                <c:pt idx="63">
                  <c:v>85.353804578481004</c:v>
                </c:pt>
                <c:pt idx="64">
                  <c:v>85.353943257257001</c:v>
                </c:pt>
                <c:pt idx="65">
                  <c:v>85.354005800283005</c:v>
                </c:pt>
                <c:pt idx="66">
                  <c:v>85.354230707819994</c:v>
                </c:pt>
                <c:pt idx="67">
                  <c:v>85.354287171793999</c:v>
                </c:pt>
                <c:pt idx="68">
                  <c:v>85.354438606048006</c:v>
                </c:pt>
                <c:pt idx="69">
                  <c:v>85.354528787473001</c:v>
                </c:pt>
                <c:pt idx="70">
                  <c:v>85.354706692402004</c:v>
                </c:pt>
                <c:pt idx="71">
                  <c:v>85.354811287277002</c:v>
                </c:pt>
                <c:pt idx="72">
                  <c:v>85.354811982615999</c:v>
                </c:pt>
                <c:pt idx="73">
                  <c:v>85.354995938998002</c:v>
                </c:pt>
                <c:pt idx="74">
                  <c:v>85.355109941126997</c:v>
                </c:pt>
                <c:pt idx="75">
                  <c:v>85.355323519807996</c:v>
                </c:pt>
                <c:pt idx="76">
                  <c:v>85.355335896566004</c:v>
                </c:pt>
                <c:pt idx="77">
                  <c:v>85.355431264526004</c:v>
                </c:pt>
                <c:pt idx="78">
                  <c:v>85.355570829103002</c:v>
                </c:pt>
                <c:pt idx="79">
                  <c:v>85.355660381183995</c:v>
                </c:pt>
                <c:pt idx="80">
                  <c:v>85.355753812935006</c:v>
                </c:pt>
                <c:pt idx="81">
                  <c:v>85.355785919856999</c:v>
                </c:pt>
                <c:pt idx="82">
                  <c:v>85.355786883530001</c:v>
                </c:pt>
                <c:pt idx="83">
                  <c:v>85.355826260181004</c:v>
                </c:pt>
                <c:pt idx="84">
                  <c:v>85.355885368808003</c:v>
                </c:pt>
                <c:pt idx="85">
                  <c:v>85.356024417876995</c:v>
                </c:pt>
                <c:pt idx="86">
                  <c:v>85.356085857566001</c:v>
                </c:pt>
                <c:pt idx="87">
                  <c:v>85.356108704638999</c:v>
                </c:pt>
                <c:pt idx="88">
                  <c:v>85.356244706062</c:v>
                </c:pt>
                <c:pt idx="89">
                  <c:v>85.356293461139998</c:v>
                </c:pt>
                <c:pt idx="90">
                  <c:v>85.356505923564001</c:v>
                </c:pt>
                <c:pt idx="91">
                  <c:v>85.356506333238997</c:v>
                </c:pt>
                <c:pt idx="92">
                  <c:v>85.356506439008001</c:v>
                </c:pt>
                <c:pt idx="93">
                  <c:v>85.356522109476998</c:v>
                </c:pt>
                <c:pt idx="94">
                  <c:v>85.356522038706999</c:v>
                </c:pt>
                <c:pt idx="95">
                  <c:v>85.356738592010004</c:v>
                </c:pt>
                <c:pt idx="96">
                  <c:v>85.356779377915004</c:v>
                </c:pt>
                <c:pt idx="97">
                  <c:v>85.357057162038004</c:v>
                </c:pt>
                <c:pt idx="98">
                  <c:v>85.357063293457003</c:v>
                </c:pt>
                <c:pt idx="99">
                  <c:v>85.357051659335994</c:v>
                </c:pt>
                <c:pt idx="100">
                  <c:v>85.357255401603993</c:v>
                </c:pt>
                <c:pt idx="101">
                  <c:v>85.357316770856997</c:v>
                </c:pt>
                <c:pt idx="102">
                  <c:v>85.357566425200005</c:v>
                </c:pt>
                <c:pt idx="103">
                  <c:v>85.357618983459005</c:v>
                </c:pt>
                <c:pt idx="104">
                  <c:v>85.357619000987</c:v>
                </c:pt>
                <c:pt idx="105">
                  <c:v>85.357657693177998</c:v>
                </c:pt>
                <c:pt idx="106">
                  <c:v>85.357864980548001</c:v>
                </c:pt>
                <c:pt idx="107">
                  <c:v>85.357951504647005</c:v>
                </c:pt>
                <c:pt idx="108">
                  <c:v>85.358074353293006</c:v>
                </c:pt>
                <c:pt idx="109">
                  <c:v>85.358298256351006</c:v>
                </c:pt>
                <c:pt idx="110">
                  <c:v>85.358464132639995</c:v>
                </c:pt>
                <c:pt idx="111">
                  <c:v>85.358829895498999</c:v>
                </c:pt>
                <c:pt idx="112">
                  <c:v>85.358938146390003</c:v>
                </c:pt>
                <c:pt idx="113">
                  <c:v>85.358938303127999</c:v>
                </c:pt>
                <c:pt idx="114">
                  <c:v>85.359237995995002</c:v>
                </c:pt>
                <c:pt idx="115">
                  <c:v>85.359505961113001</c:v>
                </c:pt>
                <c:pt idx="116">
                  <c:v>85.359815713353001</c:v>
                </c:pt>
                <c:pt idx="117">
                  <c:v>85.359913789987999</c:v>
                </c:pt>
                <c:pt idx="118">
                  <c:v>85.359966569893999</c:v>
                </c:pt>
                <c:pt idx="119">
                  <c:v>85.360122249965002</c:v>
                </c:pt>
                <c:pt idx="120">
                  <c:v>85.360398106031994</c:v>
                </c:pt>
                <c:pt idx="121">
                  <c:v>85.360435421090997</c:v>
                </c:pt>
                <c:pt idx="122">
                  <c:v>85.360695760341997</c:v>
                </c:pt>
                <c:pt idx="123">
                  <c:v>85.361105464174003</c:v>
                </c:pt>
                <c:pt idx="124">
                  <c:v>85.361106871073005</c:v>
                </c:pt>
                <c:pt idx="125">
                  <c:v>85.361108708412999</c:v>
                </c:pt>
                <c:pt idx="126">
                  <c:v>85.361468060234003</c:v>
                </c:pt>
                <c:pt idx="127">
                  <c:v>85.361473404517</c:v>
                </c:pt>
                <c:pt idx="128">
                  <c:v>85.361899831318993</c:v>
                </c:pt>
                <c:pt idx="129">
                  <c:v>85.361967277225006</c:v>
                </c:pt>
                <c:pt idx="130">
                  <c:v>85.362214316030006</c:v>
                </c:pt>
                <c:pt idx="131">
                  <c:v>85.362907377238997</c:v>
                </c:pt>
                <c:pt idx="132">
                  <c:v>85.363092027133007</c:v>
                </c:pt>
                <c:pt idx="133">
                  <c:v>85.363820604713993</c:v>
                </c:pt>
                <c:pt idx="134">
                  <c:v>85.364073854680996</c:v>
                </c:pt>
                <c:pt idx="135">
                  <c:v>85.364821406624998</c:v>
                </c:pt>
                <c:pt idx="136">
                  <c:v>85.365164940027995</c:v>
                </c:pt>
                <c:pt idx="137">
                  <c:v>85.365996119613996</c:v>
                </c:pt>
                <c:pt idx="138">
                  <c:v>85.36630282182</c:v>
                </c:pt>
                <c:pt idx="139">
                  <c:v>85.366837365313003</c:v>
                </c:pt>
                <c:pt idx="140">
                  <c:v>85.366859259636001</c:v>
                </c:pt>
                <c:pt idx="141">
                  <c:v>85.367633023693003</c:v>
                </c:pt>
                <c:pt idx="142">
                  <c:v>85.368053376302001</c:v>
                </c:pt>
                <c:pt idx="143">
                  <c:v>85.368844141395996</c:v>
                </c:pt>
                <c:pt idx="144">
                  <c:v>85.369312450365001</c:v>
                </c:pt>
                <c:pt idx="145">
                  <c:v>85.370393434381</c:v>
                </c:pt>
                <c:pt idx="146">
                  <c:v>85.370511534005999</c:v>
                </c:pt>
                <c:pt idx="147">
                  <c:v>85.371251528806994</c:v>
                </c:pt>
                <c:pt idx="148">
                  <c:v>85.371177604056001</c:v>
                </c:pt>
                <c:pt idx="149">
                  <c:v>85.372161776631003</c:v>
                </c:pt>
                <c:pt idx="150">
                  <c:v>85.372178688540998</c:v>
                </c:pt>
                <c:pt idx="151">
                  <c:v>85.372165380116002</c:v>
                </c:pt>
                <c:pt idx="152">
                  <c:v>85.373168787203994</c:v>
                </c:pt>
                <c:pt idx="153">
                  <c:v>85.373275237743002</c:v>
                </c:pt>
                <c:pt idx="154">
                  <c:v>85.374138953550997</c:v>
                </c:pt>
                <c:pt idx="155">
                  <c:v>85.374221493213994</c:v>
                </c:pt>
                <c:pt idx="156">
                  <c:v>85.374816962099004</c:v>
                </c:pt>
                <c:pt idx="157">
                  <c:v>85.374925082144003</c:v>
                </c:pt>
                <c:pt idx="158">
                  <c:v>85.375728943721001</c:v>
                </c:pt>
                <c:pt idx="159">
                  <c:v>85.375708001649002</c:v>
                </c:pt>
                <c:pt idx="160">
                  <c:v>85.376601747855005</c:v>
                </c:pt>
                <c:pt idx="161">
                  <c:v>85.376602178140999</c:v>
                </c:pt>
                <c:pt idx="162">
                  <c:v>85.376632077606004</c:v>
                </c:pt>
                <c:pt idx="163">
                  <c:v>85.377929311154006</c:v>
                </c:pt>
                <c:pt idx="164">
                  <c:v>85.376746375921002</c:v>
                </c:pt>
                <c:pt idx="165">
                  <c:v>85.378071888842001</c:v>
                </c:pt>
                <c:pt idx="166">
                  <c:v>85.377568673561001</c:v>
                </c:pt>
                <c:pt idx="167">
                  <c:v>85.380030637250002</c:v>
                </c:pt>
                <c:pt idx="168">
                  <c:v>85.380025473415003</c:v>
                </c:pt>
                <c:pt idx="169">
                  <c:v>85.377524277632006</c:v>
                </c:pt>
                <c:pt idx="170">
                  <c:v>85.380460671197</c:v>
                </c:pt>
                <c:pt idx="171">
                  <c:v>85.379415677351005</c:v>
                </c:pt>
                <c:pt idx="172">
                  <c:v>85.382261641385</c:v>
                </c:pt>
                <c:pt idx="173">
                  <c:v>85.379696961394004</c:v>
                </c:pt>
                <c:pt idx="174">
                  <c:v>85.384177949003004</c:v>
                </c:pt>
                <c:pt idx="175">
                  <c:v>85.381825734155001</c:v>
                </c:pt>
                <c:pt idx="176">
                  <c:v>85.385803183231005</c:v>
                </c:pt>
                <c:pt idx="177">
                  <c:v>85.385795904524002</c:v>
                </c:pt>
                <c:pt idx="178">
                  <c:v>85.383805635304995</c:v>
                </c:pt>
                <c:pt idx="179">
                  <c:v>85.387580338953001</c:v>
                </c:pt>
                <c:pt idx="180">
                  <c:v>85.386528259244997</c:v>
                </c:pt>
                <c:pt idx="181">
                  <c:v>85.391769985479002</c:v>
                </c:pt>
                <c:pt idx="182">
                  <c:v>85.391463602114996</c:v>
                </c:pt>
                <c:pt idx="183">
                  <c:v>85.390979065428994</c:v>
                </c:pt>
                <c:pt idx="184">
                  <c:v>85.394238241264006</c:v>
                </c:pt>
                <c:pt idx="185">
                  <c:v>85.394310898569998</c:v>
                </c:pt>
                <c:pt idx="186">
                  <c:v>85.392849903699002</c:v>
                </c:pt>
                <c:pt idx="187">
                  <c:v>85.394179062263007</c:v>
                </c:pt>
                <c:pt idx="188">
                  <c:v>85.396132181151003</c:v>
                </c:pt>
                <c:pt idx="189">
                  <c:v>85.396354610610004</c:v>
                </c:pt>
                <c:pt idx="190">
                  <c:v>85.402455295595999</c:v>
                </c:pt>
                <c:pt idx="191">
                  <c:v>85.402529353494003</c:v>
                </c:pt>
                <c:pt idx="192">
                  <c:v>85.398068358990997</c:v>
                </c:pt>
                <c:pt idx="193">
                  <c:v>85.407579235965002</c:v>
                </c:pt>
                <c:pt idx="194">
                  <c:v>85.401152775463004</c:v>
                </c:pt>
                <c:pt idx="195">
                  <c:v>85.408608531127996</c:v>
                </c:pt>
                <c:pt idx="196">
                  <c:v>85.403332304006</c:v>
                </c:pt>
                <c:pt idx="197">
                  <c:v>85.415442552643</c:v>
                </c:pt>
                <c:pt idx="198">
                  <c:v>85.425182516890004</c:v>
                </c:pt>
                <c:pt idx="199">
                  <c:v>85.433430314511</c:v>
                </c:pt>
                <c:pt idx="200">
                  <c:v>85.448642200680993</c:v>
                </c:pt>
                <c:pt idx="201">
                  <c:v>85.454369347778993</c:v>
                </c:pt>
                <c:pt idx="202">
                  <c:v>85.454372397544006</c:v>
                </c:pt>
                <c:pt idx="203">
                  <c:v>85.469412680974003</c:v>
                </c:pt>
                <c:pt idx="204">
                  <c:v>85.475492718745997</c:v>
                </c:pt>
                <c:pt idx="205">
                  <c:v>85.476099225392005</c:v>
                </c:pt>
                <c:pt idx="206">
                  <c:v>85.477733336040004</c:v>
                </c:pt>
                <c:pt idx="207">
                  <c:v>85.490601179875995</c:v>
                </c:pt>
                <c:pt idx="208">
                  <c:v>85.499615409225996</c:v>
                </c:pt>
                <c:pt idx="209">
                  <c:v>85.502101940154006</c:v>
                </c:pt>
                <c:pt idx="210">
                  <c:v>85.504615945568005</c:v>
                </c:pt>
                <c:pt idx="211">
                  <c:v>85.512585267646998</c:v>
                </c:pt>
                <c:pt idx="212">
                  <c:v>85.519719503415999</c:v>
                </c:pt>
                <c:pt idx="213">
                  <c:v>85.525013870289001</c:v>
                </c:pt>
                <c:pt idx="214">
                  <c:v>85.535375257487999</c:v>
                </c:pt>
                <c:pt idx="215">
                  <c:v>85.543504365060997</c:v>
                </c:pt>
                <c:pt idx="216">
                  <c:v>85.549028436613</c:v>
                </c:pt>
                <c:pt idx="217">
                  <c:v>85.559388440874002</c:v>
                </c:pt>
                <c:pt idx="218">
                  <c:v>85.578035690996003</c:v>
                </c:pt>
                <c:pt idx="219">
                  <c:v>85.585194875420996</c:v>
                </c:pt>
                <c:pt idx="220">
                  <c:v>85.600511232189007</c:v>
                </c:pt>
                <c:pt idx="221">
                  <c:v>85.610978487744006</c:v>
                </c:pt>
                <c:pt idx="222">
                  <c:v>85.611101253480996</c:v>
                </c:pt>
                <c:pt idx="223">
                  <c:v>85.620460004939005</c:v>
                </c:pt>
                <c:pt idx="224">
                  <c:v>85.624948481393005</c:v>
                </c:pt>
                <c:pt idx="225">
                  <c:v>85.633759145523001</c:v>
                </c:pt>
                <c:pt idx="226">
                  <c:v>85.640586373884005</c:v>
                </c:pt>
                <c:pt idx="227">
                  <c:v>85.645220072917994</c:v>
                </c:pt>
                <c:pt idx="228">
                  <c:v>85.645949315455994</c:v>
                </c:pt>
                <c:pt idx="229">
                  <c:v>85.652142922134999</c:v>
                </c:pt>
                <c:pt idx="230">
                  <c:v>85.663030335376007</c:v>
                </c:pt>
                <c:pt idx="231">
                  <c:v>85.673176443523005</c:v>
                </c:pt>
                <c:pt idx="232">
                  <c:v>85.687387515896006</c:v>
                </c:pt>
                <c:pt idx="233">
                  <c:v>85.698221257531003</c:v>
                </c:pt>
                <c:pt idx="234">
                  <c:v>85.709810385782006</c:v>
                </c:pt>
                <c:pt idx="235">
                  <c:v>85.715863188103</c:v>
                </c:pt>
                <c:pt idx="236">
                  <c:v>85.727187104129996</c:v>
                </c:pt>
                <c:pt idx="237">
                  <c:v>85.728104005168007</c:v>
                </c:pt>
                <c:pt idx="238">
                  <c:v>85.735330645492994</c:v>
                </c:pt>
                <c:pt idx="239">
                  <c:v>85.737739248150007</c:v>
                </c:pt>
                <c:pt idx="240">
                  <c:v>85.746774189975</c:v>
                </c:pt>
                <c:pt idx="241">
                  <c:v>85.746790695943005</c:v>
                </c:pt>
                <c:pt idx="242">
                  <c:v>85.766900105234996</c:v>
                </c:pt>
                <c:pt idx="243">
                  <c:v>85.771501204217003</c:v>
                </c:pt>
                <c:pt idx="244">
                  <c:v>85.773407699255998</c:v>
                </c:pt>
                <c:pt idx="245">
                  <c:v>85.77379462044</c:v>
                </c:pt>
                <c:pt idx="246">
                  <c:v>85.780493181555002</c:v>
                </c:pt>
                <c:pt idx="247">
                  <c:v>85.792001148853004</c:v>
                </c:pt>
                <c:pt idx="248">
                  <c:v>85.792091277900994</c:v>
                </c:pt>
                <c:pt idx="249">
                  <c:v>85.803247337390005</c:v>
                </c:pt>
                <c:pt idx="250">
                  <c:v>85.818135719607994</c:v>
                </c:pt>
                <c:pt idx="251">
                  <c:v>85.824824200677995</c:v>
                </c:pt>
                <c:pt idx="252">
                  <c:v>85.819208148960996</c:v>
                </c:pt>
                <c:pt idx="253">
                  <c:v>85.812167086201995</c:v>
                </c:pt>
                <c:pt idx="254">
                  <c:v>85.809566356939996</c:v>
                </c:pt>
                <c:pt idx="255">
                  <c:v>85.779124083710002</c:v>
                </c:pt>
                <c:pt idx="256">
                  <c:v>85.813983472486001</c:v>
                </c:pt>
                <c:pt idx="257">
                  <c:v>85.814795562648001</c:v>
                </c:pt>
                <c:pt idx="258">
                  <c:v>85.780312023419995</c:v>
                </c:pt>
                <c:pt idx="259">
                  <c:v>85.820925558604003</c:v>
                </c:pt>
                <c:pt idx="260">
                  <c:v>85.830752007783005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0DA6-4457-8621-2F88E7C468FB}"/>
            </c:ext>
          </c:extLst>
        </c:ser>
        <c:ser>
          <c:idx val="15"/>
          <c:order val="4"/>
          <c:tx>
            <c:strRef>
              <c:f>WSPL_NLWKN!$B$1</c:f>
              <c:strCache>
                <c:ptCount val="1"/>
                <c:pt idx="0">
                  <c:v>WSPL-NLWKN HQhauefig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80000"/>
                  <a:lumOff val="20000"/>
                </a:schemeClr>
              </a:solidFill>
              <a:ln w="9525">
                <a:solidFill>
                  <a:schemeClr val="accent4">
                    <a:lumMod val="80000"/>
                    <a:lumOff val="20000"/>
                  </a:schemeClr>
                </a:solidFill>
              </a:ln>
              <a:effectLst/>
            </c:spPr>
          </c:marker>
          <c:xVal>
            <c:numRef>
              <c:f>WSPL_NLWKN!$A$3:$A$30</c:f>
              <c:numCache>
                <c:formatCode>0.00</c:formatCode>
                <c:ptCount val="28"/>
                <c:pt idx="0">
                  <c:v>0</c:v>
                </c:pt>
                <c:pt idx="1">
                  <c:v>30.471673777199999</c:v>
                </c:pt>
                <c:pt idx="2">
                  <c:v>37.938721386075997</c:v>
                </c:pt>
                <c:pt idx="3">
                  <c:v>45.896522593728001</c:v>
                </c:pt>
                <c:pt idx="4">
                  <c:v>88.101214282244001</c:v>
                </c:pt>
                <c:pt idx="5">
                  <c:v>123.27467729639</c:v>
                </c:pt>
                <c:pt idx="6">
                  <c:v>168.55038050248001</c:v>
                </c:pt>
                <c:pt idx="7">
                  <c:v>218.90335956771</c:v>
                </c:pt>
                <c:pt idx="8">
                  <c:v>264.24203622389001</c:v>
                </c:pt>
                <c:pt idx="9">
                  <c:v>299.39393091545998</c:v>
                </c:pt>
                <c:pt idx="10">
                  <c:v>334.38765607127999</c:v>
                </c:pt>
                <c:pt idx="11">
                  <c:v>374.58296053063998</c:v>
                </c:pt>
                <c:pt idx="12">
                  <c:v>404.62234801531997</c:v>
                </c:pt>
                <c:pt idx="13">
                  <c:v>444.72182931591999</c:v>
                </c:pt>
                <c:pt idx="14">
                  <c:v>499.78900738811001</c:v>
                </c:pt>
                <c:pt idx="15">
                  <c:v>544.49678412787</c:v>
                </c:pt>
                <c:pt idx="16">
                  <c:v>593.77078133478994</c:v>
                </c:pt>
                <c:pt idx="17">
                  <c:v>623.25125114605999</c:v>
                </c:pt>
                <c:pt idx="18">
                  <c:v>662.64960771828999</c:v>
                </c:pt>
                <c:pt idx="19">
                  <c:v>692.10588888740995</c:v>
                </c:pt>
                <c:pt idx="20">
                  <c:v>716.81217351763996</c:v>
                </c:pt>
                <c:pt idx="21">
                  <c:v>766.28374617161001</c:v>
                </c:pt>
                <c:pt idx="22">
                  <c:v>825.54445998045003</c:v>
                </c:pt>
                <c:pt idx="23">
                  <c:v>889.8731410012</c:v>
                </c:pt>
                <c:pt idx="24">
                  <c:v>905.61795602224004</c:v>
                </c:pt>
                <c:pt idx="25">
                  <c:v>914.01544374295997</c:v>
                </c:pt>
                <c:pt idx="26">
                  <c:v>949.87528898011999</c:v>
                </c:pt>
                <c:pt idx="27">
                  <c:v>963.88507128815002</c:v>
                </c:pt>
              </c:numCache>
            </c:numRef>
          </c:xVal>
          <c:yVal>
            <c:numRef>
              <c:f>WSPL_NLWKN!$B$3:$B$30</c:f>
              <c:numCache>
                <c:formatCode>0.00</c:formatCode>
                <c:ptCount val="28"/>
                <c:pt idx="0">
                  <c:v>84.625055007818005</c:v>
                </c:pt>
                <c:pt idx="1">
                  <c:v>84.650341955159007</c:v>
                </c:pt>
                <c:pt idx="2">
                  <c:v>84.717139426895002</c:v>
                </c:pt>
                <c:pt idx="3">
                  <c:v>84.732764922528006</c:v>
                </c:pt>
                <c:pt idx="4">
                  <c:v>84.825201956743001</c:v>
                </c:pt>
                <c:pt idx="5">
                  <c:v>84.849998474120994</c:v>
                </c:pt>
                <c:pt idx="6">
                  <c:v>84.900001525879006</c:v>
                </c:pt>
                <c:pt idx="7">
                  <c:v>84.930000305175994</c:v>
                </c:pt>
                <c:pt idx="8">
                  <c:v>84.940002441405994</c:v>
                </c:pt>
                <c:pt idx="9">
                  <c:v>84.940002441405994</c:v>
                </c:pt>
                <c:pt idx="10">
                  <c:v>84.941314911554997</c:v>
                </c:pt>
                <c:pt idx="11">
                  <c:v>84.951674178049998</c:v>
                </c:pt>
                <c:pt idx="12">
                  <c:v>84.968020362223001</c:v>
                </c:pt>
                <c:pt idx="13">
                  <c:v>84.992175257517005</c:v>
                </c:pt>
                <c:pt idx="14">
                  <c:v>85.050003051757997</c:v>
                </c:pt>
                <c:pt idx="15">
                  <c:v>85.089996337890994</c:v>
                </c:pt>
                <c:pt idx="16">
                  <c:v>85.120002746582003</c:v>
                </c:pt>
                <c:pt idx="17">
                  <c:v>85.146044430116007</c:v>
                </c:pt>
                <c:pt idx="18">
                  <c:v>85.195426509149996</c:v>
                </c:pt>
                <c:pt idx="19">
                  <c:v>85.220001220702997</c:v>
                </c:pt>
                <c:pt idx="20">
                  <c:v>85.245730104605002</c:v>
                </c:pt>
                <c:pt idx="21">
                  <c:v>85.300003051757997</c:v>
                </c:pt>
                <c:pt idx="22">
                  <c:v>85.373420688311001</c:v>
                </c:pt>
                <c:pt idx="23">
                  <c:v>85.447779539259997</c:v>
                </c:pt>
                <c:pt idx="24">
                  <c:v>85.476377639267</c:v>
                </c:pt>
                <c:pt idx="25">
                  <c:v>85.473696208625995</c:v>
                </c:pt>
                <c:pt idx="26">
                  <c:v>85.5</c:v>
                </c:pt>
                <c:pt idx="27">
                  <c:v>85.510647461746004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0DA6-4457-8621-2F88E7C468FB}"/>
            </c:ext>
          </c:extLst>
        </c:ser>
        <c:ser>
          <c:idx val="16"/>
          <c:order val="5"/>
          <c:tx>
            <c:strRef>
              <c:f>WSPL_NLWKN!$C$1</c:f>
              <c:strCache>
                <c:ptCount val="1"/>
                <c:pt idx="0">
                  <c:v>WSPL-NLWKN HQ100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80000"/>
                  <a:lumOff val="20000"/>
                </a:schemeClr>
              </a:solidFill>
              <a:ln w="9525">
                <a:solidFill>
                  <a:schemeClr val="accent5">
                    <a:lumMod val="80000"/>
                    <a:lumOff val="20000"/>
                  </a:schemeClr>
                </a:solidFill>
              </a:ln>
              <a:effectLst/>
            </c:spPr>
          </c:marker>
          <c:xVal>
            <c:numRef>
              <c:f>WSPL_NLWKN!$A$3:$A$30</c:f>
              <c:numCache>
                <c:formatCode>0.00</c:formatCode>
                <c:ptCount val="28"/>
                <c:pt idx="0">
                  <c:v>0</c:v>
                </c:pt>
                <c:pt idx="1">
                  <c:v>30.471673777199999</c:v>
                </c:pt>
                <c:pt idx="2">
                  <c:v>37.938721386075997</c:v>
                </c:pt>
                <c:pt idx="3">
                  <c:v>45.896522593728001</c:v>
                </c:pt>
                <c:pt idx="4">
                  <c:v>88.101214282244001</c:v>
                </c:pt>
                <c:pt idx="5">
                  <c:v>123.27467729639</c:v>
                </c:pt>
                <c:pt idx="6">
                  <c:v>168.55038050248001</c:v>
                </c:pt>
                <c:pt idx="7">
                  <c:v>218.90335956771</c:v>
                </c:pt>
                <c:pt idx="8">
                  <c:v>264.24203622389001</c:v>
                </c:pt>
                <c:pt idx="9">
                  <c:v>299.39393091545998</c:v>
                </c:pt>
                <c:pt idx="10">
                  <c:v>334.38765607127999</c:v>
                </c:pt>
                <c:pt idx="11">
                  <c:v>374.58296053063998</c:v>
                </c:pt>
                <c:pt idx="12">
                  <c:v>404.62234801531997</c:v>
                </c:pt>
                <c:pt idx="13">
                  <c:v>444.72182931591999</c:v>
                </c:pt>
                <c:pt idx="14">
                  <c:v>499.78900738811001</c:v>
                </c:pt>
                <c:pt idx="15">
                  <c:v>544.49678412787</c:v>
                </c:pt>
                <c:pt idx="16">
                  <c:v>593.77078133478994</c:v>
                </c:pt>
                <c:pt idx="17">
                  <c:v>623.25125114605999</c:v>
                </c:pt>
                <c:pt idx="18">
                  <c:v>662.64960771828999</c:v>
                </c:pt>
                <c:pt idx="19">
                  <c:v>692.10588888740995</c:v>
                </c:pt>
                <c:pt idx="20">
                  <c:v>716.81217351763996</c:v>
                </c:pt>
                <c:pt idx="21">
                  <c:v>766.28374617161001</c:v>
                </c:pt>
                <c:pt idx="22">
                  <c:v>825.54445998045003</c:v>
                </c:pt>
                <c:pt idx="23">
                  <c:v>889.8731410012</c:v>
                </c:pt>
                <c:pt idx="24">
                  <c:v>905.61795602224004</c:v>
                </c:pt>
                <c:pt idx="25">
                  <c:v>914.01544374295997</c:v>
                </c:pt>
                <c:pt idx="26">
                  <c:v>949.87528898011999</c:v>
                </c:pt>
                <c:pt idx="27">
                  <c:v>963.88507128815002</c:v>
                </c:pt>
              </c:numCache>
            </c:numRef>
          </c:xVal>
          <c:yVal>
            <c:numRef>
              <c:f>WSPL_NLWKN!$C$3:$C$30</c:f>
              <c:numCache>
                <c:formatCode>0.00</c:formatCode>
                <c:ptCount val="28"/>
                <c:pt idx="0">
                  <c:v>84.915055923688001</c:v>
                </c:pt>
                <c:pt idx="1">
                  <c:v>84.951696612356002</c:v>
                </c:pt>
                <c:pt idx="2">
                  <c:v>84.986712105615993</c:v>
                </c:pt>
                <c:pt idx="3">
                  <c:v>85.011978243005998</c:v>
                </c:pt>
                <c:pt idx="4">
                  <c:v>85.089996337890994</c:v>
                </c:pt>
                <c:pt idx="5">
                  <c:v>85.110000610352003</c:v>
                </c:pt>
                <c:pt idx="6">
                  <c:v>85.129997253417997</c:v>
                </c:pt>
                <c:pt idx="7">
                  <c:v>85.139999389647997</c:v>
                </c:pt>
                <c:pt idx="8">
                  <c:v>85.139999389647997</c:v>
                </c:pt>
                <c:pt idx="9">
                  <c:v>85.150001525879006</c:v>
                </c:pt>
                <c:pt idx="10">
                  <c:v>85.150001525879006</c:v>
                </c:pt>
                <c:pt idx="11">
                  <c:v>85.150001525879006</c:v>
                </c:pt>
                <c:pt idx="12">
                  <c:v>85.150001525879006</c:v>
                </c:pt>
                <c:pt idx="13">
                  <c:v>85.160003662109006</c:v>
                </c:pt>
                <c:pt idx="14">
                  <c:v>85.169998168945</c:v>
                </c:pt>
                <c:pt idx="15">
                  <c:v>85.186938796540005</c:v>
                </c:pt>
                <c:pt idx="16">
                  <c:v>85.198471505615004</c:v>
                </c:pt>
                <c:pt idx="17">
                  <c:v>85.210588703162998</c:v>
                </c:pt>
                <c:pt idx="18">
                  <c:v>85.245426072003994</c:v>
                </c:pt>
                <c:pt idx="19">
                  <c:v>85.279402948085007</c:v>
                </c:pt>
                <c:pt idx="20">
                  <c:v>85.316497794658005</c:v>
                </c:pt>
                <c:pt idx="21">
                  <c:v>85.396559699758996</c:v>
                </c:pt>
                <c:pt idx="22">
                  <c:v>85.523863455962996</c:v>
                </c:pt>
                <c:pt idx="23">
                  <c:v>85.655381448726999</c:v>
                </c:pt>
                <c:pt idx="24">
                  <c:v>85.680000305175994</c:v>
                </c:pt>
                <c:pt idx="25">
                  <c:v>85.689710538463004</c:v>
                </c:pt>
                <c:pt idx="26">
                  <c:v>85.704926332279001</c:v>
                </c:pt>
                <c:pt idx="27">
                  <c:v>85.714728251550994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5-0DA6-4457-8621-2F88E7C468FB}"/>
            </c:ext>
          </c:extLst>
        </c:ser>
        <c:ser>
          <c:idx val="17"/>
          <c:order val="6"/>
          <c:tx>
            <c:strRef>
              <c:f>WSPL_NLWKN!$D$1</c:f>
              <c:strCache>
                <c:ptCount val="1"/>
                <c:pt idx="0">
                  <c:v>WSPL-NLWKN HQextrem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rgbClr val="7030A0"/>
              </a:solidFill>
              <a:ln w="9525">
                <a:solidFill>
                  <a:srgbClr val="7030A0"/>
                </a:solidFill>
              </a:ln>
              <a:effectLst/>
            </c:spPr>
          </c:marker>
          <c:xVal>
            <c:numRef>
              <c:f>WSPL_NLWKN!$A$3:$A$30</c:f>
              <c:numCache>
                <c:formatCode>0.00</c:formatCode>
                <c:ptCount val="28"/>
                <c:pt idx="0">
                  <c:v>0</c:v>
                </c:pt>
                <c:pt idx="1">
                  <c:v>30.471673777199999</c:v>
                </c:pt>
                <c:pt idx="2">
                  <c:v>37.938721386075997</c:v>
                </c:pt>
                <c:pt idx="3">
                  <c:v>45.896522593728001</c:v>
                </c:pt>
                <c:pt idx="4">
                  <c:v>88.101214282244001</c:v>
                </c:pt>
                <c:pt idx="5">
                  <c:v>123.27467729639</c:v>
                </c:pt>
                <c:pt idx="6">
                  <c:v>168.55038050248001</c:v>
                </c:pt>
                <c:pt idx="7">
                  <c:v>218.90335956771</c:v>
                </c:pt>
                <c:pt idx="8">
                  <c:v>264.24203622389001</c:v>
                </c:pt>
                <c:pt idx="9">
                  <c:v>299.39393091545998</c:v>
                </c:pt>
                <c:pt idx="10">
                  <c:v>334.38765607127999</c:v>
                </c:pt>
                <c:pt idx="11">
                  <c:v>374.58296053063998</c:v>
                </c:pt>
                <c:pt idx="12">
                  <c:v>404.62234801531997</c:v>
                </c:pt>
                <c:pt idx="13">
                  <c:v>444.72182931591999</c:v>
                </c:pt>
                <c:pt idx="14">
                  <c:v>499.78900738811001</c:v>
                </c:pt>
                <c:pt idx="15">
                  <c:v>544.49678412787</c:v>
                </c:pt>
                <c:pt idx="16">
                  <c:v>593.77078133478994</c:v>
                </c:pt>
                <c:pt idx="17">
                  <c:v>623.25125114605999</c:v>
                </c:pt>
                <c:pt idx="18">
                  <c:v>662.64960771828999</c:v>
                </c:pt>
                <c:pt idx="19">
                  <c:v>692.10588888740995</c:v>
                </c:pt>
                <c:pt idx="20">
                  <c:v>716.81217351763996</c:v>
                </c:pt>
                <c:pt idx="21">
                  <c:v>766.28374617161001</c:v>
                </c:pt>
                <c:pt idx="22">
                  <c:v>825.54445998045003</c:v>
                </c:pt>
                <c:pt idx="23">
                  <c:v>889.8731410012</c:v>
                </c:pt>
                <c:pt idx="24">
                  <c:v>905.61795602224004</c:v>
                </c:pt>
                <c:pt idx="25">
                  <c:v>914.01544374295997</c:v>
                </c:pt>
                <c:pt idx="26">
                  <c:v>949.87528898011999</c:v>
                </c:pt>
                <c:pt idx="27">
                  <c:v>963.88507128815002</c:v>
                </c:pt>
              </c:numCache>
            </c:numRef>
          </c:xVal>
          <c:yVal>
            <c:numRef>
              <c:f>WSPL_NLWKN!$D$3:$D$30</c:f>
              <c:numCache>
                <c:formatCode>0.00</c:formatCode>
                <c:ptCount val="28"/>
                <c:pt idx="0">
                  <c:v>85.155053787122995</c:v>
                </c:pt>
                <c:pt idx="1">
                  <c:v>85.191694476219993</c:v>
                </c:pt>
                <c:pt idx="2">
                  <c:v>85.216495549480996</c:v>
                </c:pt>
                <c:pt idx="3">
                  <c:v>85.244077768512</c:v>
                </c:pt>
                <c:pt idx="4">
                  <c:v>85.330001831055</c:v>
                </c:pt>
                <c:pt idx="5">
                  <c:v>85.339996337890994</c:v>
                </c:pt>
                <c:pt idx="6">
                  <c:v>85.349998474120994</c:v>
                </c:pt>
                <c:pt idx="7">
                  <c:v>85.360000610352003</c:v>
                </c:pt>
                <c:pt idx="8">
                  <c:v>85.360000610352003</c:v>
                </c:pt>
                <c:pt idx="9">
                  <c:v>85.360000610352003</c:v>
                </c:pt>
                <c:pt idx="10">
                  <c:v>85.360000610352003</c:v>
                </c:pt>
                <c:pt idx="11">
                  <c:v>85.360000610352003</c:v>
                </c:pt>
                <c:pt idx="12">
                  <c:v>85.360000610352003</c:v>
                </c:pt>
                <c:pt idx="13">
                  <c:v>85.360000610352003</c:v>
                </c:pt>
                <c:pt idx="14">
                  <c:v>85.370002746582003</c:v>
                </c:pt>
                <c:pt idx="15">
                  <c:v>85.370002746582003</c:v>
                </c:pt>
                <c:pt idx="16">
                  <c:v>85.379997253417997</c:v>
                </c:pt>
                <c:pt idx="17">
                  <c:v>85.379997253417997</c:v>
                </c:pt>
                <c:pt idx="18">
                  <c:v>85.385425461675993</c:v>
                </c:pt>
                <c:pt idx="19">
                  <c:v>85.389999389647997</c:v>
                </c:pt>
                <c:pt idx="20">
                  <c:v>85.400385669998002</c:v>
                </c:pt>
                <c:pt idx="21">
                  <c:v>85.456557258337995</c:v>
                </c:pt>
                <c:pt idx="22">
                  <c:v>85.610223741365004</c:v>
                </c:pt>
                <c:pt idx="23">
                  <c:v>85.755379922854999</c:v>
                </c:pt>
                <c:pt idx="24">
                  <c:v>85.778084191958001</c:v>
                </c:pt>
                <c:pt idx="25">
                  <c:v>85.794565981690994</c:v>
                </c:pt>
                <c:pt idx="26">
                  <c:v>85.815070310736999</c:v>
                </c:pt>
                <c:pt idx="27">
                  <c:v>85.851290110381996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6-0DA6-4457-8621-2F88E7C468F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71359248"/>
        <c:axId val="864217856"/>
        <c:extLst/>
      </c:scatterChart>
      <c:valAx>
        <c:axId val="871359248"/>
        <c:scaling>
          <c:orientation val="minMax"/>
          <c:max val="1000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de-DE"/>
                  <a:t>Station [m]</a:t>
                </a:r>
              </a:p>
            </c:rich>
          </c:tx>
          <c:layout>
            <c:manualLayout>
              <c:xMode val="edge"/>
              <c:yMode val="edge"/>
              <c:x val="0.48892342150726198"/>
              <c:y val="0.9083301196878440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864217856"/>
        <c:crosses val="autoZero"/>
        <c:crossBetween val="midCat"/>
      </c:valAx>
      <c:valAx>
        <c:axId val="864217856"/>
        <c:scaling>
          <c:orientation val="minMax"/>
          <c:max val="86"/>
          <c:min val="8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de-DE"/>
                  <a:t>Höhe [m NHN]</a:t>
                </a:r>
              </a:p>
            </c:rich>
          </c:tx>
          <c:layout>
            <c:manualLayout>
              <c:xMode val="edge"/>
              <c:yMode val="edge"/>
              <c:x val="9.5577965548282618E-3"/>
              <c:y val="0.43767256289125067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0.0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871359248"/>
        <c:crosses val="autoZero"/>
        <c:crossBetween val="midCat"/>
        <c:majorUnit val="0.5"/>
        <c:minorUnit val="5.000000000000001E-2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9.5788834003246837E-2"/>
          <c:y val="0.10824913582151297"/>
          <c:w val="0.83562058877149725"/>
          <c:h val="0.1100758900957106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de-DE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/>
      </a:pPr>
      <a:endParaRPr lang="de-DE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de-DE" sz="1200"/>
              <a:t>Ergebnisse 2D-Simulation</a:t>
            </a:r>
            <a:r>
              <a:rPr lang="de-DE" sz="1200" baseline="0"/>
              <a:t> Ist-Zustand</a:t>
            </a:r>
            <a:endParaRPr lang="de-DE" sz="12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de-DE"/>
        </a:p>
      </c:txPr>
    </c:title>
    <c:autoTitleDeleted val="0"/>
    <c:plotArea>
      <c:layout>
        <c:manualLayout>
          <c:layoutTarget val="inner"/>
          <c:xMode val="edge"/>
          <c:yMode val="edge"/>
          <c:x val="0.12201581748257215"/>
          <c:y val="0.28535425986731416"/>
          <c:w val="0.84464349894521173"/>
          <c:h val="0.54422519047467244"/>
        </c:manualLayout>
      </c:layout>
      <c:scatterChart>
        <c:scatterStyle val="smoothMarker"/>
        <c:varyColors val="0"/>
        <c:ser>
          <c:idx val="6"/>
          <c:order val="0"/>
          <c:tx>
            <c:v>Sohlhöhe</c:v>
          </c:tx>
          <c:spPr>
            <a:ln w="12700" cap="rnd">
              <a:solidFill>
                <a:schemeClr val="accent4">
                  <a:lumMod val="50000"/>
                </a:schemeClr>
              </a:solidFill>
              <a:prstDash val="sysDash"/>
              <a:round/>
            </a:ln>
            <a:effectLst/>
          </c:spPr>
          <c:marker>
            <c:symbol val="none"/>
          </c:marker>
          <c:xVal>
            <c:numRef>
              <c:f>'WSPL_2D-Model_IST'!$K$4:$K$264</c:f>
              <c:numCache>
                <c:formatCode>0.00</c:formatCode>
                <c:ptCount val="261"/>
                <c:pt idx="0">
                  <c:v>0</c:v>
                </c:pt>
                <c:pt idx="1">
                  <c:v>3.6596042004067</c:v>
                </c:pt>
                <c:pt idx="2">
                  <c:v>8.5657214232392</c:v>
                </c:pt>
                <c:pt idx="3">
                  <c:v>13.369877344439001</c:v>
                </c:pt>
                <c:pt idx="4">
                  <c:v>15.847956278437</c:v>
                </c:pt>
                <c:pt idx="5">
                  <c:v>17.889664939239001</c:v>
                </c:pt>
                <c:pt idx="6">
                  <c:v>21.71491392886</c:v>
                </c:pt>
                <c:pt idx="7">
                  <c:v>24.552432224663999</c:v>
                </c:pt>
                <c:pt idx="8">
                  <c:v>27.391554350054001</c:v>
                </c:pt>
                <c:pt idx="9">
                  <c:v>30.402082170656001</c:v>
                </c:pt>
                <c:pt idx="10">
                  <c:v>30.471673777199999</c:v>
                </c:pt>
                <c:pt idx="11">
                  <c:v>31.449919559354001</c:v>
                </c:pt>
                <c:pt idx="12">
                  <c:v>33.584231981446003</c:v>
                </c:pt>
                <c:pt idx="13">
                  <c:v>37.204971148459002</c:v>
                </c:pt>
                <c:pt idx="14">
                  <c:v>37.938721386075997</c:v>
                </c:pt>
                <c:pt idx="15">
                  <c:v>40.937458478631001</c:v>
                </c:pt>
                <c:pt idx="16">
                  <c:v>41.543771159020999</c:v>
                </c:pt>
                <c:pt idx="17">
                  <c:v>43.644121733275</c:v>
                </c:pt>
                <c:pt idx="18">
                  <c:v>45.731501265511</c:v>
                </c:pt>
                <c:pt idx="19">
                  <c:v>45.896522593728001</c:v>
                </c:pt>
                <c:pt idx="20">
                  <c:v>45.917087456234</c:v>
                </c:pt>
                <c:pt idx="21">
                  <c:v>49.540373220608998</c:v>
                </c:pt>
                <c:pt idx="22">
                  <c:v>54.250788020915998</c:v>
                </c:pt>
                <c:pt idx="23">
                  <c:v>58.940775303928</c:v>
                </c:pt>
                <c:pt idx="24">
                  <c:v>63.637294895159997</c:v>
                </c:pt>
                <c:pt idx="25">
                  <c:v>66.324500382102002</c:v>
                </c:pt>
                <c:pt idx="26">
                  <c:v>68.383758920443</c:v>
                </c:pt>
                <c:pt idx="27">
                  <c:v>73.069730858550997</c:v>
                </c:pt>
                <c:pt idx="28">
                  <c:v>78.139435834075996</c:v>
                </c:pt>
                <c:pt idx="29">
                  <c:v>83.205701782321</c:v>
                </c:pt>
                <c:pt idx="30">
                  <c:v>88.101214282244001</c:v>
                </c:pt>
                <c:pt idx="31">
                  <c:v>88.199670445487996</c:v>
                </c:pt>
                <c:pt idx="32">
                  <c:v>93.242986440402007</c:v>
                </c:pt>
                <c:pt idx="33">
                  <c:v>95.709311164287996</c:v>
                </c:pt>
                <c:pt idx="34">
                  <c:v>98.291644693386004</c:v>
                </c:pt>
                <c:pt idx="35">
                  <c:v>103.3463424287</c:v>
                </c:pt>
                <c:pt idx="36">
                  <c:v>108.32566509030001</c:v>
                </c:pt>
                <c:pt idx="37">
                  <c:v>113.37349716919</c:v>
                </c:pt>
                <c:pt idx="38">
                  <c:v>118.42764068035</c:v>
                </c:pt>
                <c:pt idx="39">
                  <c:v>123.27467729639</c:v>
                </c:pt>
                <c:pt idx="40">
                  <c:v>123.41356152916001</c:v>
                </c:pt>
                <c:pt idx="41">
                  <c:v>128.45370759190999</c:v>
                </c:pt>
                <c:pt idx="42">
                  <c:v>133.50069381322999</c:v>
                </c:pt>
                <c:pt idx="43">
                  <c:v>138.55278227323001</c:v>
                </c:pt>
                <c:pt idx="44">
                  <c:v>143.5394121381</c:v>
                </c:pt>
                <c:pt idx="45">
                  <c:v>148.58761394634001</c:v>
                </c:pt>
                <c:pt idx="46">
                  <c:v>153.63398081642001</c:v>
                </c:pt>
                <c:pt idx="47">
                  <c:v>158.61830561727001</c:v>
                </c:pt>
                <c:pt idx="48">
                  <c:v>163.66621777909</c:v>
                </c:pt>
                <c:pt idx="49">
                  <c:v>168.55038050248001</c:v>
                </c:pt>
                <c:pt idx="50">
                  <c:v>168.70801763608</c:v>
                </c:pt>
                <c:pt idx="51">
                  <c:v>173.76013857359001</c:v>
                </c:pt>
                <c:pt idx="52">
                  <c:v>178.75407898371</c:v>
                </c:pt>
                <c:pt idx="53">
                  <c:v>183.80239964704</c:v>
                </c:pt>
                <c:pt idx="54">
                  <c:v>188.79518743692</c:v>
                </c:pt>
                <c:pt idx="55">
                  <c:v>193.85009092723999</c:v>
                </c:pt>
                <c:pt idx="56">
                  <c:v>198.88929128276999</c:v>
                </c:pt>
                <c:pt idx="57">
                  <c:v>203.88378349204999</c:v>
                </c:pt>
                <c:pt idx="58">
                  <c:v>208.94518436065999</c:v>
                </c:pt>
                <c:pt idx="59">
                  <c:v>213.99958492736999</c:v>
                </c:pt>
                <c:pt idx="60">
                  <c:v>218.90335956771</c:v>
                </c:pt>
                <c:pt idx="61">
                  <c:v>218.98665311393</c:v>
                </c:pt>
                <c:pt idx="62">
                  <c:v>224.04163984959001</c:v>
                </c:pt>
                <c:pt idx="63">
                  <c:v>225.48941137415</c:v>
                </c:pt>
                <c:pt idx="64">
                  <c:v>229.09662658607999</c:v>
                </c:pt>
                <c:pt idx="65">
                  <c:v>234.074848914</c:v>
                </c:pt>
                <c:pt idx="66">
                  <c:v>239.16143264226</c:v>
                </c:pt>
                <c:pt idx="67">
                  <c:v>244.18630776808999</c:v>
                </c:pt>
                <c:pt idx="68">
                  <c:v>249.21871079587001</c:v>
                </c:pt>
                <c:pt idx="69">
                  <c:v>254.23605801881001</c:v>
                </c:pt>
                <c:pt idx="70">
                  <c:v>259.26093314400998</c:v>
                </c:pt>
                <c:pt idx="71">
                  <c:v>264.24203622389001</c:v>
                </c:pt>
                <c:pt idx="72">
                  <c:v>264.28703238577998</c:v>
                </c:pt>
                <c:pt idx="73">
                  <c:v>269.29626998611002</c:v>
                </c:pt>
                <c:pt idx="74">
                  <c:v>274.32174280659001</c:v>
                </c:pt>
                <c:pt idx="75">
                  <c:v>279.33909801700003</c:v>
                </c:pt>
                <c:pt idx="76">
                  <c:v>279.87690204738999</c:v>
                </c:pt>
                <c:pt idx="77">
                  <c:v>284.42265258357997</c:v>
                </c:pt>
                <c:pt idx="78">
                  <c:v>289.44083729485999</c:v>
                </c:pt>
                <c:pt idx="79">
                  <c:v>294.45001825459002</c:v>
                </c:pt>
                <c:pt idx="80">
                  <c:v>298.08001909219001</c:v>
                </c:pt>
                <c:pt idx="81">
                  <c:v>299.39393091545998</c:v>
                </c:pt>
                <c:pt idx="82">
                  <c:v>299.44146956226001</c:v>
                </c:pt>
                <c:pt idx="83">
                  <c:v>301.18759821812</c:v>
                </c:pt>
                <c:pt idx="84">
                  <c:v>304.47123461856</c:v>
                </c:pt>
                <c:pt idx="85">
                  <c:v>309.4725876521</c:v>
                </c:pt>
                <c:pt idx="86">
                  <c:v>314.47545421478998</c:v>
                </c:pt>
                <c:pt idx="87">
                  <c:v>315.16159366980003</c:v>
                </c:pt>
                <c:pt idx="88">
                  <c:v>319.48046343327002</c:v>
                </c:pt>
                <c:pt idx="89">
                  <c:v>324.48581322547</c:v>
                </c:pt>
                <c:pt idx="90">
                  <c:v>329.53906918103002</c:v>
                </c:pt>
                <c:pt idx="91">
                  <c:v>329.54989453456</c:v>
                </c:pt>
                <c:pt idx="92">
                  <c:v>329.56987338151998</c:v>
                </c:pt>
                <c:pt idx="93">
                  <c:v>334.38765607127999</c:v>
                </c:pt>
                <c:pt idx="94">
                  <c:v>334.55241446193997</c:v>
                </c:pt>
                <c:pt idx="95">
                  <c:v>339.54765146900002</c:v>
                </c:pt>
                <c:pt idx="96">
                  <c:v>344.55402376655002</c:v>
                </c:pt>
                <c:pt idx="97">
                  <c:v>349.55697485778001</c:v>
                </c:pt>
                <c:pt idx="98">
                  <c:v>352.67130157599001</c:v>
                </c:pt>
                <c:pt idx="99">
                  <c:v>354.61972934244</c:v>
                </c:pt>
                <c:pt idx="100">
                  <c:v>359.62322654244002</c:v>
                </c:pt>
                <c:pt idx="101">
                  <c:v>364.62672374042</c:v>
                </c:pt>
                <c:pt idx="102">
                  <c:v>369.63061853798001</c:v>
                </c:pt>
                <c:pt idx="103">
                  <c:v>374.58296053063998</c:v>
                </c:pt>
                <c:pt idx="104">
                  <c:v>374.62584090327999</c:v>
                </c:pt>
                <c:pt idx="105">
                  <c:v>375.39326592910999</c:v>
                </c:pt>
                <c:pt idx="106">
                  <c:v>379.62958135533</c:v>
                </c:pt>
                <c:pt idx="107">
                  <c:v>384.62549572936001</c:v>
                </c:pt>
                <c:pt idx="108">
                  <c:v>386.29670105366</c:v>
                </c:pt>
                <c:pt idx="109">
                  <c:v>389.68918413646998</c:v>
                </c:pt>
                <c:pt idx="110">
                  <c:v>394.68912833927999</c:v>
                </c:pt>
                <c:pt idx="111">
                  <c:v>399.68441014671998</c:v>
                </c:pt>
                <c:pt idx="112">
                  <c:v>404.62234801531997</c:v>
                </c:pt>
                <c:pt idx="113">
                  <c:v>404.67924960686003</c:v>
                </c:pt>
                <c:pt idx="114">
                  <c:v>409.72802604761</c:v>
                </c:pt>
                <c:pt idx="115">
                  <c:v>414.72167850288997</c:v>
                </c:pt>
                <c:pt idx="116">
                  <c:v>418.44421175257997</c:v>
                </c:pt>
                <c:pt idx="117">
                  <c:v>419.71607421268999</c:v>
                </c:pt>
                <c:pt idx="118">
                  <c:v>420.85506601982001</c:v>
                </c:pt>
                <c:pt idx="119">
                  <c:v>424.76758963662002</c:v>
                </c:pt>
                <c:pt idx="120">
                  <c:v>429.13740697282998</c:v>
                </c:pt>
                <c:pt idx="121">
                  <c:v>429.76465657695002</c:v>
                </c:pt>
                <c:pt idx="122">
                  <c:v>434.75500123923001</c:v>
                </c:pt>
                <c:pt idx="123">
                  <c:v>439.79700404302997</c:v>
                </c:pt>
                <c:pt idx="124">
                  <c:v>439.81430085377002</c:v>
                </c:pt>
                <c:pt idx="125">
                  <c:v>439.83927386603</c:v>
                </c:pt>
                <c:pt idx="126">
                  <c:v>444.72182931591999</c:v>
                </c:pt>
                <c:pt idx="127">
                  <c:v>444.79316821268998</c:v>
                </c:pt>
                <c:pt idx="128">
                  <c:v>449.09332905842001</c:v>
                </c:pt>
                <c:pt idx="129">
                  <c:v>449.79025413583003</c:v>
                </c:pt>
                <c:pt idx="130">
                  <c:v>454.83993595148002</c:v>
                </c:pt>
                <c:pt idx="131">
                  <c:v>459.85697618567002</c:v>
                </c:pt>
                <c:pt idx="132">
                  <c:v>464.86141126221997</c:v>
                </c:pt>
                <c:pt idx="133">
                  <c:v>469.86798823741998</c:v>
                </c:pt>
                <c:pt idx="134">
                  <c:v>474.87028141665002</c:v>
                </c:pt>
                <c:pt idx="135">
                  <c:v>479.90968895046001</c:v>
                </c:pt>
                <c:pt idx="136">
                  <c:v>484.91192543889002</c:v>
                </c:pt>
                <c:pt idx="137">
                  <c:v>489.91475664550001</c:v>
                </c:pt>
                <c:pt idx="138">
                  <c:v>494.95900299759001</c:v>
                </c:pt>
                <c:pt idx="139">
                  <c:v>499.78900738811001</c:v>
                </c:pt>
                <c:pt idx="140">
                  <c:v>499.96854261046002</c:v>
                </c:pt>
                <c:pt idx="141">
                  <c:v>504.97168923074003</c:v>
                </c:pt>
                <c:pt idx="142">
                  <c:v>509.98984556327002</c:v>
                </c:pt>
                <c:pt idx="143">
                  <c:v>514.99791866500004</c:v>
                </c:pt>
                <c:pt idx="144">
                  <c:v>519.99866700108998</c:v>
                </c:pt>
                <c:pt idx="145">
                  <c:v>524.93422883452001</c:v>
                </c:pt>
                <c:pt idx="146">
                  <c:v>529.83379754297005</c:v>
                </c:pt>
                <c:pt idx="147">
                  <c:v>534.77852460925999</c:v>
                </c:pt>
                <c:pt idx="148">
                  <c:v>539.69259692757998</c:v>
                </c:pt>
                <c:pt idx="149">
                  <c:v>544.49678412787</c:v>
                </c:pt>
                <c:pt idx="150">
                  <c:v>544.58870516572995</c:v>
                </c:pt>
                <c:pt idx="151">
                  <c:v>549.50977487933994</c:v>
                </c:pt>
                <c:pt idx="152">
                  <c:v>554.43538359783997</c:v>
                </c:pt>
                <c:pt idx="153">
                  <c:v>559.35619526674998</c:v>
                </c:pt>
                <c:pt idx="154">
                  <c:v>564.27700693588997</c:v>
                </c:pt>
                <c:pt idx="155">
                  <c:v>569.19781860479998</c:v>
                </c:pt>
                <c:pt idx="156">
                  <c:v>574.10418279404996</c:v>
                </c:pt>
                <c:pt idx="157">
                  <c:v>578.99972998678004</c:v>
                </c:pt>
                <c:pt idx="158">
                  <c:v>583.90246369252998</c:v>
                </c:pt>
                <c:pt idx="159">
                  <c:v>588.87395700499997</c:v>
                </c:pt>
                <c:pt idx="160">
                  <c:v>593.77078133478994</c:v>
                </c:pt>
                <c:pt idx="161">
                  <c:v>593.77314854523001</c:v>
                </c:pt>
                <c:pt idx="162">
                  <c:v>598.67509793478996</c:v>
                </c:pt>
                <c:pt idx="163">
                  <c:v>603.57770750693999</c:v>
                </c:pt>
                <c:pt idx="164">
                  <c:v>608.54786157996</c:v>
                </c:pt>
                <c:pt idx="165">
                  <c:v>613.43933373968002</c:v>
                </c:pt>
                <c:pt idx="166">
                  <c:v>618.34154142982004</c:v>
                </c:pt>
                <c:pt idx="167">
                  <c:v>623.24058056684999</c:v>
                </c:pt>
                <c:pt idx="168">
                  <c:v>623.25125114605999</c:v>
                </c:pt>
                <c:pt idx="169">
                  <c:v>628.21064355996998</c:v>
                </c:pt>
                <c:pt idx="170">
                  <c:v>633.10919327066995</c:v>
                </c:pt>
                <c:pt idx="171">
                  <c:v>638.01152652039002</c:v>
                </c:pt>
                <c:pt idx="172">
                  <c:v>642.94392848568998</c:v>
                </c:pt>
                <c:pt idx="173">
                  <c:v>647.8687352984</c:v>
                </c:pt>
                <c:pt idx="174">
                  <c:v>652.77152600611998</c:v>
                </c:pt>
                <c:pt idx="175">
                  <c:v>657.67072104383999</c:v>
                </c:pt>
                <c:pt idx="176">
                  <c:v>662.63597939220006</c:v>
                </c:pt>
                <c:pt idx="177">
                  <c:v>662.64960771828999</c:v>
                </c:pt>
                <c:pt idx="178">
                  <c:v>667.53524953265003</c:v>
                </c:pt>
                <c:pt idx="179">
                  <c:v>672.43451988286995</c:v>
                </c:pt>
                <c:pt idx="180">
                  <c:v>677.39196896494002</c:v>
                </c:pt>
                <c:pt idx="181">
                  <c:v>682.29823493393997</c:v>
                </c:pt>
                <c:pt idx="182">
                  <c:v>686.32681908884001</c:v>
                </c:pt>
                <c:pt idx="183">
                  <c:v>687.21360578328995</c:v>
                </c:pt>
                <c:pt idx="184">
                  <c:v>692.10588888740995</c:v>
                </c:pt>
                <c:pt idx="185">
                  <c:v>692.20176529919001</c:v>
                </c:pt>
                <c:pt idx="186">
                  <c:v>697.11792118461005</c:v>
                </c:pt>
                <c:pt idx="187">
                  <c:v>702.04122505417001</c:v>
                </c:pt>
                <c:pt idx="188">
                  <c:v>707.02120665929999</c:v>
                </c:pt>
                <c:pt idx="189">
                  <c:v>711.94733690993996</c:v>
                </c:pt>
                <c:pt idx="190">
                  <c:v>716.81217351763996</c:v>
                </c:pt>
                <c:pt idx="191">
                  <c:v>716.86781081106005</c:v>
                </c:pt>
                <c:pt idx="192">
                  <c:v>721.82306960446999</c:v>
                </c:pt>
                <c:pt idx="193">
                  <c:v>726.78221995061006</c:v>
                </c:pt>
                <c:pt idx="194">
                  <c:v>731.70876181611004</c:v>
                </c:pt>
                <c:pt idx="195">
                  <c:v>736.63726285273003</c:v>
                </c:pt>
                <c:pt idx="196">
                  <c:v>741.62435710270995</c:v>
                </c:pt>
                <c:pt idx="197">
                  <c:v>746.54627249193004</c:v>
                </c:pt>
                <c:pt idx="198">
                  <c:v>751.45618982417</c:v>
                </c:pt>
                <c:pt idx="199">
                  <c:v>756.44183764539002</c:v>
                </c:pt>
                <c:pt idx="200">
                  <c:v>761.36617101473996</c:v>
                </c:pt>
                <c:pt idx="201">
                  <c:v>766.28268798270994</c:v>
                </c:pt>
                <c:pt idx="202">
                  <c:v>766.28374617161001</c:v>
                </c:pt>
                <c:pt idx="203">
                  <c:v>771.26159469588004</c:v>
                </c:pt>
                <c:pt idx="204">
                  <c:v>775.75237257830997</c:v>
                </c:pt>
                <c:pt idx="205">
                  <c:v>776.17797193884996</c:v>
                </c:pt>
                <c:pt idx="206">
                  <c:v>776.74372443476</c:v>
                </c:pt>
                <c:pt idx="207">
                  <c:v>781.14906244212</c:v>
                </c:pt>
                <c:pt idx="208">
                  <c:v>785.00352441861003</c:v>
                </c:pt>
                <c:pt idx="209">
                  <c:v>786.05762350429995</c:v>
                </c:pt>
                <c:pt idx="210">
                  <c:v>787.26237352093005</c:v>
                </c:pt>
                <c:pt idx="211">
                  <c:v>791.02871400802997</c:v>
                </c:pt>
                <c:pt idx="212">
                  <c:v>793.86202387373999</c:v>
                </c:pt>
                <c:pt idx="213">
                  <c:v>795.94533445468005</c:v>
                </c:pt>
                <c:pt idx="214">
                  <c:v>798.71412866475998</c:v>
                </c:pt>
                <c:pt idx="215">
                  <c:v>800.91618175372002</c:v>
                </c:pt>
                <c:pt idx="216">
                  <c:v>802.57272312956002</c:v>
                </c:pt>
                <c:pt idx="217">
                  <c:v>805.83293959175001</c:v>
                </c:pt>
                <c:pt idx="218">
                  <c:v>810.81149093270994</c:v>
                </c:pt>
                <c:pt idx="219">
                  <c:v>815.72054472965999</c:v>
                </c:pt>
                <c:pt idx="220">
                  <c:v>820.69119862153002</c:v>
                </c:pt>
                <c:pt idx="221">
                  <c:v>825.54445998045003</c:v>
                </c:pt>
                <c:pt idx="222">
                  <c:v>825.60080957984997</c:v>
                </c:pt>
                <c:pt idx="223">
                  <c:v>828.95495364576004</c:v>
                </c:pt>
                <c:pt idx="224">
                  <c:v>830.57671691988003</c:v>
                </c:pt>
                <c:pt idx="225">
                  <c:v>835.49952416111</c:v>
                </c:pt>
                <c:pt idx="226">
                  <c:v>838.42878168158995</c:v>
                </c:pt>
                <c:pt idx="227">
                  <c:v>840.42282245278</c:v>
                </c:pt>
                <c:pt idx="228">
                  <c:v>840.93280888987999</c:v>
                </c:pt>
                <c:pt idx="229">
                  <c:v>845.41029614246997</c:v>
                </c:pt>
                <c:pt idx="230">
                  <c:v>850.34277648396005</c:v>
                </c:pt>
                <c:pt idx="231">
                  <c:v>855.26048984515</c:v>
                </c:pt>
                <c:pt idx="232">
                  <c:v>860.19093850335003</c:v>
                </c:pt>
                <c:pt idx="233">
                  <c:v>865.17895824752998</c:v>
                </c:pt>
                <c:pt idx="234">
                  <c:v>870.10330721586001</c:v>
                </c:pt>
                <c:pt idx="235">
                  <c:v>875.03530752820996</c:v>
                </c:pt>
                <c:pt idx="236">
                  <c:v>879.96742908100998</c:v>
                </c:pt>
                <c:pt idx="237">
                  <c:v>880.53170552108998</c:v>
                </c:pt>
                <c:pt idx="238">
                  <c:v>884.8910004608</c:v>
                </c:pt>
                <c:pt idx="239">
                  <c:v>886.00627690307999</c:v>
                </c:pt>
                <c:pt idx="240">
                  <c:v>889.8731410012</c:v>
                </c:pt>
                <c:pt idx="241">
                  <c:v>889.87976817542005</c:v>
                </c:pt>
                <c:pt idx="242">
                  <c:v>895.89640049339005</c:v>
                </c:pt>
                <c:pt idx="243">
                  <c:v>901.91365078777005</c:v>
                </c:pt>
                <c:pt idx="244">
                  <c:v>905.45367413509996</c:v>
                </c:pt>
                <c:pt idx="245">
                  <c:v>905.61795602224004</c:v>
                </c:pt>
                <c:pt idx="246">
                  <c:v>908.98787252792999</c:v>
                </c:pt>
                <c:pt idx="247">
                  <c:v>914.01544374295997</c:v>
                </c:pt>
                <c:pt idx="248">
                  <c:v>914.08709183468</c:v>
                </c:pt>
                <c:pt idx="249">
                  <c:v>917.52735617459996</c:v>
                </c:pt>
                <c:pt idx="250">
                  <c:v>921.02083261436997</c:v>
                </c:pt>
                <c:pt idx="251">
                  <c:v>925.99252543334001</c:v>
                </c:pt>
                <c:pt idx="252">
                  <c:v>930.76870361464</c:v>
                </c:pt>
                <c:pt idx="253">
                  <c:v>935.93879206752001</c:v>
                </c:pt>
                <c:pt idx="254">
                  <c:v>940.91034539638997</c:v>
                </c:pt>
                <c:pt idx="255">
                  <c:v>945.88367539583999</c:v>
                </c:pt>
                <c:pt idx="256">
                  <c:v>949.87528898011999</c:v>
                </c:pt>
                <c:pt idx="257">
                  <c:v>949.97588646712995</c:v>
                </c:pt>
                <c:pt idx="258">
                  <c:v>954.06843886575996</c:v>
                </c:pt>
                <c:pt idx="259">
                  <c:v>958.99907516364999</c:v>
                </c:pt>
                <c:pt idx="260">
                  <c:v>963.88507128815002</c:v>
                </c:pt>
              </c:numCache>
            </c:numRef>
          </c:xVal>
          <c:yVal>
            <c:numRef>
              <c:f>'WSPL_2D-Model_IST'!$L$4:$L$264</c:f>
              <c:numCache>
                <c:formatCode>0.00</c:formatCode>
                <c:ptCount val="261"/>
                <c:pt idx="0">
                  <c:v>83.230790272674994</c:v>
                </c:pt>
                <c:pt idx="1">
                  <c:v>83.23999786377</c:v>
                </c:pt>
                <c:pt idx="2">
                  <c:v>83.48999786377</c:v>
                </c:pt>
                <c:pt idx="3">
                  <c:v>83.519996643070002</c:v>
                </c:pt>
                <c:pt idx="4">
                  <c:v>83.514494162152999</c:v>
                </c:pt>
                <c:pt idx="5">
                  <c:v>83.510002136229005</c:v>
                </c:pt>
                <c:pt idx="6">
                  <c:v>83.480003356918999</c:v>
                </c:pt>
                <c:pt idx="7">
                  <c:v>83.459999084464997</c:v>
                </c:pt>
                <c:pt idx="8">
                  <c:v>83.440002441410002</c:v>
                </c:pt>
                <c:pt idx="9">
                  <c:v>83.341499328612997</c:v>
                </c:pt>
                <c:pt idx="10">
                  <c:v>83.336039788323006</c:v>
                </c:pt>
                <c:pt idx="11">
                  <c:v>83.260208602936004</c:v>
                </c:pt>
                <c:pt idx="12">
                  <c:v>83.373074880627001</c:v>
                </c:pt>
                <c:pt idx="13">
                  <c:v>83.337530286626006</c:v>
                </c:pt>
                <c:pt idx="14">
                  <c:v>83.343985752839004</c:v>
                </c:pt>
                <c:pt idx="15">
                  <c:v>83.370002746588995</c:v>
                </c:pt>
                <c:pt idx="16">
                  <c:v>83.366277715912005</c:v>
                </c:pt>
                <c:pt idx="17">
                  <c:v>83.353522029773998</c:v>
                </c:pt>
                <c:pt idx="18">
                  <c:v>83.341129487660993</c:v>
                </c:pt>
                <c:pt idx="19">
                  <c:v>83.340124051185001</c:v>
                </c:pt>
                <c:pt idx="20">
                  <c:v>83.339996337890994</c:v>
                </c:pt>
                <c:pt idx="21">
                  <c:v>83.288472833664997</c:v>
                </c:pt>
                <c:pt idx="22">
                  <c:v>83.296500539611003</c:v>
                </c:pt>
                <c:pt idx="23">
                  <c:v>83.298872939834993</c:v>
                </c:pt>
                <c:pt idx="24">
                  <c:v>83.295430192970997</c:v>
                </c:pt>
                <c:pt idx="25">
                  <c:v>83.292658721096998</c:v>
                </c:pt>
                <c:pt idx="26">
                  <c:v>83.289934479078994</c:v>
                </c:pt>
                <c:pt idx="27">
                  <c:v>83.279747009279006</c:v>
                </c:pt>
                <c:pt idx="28">
                  <c:v>83.275107746264993</c:v>
                </c:pt>
                <c:pt idx="29">
                  <c:v>83.270651811601994</c:v>
                </c:pt>
                <c:pt idx="30">
                  <c:v>83.266371167265007</c:v>
                </c:pt>
                <c:pt idx="31">
                  <c:v>83.266280114961006</c:v>
                </c:pt>
                <c:pt idx="32">
                  <c:v>83.261868292347003</c:v>
                </c:pt>
                <c:pt idx="33">
                  <c:v>83.259729164944005</c:v>
                </c:pt>
                <c:pt idx="34">
                  <c:v>83.257500256973998</c:v>
                </c:pt>
                <c:pt idx="35">
                  <c:v>83.253156566646993</c:v>
                </c:pt>
                <c:pt idx="36">
                  <c:v>83.248597485101996</c:v>
                </c:pt>
                <c:pt idx="37">
                  <c:v>83.244316270582004</c:v>
                </c:pt>
                <c:pt idx="38">
                  <c:v>83.240050024108996</c:v>
                </c:pt>
                <c:pt idx="39">
                  <c:v>83.235608909907995</c:v>
                </c:pt>
                <c:pt idx="40">
                  <c:v>83.235487487534996</c:v>
                </c:pt>
                <c:pt idx="41">
                  <c:v>83.231131150932995</c:v>
                </c:pt>
                <c:pt idx="42">
                  <c:v>83.226830279709006</c:v>
                </c:pt>
                <c:pt idx="43">
                  <c:v>83.222521977382996</c:v>
                </c:pt>
                <c:pt idx="44">
                  <c:v>83.217722009721996</c:v>
                </c:pt>
                <c:pt idx="45">
                  <c:v>83.213340054905998</c:v>
                </c:pt>
                <c:pt idx="46">
                  <c:v>83.209082748108003</c:v>
                </c:pt>
                <c:pt idx="47">
                  <c:v>83.204146529686</c:v>
                </c:pt>
                <c:pt idx="48">
                  <c:v>83.199912017290998</c:v>
                </c:pt>
                <c:pt idx="49">
                  <c:v>83.195765230055002</c:v>
                </c:pt>
                <c:pt idx="50">
                  <c:v>83.195629770074007</c:v>
                </c:pt>
                <c:pt idx="51">
                  <c:v>83.191523508591004</c:v>
                </c:pt>
                <c:pt idx="52">
                  <c:v>83.186600610729997</c:v>
                </c:pt>
                <c:pt idx="53">
                  <c:v>83.182449863772007</c:v>
                </c:pt>
                <c:pt idx="54">
                  <c:v>83.177426663518006</c:v>
                </c:pt>
                <c:pt idx="55">
                  <c:v>83.173419599406998</c:v>
                </c:pt>
                <c:pt idx="56">
                  <c:v>83.169400872910003</c:v>
                </c:pt>
                <c:pt idx="57">
                  <c:v>83.164335670328001</c:v>
                </c:pt>
                <c:pt idx="58">
                  <c:v>83.160284733473006</c:v>
                </c:pt>
                <c:pt idx="59">
                  <c:v>83.156384813686998</c:v>
                </c:pt>
                <c:pt idx="60">
                  <c:v>83.151132639235996</c:v>
                </c:pt>
                <c:pt idx="61">
                  <c:v>83.151029121828998</c:v>
                </c:pt>
                <c:pt idx="62">
                  <c:v>83.146074510033998</c:v>
                </c:pt>
                <c:pt idx="63">
                  <c:v>83.144649149341006</c:v>
                </c:pt>
                <c:pt idx="64">
                  <c:v>83.141085498281996</c:v>
                </c:pt>
                <c:pt idx="65">
                  <c:v>83.135112086646004</c:v>
                </c:pt>
                <c:pt idx="66">
                  <c:v>83.131950234702998</c:v>
                </c:pt>
                <c:pt idx="67">
                  <c:v>83.127530870420998</c:v>
                </c:pt>
                <c:pt idx="68">
                  <c:v>83.122957052516995</c:v>
                </c:pt>
                <c:pt idx="69">
                  <c:v>83.118710757814995</c:v>
                </c:pt>
                <c:pt idx="70">
                  <c:v>83.114302600618004</c:v>
                </c:pt>
                <c:pt idx="71">
                  <c:v>83.109982562455002</c:v>
                </c:pt>
                <c:pt idx="72">
                  <c:v>83.109948363970005</c:v>
                </c:pt>
                <c:pt idx="73">
                  <c:v>83.105681006433002</c:v>
                </c:pt>
                <c:pt idx="74">
                  <c:v>83.101096599391994</c:v>
                </c:pt>
                <c:pt idx="75">
                  <c:v>83.096681662150999</c:v>
                </c:pt>
                <c:pt idx="76">
                  <c:v>83.096390695528996</c:v>
                </c:pt>
                <c:pt idx="77">
                  <c:v>83.093985180559997</c:v>
                </c:pt>
                <c:pt idx="78">
                  <c:v>83.089590382311002</c:v>
                </c:pt>
                <c:pt idx="79">
                  <c:v>83.098365955375002</c:v>
                </c:pt>
                <c:pt idx="80">
                  <c:v>83.102835288955006</c:v>
                </c:pt>
                <c:pt idx="81">
                  <c:v>83.104471136960996</c:v>
                </c:pt>
                <c:pt idx="82">
                  <c:v>83.104562880572999</c:v>
                </c:pt>
                <c:pt idx="83">
                  <c:v>83.108181642092006</c:v>
                </c:pt>
                <c:pt idx="84">
                  <c:v>83.114960553939</c:v>
                </c:pt>
                <c:pt idx="85">
                  <c:v>83.123187052770007</c:v>
                </c:pt>
                <c:pt idx="86">
                  <c:v>83.131150447224996</c:v>
                </c:pt>
                <c:pt idx="87">
                  <c:v>83.132248808396994</c:v>
                </c:pt>
                <c:pt idx="88">
                  <c:v>83.139274085362999</c:v>
                </c:pt>
                <c:pt idx="89">
                  <c:v>83.147476532423994</c:v>
                </c:pt>
                <c:pt idx="90">
                  <c:v>83.156925843184993</c:v>
                </c:pt>
                <c:pt idx="91">
                  <c:v>83.156946097981006</c:v>
                </c:pt>
                <c:pt idx="92">
                  <c:v>83.156978714513002</c:v>
                </c:pt>
                <c:pt idx="93">
                  <c:v>83.164849148146004</c:v>
                </c:pt>
                <c:pt idx="94">
                  <c:v>83.165141652017994</c:v>
                </c:pt>
                <c:pt idx="95">
                  <c:v>83.173790990971995</c:v>
                </c:pt>
                <c:pt idx="96">
                  <c:v>83.182401012818005</c:v>
                </c:pt>
                <c:pt idx="97">
                  <c:v>83.190992169962996</c:v>
                </c:pt>
                <c:pt idx="98">
                  <c:v>83.196759656756001</c:v>
                </c:pt>
                <c:pt idx="99">
                  <c:v>83.200387559955004</c:v>
                </c:pt>
                <c:pt idx="100">
                  <c:v>83.208899153637006</c:v>
                </c:pt>
                <c:pt idx="101">
                  <c:v>83.217434837046</c:v>
                </c:pt>
                <c:pt idx="102">
                  <c:v>83.225990808342999</c:v>
                </c:pt>
                <c:pt idx="103">
                  <c:v>83.234527396095999</c:v>
                </c:pt>
                <c:pt idx="104">
                  <c:v>83.234599443901999</c:v>
                </c:pt>
                <c:pt idx="105">
                  <c:v>83.235904755666994</c:v>
                </c:pt>
                <c:pt idx="106">
                  <c:v>83.243164488613004</c:v>
                </c:pt>
                <c:pt idx="107">
                  <c:v>83.251788978207003</c:v>
                </c:pt>
                <c:pt idx="108">
                  <c:v>83.254686523624002</c:v>
                </c:pt>
                <c:pt idx="109">
                  <c:v>83.260632367596997</c:v>
                </c:pt>
                <c:pt idx="110">
                  <c:v>83.269198526479002</c:v>
                </c:pt>
                <c:pt idx="111">
                  <c:v>83.277770219667005</c:v>
                </c:pt>
                <c:pt idx="112">
                  <c:v>83.286267302172007</c:v>
                </c:pt>
                <c:pt idx="113">
                  <c:v>83.286361418490003</c:v>
                </c:pt>
                <c:pt idx="114">
                  <c:v>83.294951581914006</c:v>
                </c:pt>
                <c:pt idx="115">
                  <c:v>83.303553337983004</c:v>
                </c:pt>
                <c:pt idx="116">
                  <c:v>83.310029164724995</c:v>
                </c:pt>
                <c:pt idx="117">
                  <c:v>83.312282702863996</c:v>
                </c:pt>
                <c:pt idx="118">
                  <c:v>83.314169054093995</c:v>
                </c:pt>
                <c:pt idx="119">
                  <c:v>83.320731099078003</c:v>
                </c:pt>
                <c:pt idx="120">
                  <c:v>83.328391388393001</c:v>
                </c:pt>
                <c:pt idx="121">
                  <c:v>83.329520403488004</c:v>
                </c:pt>
                <c:pt idx="122">
                  <c:v>83.338452095427996</c:v>
                </c:pt>
                <c:pt idx="123">
                  <c:v>83.346695992134997</c:v>
                </c:pt>
                <c:pt idx="124">
                  <c:v>83.346724644016007</c:v>
                </c:pt>
                <c:pt idx="125">
                  <c:v>83.346768721180993</c:v>
                </c:pt>
                <c:pt idx="126">
                  <c:v>83.355552569628003</c:v>
                </c:pt>
                <c:pt idx="127">
                  <c:v>83.355673725068996</c:v>
                </c:pt>
                <c:pt idx="128">
                  <c:v>83.362779721188005</c:v>
                </c:pt>
                <c:pt idx="129">
                  <c:v>83.363945174045995</c:v>
                </c:pt>
                <c:pt idx="130">
                  <c:v>83.371510333854999</c:v>
                </c:pt>
                <c:pt idx="131">
                  <c:v>83.379605079673993</c:v>
                </c:pt>
                <c:pt idx="132">
                  <c:v>83.387794363080005</c:v>
                </c:pt>
                <c:pt idx="133">
                  <c:v>83.395965027586001</c:v>
                </c:pt>
                <c:pt idx="134">
                  <c:v>83.404020511458</c:v>
                </c:pt>
                <c:pt idx="135">
                  <c:v>83.411318728424007</c:v>
                </c:pt>
                <c:pt idx="136">
                  <c:v>83.419302212532997</c:v>
                </c:pt>
                <c:pt idx="137">
                  <c:v>83.427246689439997</c:v>
                </c:pt>
                <c:pt idx="138">
                  <c:v>83.434330826799993</c:v>
                </c:pt>
                <c:pt idx="139">
                  <c:v>83.441901162571995</c:v>
                </c:pt>
                <c:pt idx="140">
                  <c:v>83.442198700141006</c:v>
                </c:pt>
                <c:pt idx="141">
                  <c:v>83.450313293215004</c:v>
                </c:pt>
                <c:pt idx="142">
                  <c:v>83.457777442424998</c:v>
                </c:pt>
                <c:pt idx="143">
                  <c:v>83.465961858121005</c:v>
                </c:pt>
                <c:pt idx="144">
                  <c:v>83.473996941159996</c:v>
                </c:pt>
                <c:pt idx="145">
                  <c:v>83.474720995596996</c:v>
                </c:pt>
                <c:pt idx="146">
                  <c:v>83.476277603534996</c:v>
                </c:pt>
                <c:pt idx="147">
                  <c:v>83.477204860027996</c:v>
                </c:pt>
                <c:pt idx="148">
                  <c:v>83.479037340236005</c:v>
                </c:pt>
                <c:pt idx="149">
                  <c:v>83.480947275689999</c:v>
                </c:pt>
                <c:pt idx="150">
                  <c:v>83.480969060117999</c:v>
                </c:pt>
                <c:pt idx="151">
                  <c:v>83.482638554312999</c:v>
                </c:pt>
                <c:pt idx="152">
                  <c:v>83.484276522692994</c:v>
                </c:pt>
                <c:pt idx="153">
                  <c:v>83.485791761551994</c:v>
                </c:pt>
                <c:pt idx="154">
                  <c:v>83.487234942949996</c:v>
                </c:pt>
                <c:pt idx="155">
                  <c:v>83.488608182763997</c:v>
                </c:pt>
                <c:pt idx="156">
                  <c:v>83.489834765295996</c:v>
                </c:pt>
                <c:pt idx="157">
                  <c:v>83.490985966720004</c:v>
                </c:pt>
                <c:pt idx="158">
                  <c:v>83.492147457162005</c:v>
                </c:pt>
                <c:pt idx="159">
                  <c:v>83.493183089317995</c:v>
                </c:pt>
                <c:pt idx="160">
                  <c:v>83.494407100786006</c:v>
                </c:pt>
                <c:pt idx="161">
                  <c:v>83.494407653809006</c:v>
                </c:pt>
                <c:pt idx="162">
                  <c:v>83.495601121663</c:v>
                </c:pt>
                <c:pt idx="163">
                  <c:v>83.496722008288998</c:v>
                </c:pt>
                <c:pt idx="164">
                  <c:v>83.498116407222994</c:v>
                </c:pt>
                <c:pt idx="165">
                  <c:v>83.499280241776006</c:v>
                </c:pt>
                <c:pt idx="166">
                  <c:v>83.500338963199994</c:v>
                </c:pt>
                <c:pt idx="167">
                  <c:v>83.501358078996006</c:v>
                </c:pt>
                <c:pt idx="168">
                  <c:v>83.501361560207002</c:v>
                </c:pt>
                <c:pt idx="169">
                  <c:v>83.502957783951999</c:v>
                </c:pt>
                <c:pt idx="170">
                  <c:v>83.503831348861993</c:v>
                </c:pt>
                <c:pt idx="171">
                  <c:v>83.504578119740003</c:v>
                </c:pt>
                <c:pt idx="172">
                  <c:v>83.505835869248003</c:v>
                </c:pt>
                <c:pt idx="173">
                  <c:v>83.507223617853001</c:v>
                </c:pt>
                <c:pt idx="174">
                  <c:v>83.507806458176006</c:v>
                </c:pt>
                <c:pt idx="175">
                  <c:v>83.508349742798998</c:v>
                </c:pt>
                <c:pt idx="176">
                  <c:v>83.510396551805997</c:v>
                </c:pt>
                <c:pt idx="177">
                  <c:v>83.510398007128998</c:v>
                </c:pt>
                <c:pt idx="178">
                  <c:v>83.509690375518005</c:v>
                </c:pt>
                <c:pt idx="179">
                  <c:v>83.508742461227996</c:v>
                </c:pt>
                <c:pt idx="180">
                  <c:v>83.508912274265001</c:v>
                </c:pt>
                <c:pt idx="181">
                  <c:v>83.508131201772002</c:v>
                </c:pt>
                <c:pt idx="182">
                  <c:v>83.506403147054002</c:v>
                </c:pt>
                <c:pt idx="183">
                  <c:v>83.506867701130005</c:v>
                </c:pt>
                <c:pt idx="184">
                  <c:v>83.507897329865997</c:v>
                </c:pt>
                <c:pt idx="185">
                  <c:v>83.507898953335996</c:v>
                </c:pt>
                <c:pt idx="186">
                  <c:v>83.509644245700002</c:v>
                </c:pt>
                <c:pt idx="187">
                  <c:v>83.511385704259993</c:v>
                </c:pt>
                <c:pt idx="188">
                  <c:v>83.511504712659999</c:v>
                </c:pt>
                <c:pt idx="189">
                  <c:v>83.513097996997999</c:v>
                </c:pt>
                <c:pt idx="190">
                  <c:v>83.514458626522995</c:v>
                </c:pt>
                <c:pt idx="191">
                  <c:v>83.514470482114007</c:v>
                </c:pt>
                <c:pt idx="192">
                  <c:v>83.514951078039005</c:v>
                </c:pt>
                <c:pt idx="193">
                  <c:v>83.515451198633002</c:v>
                </c:pt>
                <c:pt idx="194">
                  <c:v>83.516408846554</c:v>
                </c:pt>
                <c:pt idx="195">
                  <c:v>83.517275372046996</c:v>
                </c:pt>
                <c:pt idx="196">
                  <c:v>83.517096087286006</c:v>
                </c:pt>
                <c:pt idx="197">
                  <c:v>83.517747202116993</c:v>
                </c:pt>
                <c:pt idx="198">
                  <c:v>83.518193356132997</c:v>
                </c:pt>
                <c:pt idx="199">
                  <c:v>83.517982252902996</c:v>
                </c:pt>
                <c:pt idx="200">
                  <c:v>83.518409338940003</c:v>
                </c:pt>
                <c:pt idx="201">
                  <c:v>83.518687909275997</c:v>
                </c:pt>
                <c:pt idx="202">
                  <c:v>83.518687910203994</c:v>
                </c:pt>
                <c:pt idx="203">
                  <c:v>83.518398079148</c:v>
                </c:pt>
                <c:pt idx="204">
                  <c:v>83.518535397720996</c:v>
                </c:pt>
                <c:pt idx="205">
                  <c:v>83.518764619162994</c:v>
                </c:pt>
                <c:pt idx="206">
                  <c:v>83.518509408924999</c:v>
                </c:pt>
                <c:pt idx="207">
                  <c:v>83.518266260984007</c:v>
                </c:pt>
                <c:pt idx="208">
                  <c:v>83.518292623139004</c:v>
                </c:pt>
                <c:pt idx="209">
                  <c:v>83.518767189875007</c:v>
                </c:pt>
                <c:pt idx="210">
                  <c:v>83.518233337585002</c:v>
                </c:pt>
                <c:pt idx="211">
                  <c:v>83.518077228698999</c:v>
                </c:pt>
                <c:pt idx="212">
                  <c:v>83.518060324814996</c:v>
                </c:pt>
                <c:pt idx="213">
                  <c:v>83.519150077714997</c:v>
                </c:pt>
                <c:pt idx="214">
                  <c:v>83.517933124734995</c:v>
                </c:pt>
                <c:pt idx="215">
                  <c:v>83.517872121395001</c:v>
                </c:pt>
                <c:pt idx="216">
                  <c:v>83.517831969913004</c:v>
                </c:pt>
                <c:pt idx="217">
                  <c:v>83.519502425973997</c:v>
                </c:pt>
                <c:pt idx="218">
                  <c:v>83.517731657455002</c:v>
                </c:pt>
                <c:pt idx="219">
                  <c:v>83.519829562050006</c:v>
                </c:pt>
                <c:pt idx="220">
                  <c:v>83.517721225681996</c:v>
                </c:pt>
                <c:pt idx="221">
                  <c:v>83.519774172425997</c:v>
                </c:pt>
                <c:pt idx="222">
                  <c:v>83.519773322041004</c:v>
                </c:pt>
                <c:pt idx="223">
                  <c:v>83.517139740345996</c:v>
                </c:pt>
                <c:pt idx="224">
                  <c:v>83.517223049755998</c:v>
                </c:pt>
                <c:pt idx="225">
                  <c:v>83.517015199355001</c:v>
                </c:pt>
                <c:pt idx="226">
                  <c:v>83.516882967781996</c:v>
                </c:pt>
                <c:pt idx="227">
                  <c:v>83.517098217037997</c:v>
                </c:pt>
                <c:pt idx="228">
                  <c:v>83.51681718207</c:v>
                </c:pt>
                <c:pt idx="229">
                  <c:v>83.517081083457001</c:v>
                </c:pt>
                <c:pt idx="230">
                  <c:v>83.516819861440993</c:v>
                </c:pt>
                <c:pt idx="231">
                  <c:v>83.516667704956006</c:v>
                </c:pt>
                <c:pt idx="232">
                  <c:v>83.516325696276994</c:v>
                </c:pt>
                <c:pt idx="233">
                  <c:v>83.516806404150003</c:v>
                </c:pt>
                <c:pt idx="234">
                  <c:v>83.516554654662997</c:v>
                </c:pt>
                <c:pt idx="235">
                  <c:v>83.516202096827001</c:v>
                </c:pt>
                <c:pt idx="236">
                  <c:v>83.515817258884994</c:v>
                </c:pt>
                <c:pt idx="237">
                  <c:v>83.515777979337003</c:v>
                </c:pt>
                <c:pt idx="238">
                  <c:v>83.516182883905003</c:v>
                </c:pt>
                <c:pt idx="239">
                  <c:v>83.51563415167</c:v>
                </c:pt>
                <c:pt idx="240">
                  <c:v>83.516187024971998</c:v>
                </c:pt>
                <c:pt idx="241">
                  <c:v>83.516187877191001</c:v>
                </c:pt>
                <c:pt idx="242">
                  <c:v>83.596035740527</c:v>
                </c:pt>
                <c:pt idx="243">
                  <c:v>83.684997558594006</c:v>
                </c:pt>
                <c:pt idx="244">
                  <c:v>83.76000213623</c:v>
                </c:pt>
                <c:pt idx="245">
                  <c:v>83.766108565002995</c:v>
                </c:pt>
                <c:pt idx="246">
                  <c:v>83.866096496577995</c:v>
                </c:pt>
                <c:pt idx="247">
                  <c:v>83.917977341465004</c:v>
                </c:pt>
                <c:pt idx="248">
                  <c:v>83.919998168974004</c:v>
                </c:pt>
                <c:pt idx="249">
                  <c:v>83.879997253417997</c:v>
                </c:pt>
                <c:pt idx="250">
                  <c:v>84.110000610352003</c:v>
                </c:pt>
                <c:pt idx="251">
                  <c:v>84.11499786377</c:v>
                </c:pt>
                <c:pt idx="252">
                  <c:v>84.120002746580994</c:v>
                </c:pt>
                <c:pt idx="253">
                  <c:v>84.180000305175994</c:v>
                </c:pt>
                <c:pt idx="254">
                  <c:v>84.180000305175994</c:v>
                </c:pt>
                <c:pt idx="255">
                  <c:v>84.180000305175994</c:v>
                </c:pt>
                <c:pt idx="256">
                  <c:v>83.770915100788002</c:v>
                </c:pt>
                <c:pt idx="257">
                  <c:v>83.760593036101994</c:v>
                </c:pt>
                <c:pt idx="258">
                  <c:v>83.730574876827006</c:v>
                </c:pt>
                <c:pt idx="259">
                  <c:v>83.736437572922995</c:v>
                </c:pt>
                <c:pt idx="260">
                  <c:v>83.738473405362996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CEBE-4FC3-BD7E-330D4E519333}"/>
            </c:ext>
          </c:extLst>
        </c:ser>
        <c:ser>
          <c:idx val="7"/>
          <c:order val="1"/>
          <c:tx>
            <c:v>WSPL_MNQ</c:v>
          </c:tx>
          <c:spPr>
            <a:ln w="12700" cap="rnd">
              <a:solidFill>
                <a:schemeClr val="accent2"/>
              </a:solidFill>
              <a:prstDash val="sysDash"/>
              <a:round/>
            </a:ln>
            <a:effectLst/>
          </c:spPr>
          <c:marker>
            <c:symbol val="none"/>
          </c:marker>
          <c:xVal>
            <c:numRef>
              <c:f>'WSPL_2D-Model_IST'!$K$4:$K$264</c:f>
              <c:numCache>
                <c:formatCode>0.00</c:formatCode>
                <c:ptCount val="261"/>
                <c:pt idx="0">
                  <c:v>0</c:v>
                </c:pt>
                <c:pt idx="1">
                  <c:v>3.6596042004067</c:v>
                </c:pt>
                <c:pt idx="2">
                  <c:v>8.5657214232392</c:v>
                </c:pt>
                <c:pt idx="3">
                  <c:v>13.369877344439001</c:v>
                </c:pt>
                <c:pt idx="4">
                  <c:v>15.847956278437</c:v>
                </c:pt>
                <c:pt idx="5">
                  <c:v>17.889664939239001</c:v>
                </c:pt>
                <c:pt idx="6">
                  <c:v>21.71491392886</c:v>
                </c:pt>
                <c:pt idx="7">
                  <c:v>24.552432224663999</c:v>
                </c:pt>
                <c:pt idx="8">
                  <c:v>27.391554350054001</c:v>
                </c:pt>
                <c:pt idx="9">
                  <c:v>30.402082170656001</c:v>
                </c:pt>
                <c:pt idx="10">
                  <c:v>30.471673777199999</c:v>
                </c:pt>
                <c:pt idx="11">
                  <c:v>31.449919559354001</c:v>
                </c:pt>
                <c:pt idx="12">
                  <c:v>33.584231981446003</c:v>
                </c:pt>
                <c:pt idx="13">
                  <c:v>37.204971148459002</c:v>
                </c:pt>
                <c:pt idx="14">
                  <c:v>37.938721386075997</c:v>
                </c:pt>
                <c:pt idx="15">
                  <c:v>40.937458478631001</c:v>
                </c:pt>
                <c:pt idx="16">
                  <c:v>41.543771159020999</c:v>
                </c:pt>
                <c:pt idx="17">
                  <c:v>43.644121733275</c:v>
                </c:pt>
                <c:pt idx="18">
                  <c:v>45.731501265511</c:v>
                </c:pt>
                <c:pt idx="19">
                  <c:v>45.896522593728001</c:v>
                </c:pt>
                <c:pt idx="20">
                  <c:v>45.917087456234</c:v>
                </c:pt>
                <c:pt idx="21">
                  <c:v>49.540373220608998</c:v>
                </c:pt>
                <c:pt idx="22">
                  <c:v>54.250788020915998</c:v>
                </c:pt>
                <c:pt idx="23">
                  <c:v>58.940775303928</c:v>
                </c:pt>
                <c:pt idx="24">
                  <c:v>63.637294895159997</c:v>
                </c:pt>
                <c:pt idx="25">
                  <c:v>66.324500382102002</c:v>
                </c:pt>
                <c:pt idx="26">
                  <c:v>68.383758920443</c:v>
                </c:pt>
                <c:pt idx="27">
                  <c:v>73.069730858550997</c:v>
                </c:pt>
                <c:pt idx="28">
                  <c:v>78.139435834075996</c:v>
                </c:pt>
                <c:pt idx="29">
                  <c:v>83.205701782321</c:v>
                </c:pt>
                <c:pt idx="30">
                  <c:v>88.101214282244001</c:v>
                </c:pt>
                <c:pt idx="31">
                  <c:v>88.199670445487996</c:v>
                </c:pt>
                <c:pt idx="32">
                  <c:v>93.242986440402007</c:v>
                </c:pt>
                <c:pt idx="33">
                  <c:v>95.709311164287996</c:v>
                </c:pt>
                <c:pt idx="34">
                  <c:v>98.291644693386004</c:v>
                </c:pt>
                <c:pt idx="35">
                  <c:v>103.3463424287</c:v>
                </c:pt>
                <c:pt idx="36">
                  <c:v>108.32566509030001</c:v>
                </c:pt>
                <c:pt idx="37">
                  <c:v>113.37349716919</c:v>
                </c:pt>
                <c:pt idx="38">
                  <c:v>118.42764068035</c:v>
                </c:pt>
                <c:pt idx="39">
                  <c:v>123.27467729639</c:v>
                </c:pt>
                <c:pt idx="40">
                  <c:v>123.41356152916001</c:v>
                </c:pt>
                <c:pt idx="41">
                  <c:v>128.45370759190999</c:v>
                </c:pt>
                <c:pt idx="42">
                  <c:v>133.50069381322999</c:v>
                </c:pt>
                <c:pt idx="43">
                  <c:v>138.55278227323001</c:v>
                </c:pt>
                <c:pt idx="44">
                  <c:v>143.5394121381</c:v>
                </c:pt>
                <c:pt idx="45">
                  <c:v>148.58761394634001</c:v>
                </c:pt>
                <c:pt idx="46">
                  <c:v>153.63398081642001</c:v>
                </c:pt>
                <c:pt idx="47">
                  <c:v>158.61830561727001</c:v>
                </c:pt>
                <c:pt idx="48">
                  <c:v>163.66621777909</c:v>
                </c:pt>
                <c:pt idx="49">
                  <c:v>168.55038050248001</c:v>
                </c:pt>
                <c:pt idx="50">
                  <c:v>168.70801763608</c:v>
                </c:pt>
                <c:pt idx="51">
                  <c:v>173.76013857359001</c:v>
                </c:pt>
                <c:pt idx="52">
                  <c:v>178.75407898371</c:v>
                </c:pt>
                <c:pt idx="53">
                  <c:v>183.80239964704</c:v>
                </c:pt>
                <c:pt idx="54">
                  <c:v>188.79518743692</c:v>
                </c:pt>
                <c:pt idx="55">
                  <c:v>193.85009092723999</c:v>
                </c:pt>
                <c:pt idx="56">
                  <c:v>198.88929128276999</c:v>
                </c:pt>
                <c:pt idx="57">
                  <c:v>203.88378349204999</c:v>
                </c:pt>
                <c:pt idx="58">
                  <c:v>208.94518436065999</c:v>
                </c:pt>
                <c:pt idx="59">
                  <c:v>213.99958492736999</c:v>
                </c:pt>
                <c:pt idx="60">
                  <c:v>218.90335956771</c:v>
                </c:pt>
                <c:pt idx="61">
                  <c:v>218.98665311393</c:v>
                </c:pt>
                <c:pt idx="62">
                  <c:v>224.04163984959001</c:v>
                </c:pt>
                <c:pt idx="63">
                  <c:v>225.48941137415</c:v>
                </c:pt>
                <c:pt idx="64">
                  <c:v>229.09662658607999</c:v>
                </c:pt>
                <c:pt idx="65">
                  <c:v>234.074848914</c:v>
                </c:pt>
                <c:pt idx="66">
                  <c:v>239.16143264226</c:v>
                </c:pt>
                <c:pt idx="67">
                  <c:v>244.18630776808999</c:v>
                </c:pt>
                <c:pt idx="68">
                  <c:v>249.21871079587001</c:v>
                </c:pt>
                <c:pt idx="69">
                  <c:v>254.23605801881001</c:v>
                </c:pt>
                <c:pt idx="70">
                  <c:v>259.26093314400998</c:v>
                </c:pt>
                <c:pt idx="71">
                  <c:v>264.24203622389001</c:v>
                </c:pt>
                <c:pt idx="72">
                  <c:v>264.28703238577998</c:v>
                </c:pt>
                <c:pt idx="73">
                  <c:v>269.29626998611002</c:v>
                </c:pt>
                <c:pt idx="74">
                  <c:v>274.32174280659001</c:v>
                </c:pt>
                <c:pt idx="75">
                  <c:v>279.33909801700003</c:v>
                </c:pt>
                <c:pt idx="76">
                  <c:v>279.87690204738999</c:v>
                </c:pt>
                <c:pt idx="77">
                  <c:v>284.42265258357997</c:v>
                </c:pt>
                <c:pt idx="78">
                  <c:v>289.44083729485999</c:v>
                </c:pt>
                <c:pt idx="79">
                  <c:v>294.45001825459002</c:v>
                </c:pt>
                <c:pt idx="80">
                  <c:v>298.08001909219001</c:v>
                </c:pt>
                <c:pt idx="81">
                  <c:v>299.39393091545998</c:v>
                </c:pt>
                <c:pt idx="82">
                  <c:v>299.44146956226001</c:v>
                </c:pt>
                <c:pt idx="83">
                  <c:v>301.18759821812</c:v>
                </c:pt>
                <c:pt idx="84">
                  <c:v>304.47123461856</c:v>
                </c:pt>
                <c:pt idx="85">
                  <c:v>309.4725876521</c:v>
                </c:pt>
                <c:pt idx="86">
                  <c:v>314.47545421478998</c:v>
                </c:pt>
                <c:pt idx="87">
                  <c:v>315.16159366980003</c:v>
                </c:pt>
                <c:pt idx="88">
                  <c:v>319.48046343327002</c:v>
                </c:pt>
                <c:pt idx="89">
                  <c:v>324.48581322547</c:v>
                </c:pt>
                <c:pt idx="90">
                  <c:v>329.53906918103002</c:v>
                </c:pt>
                <c:pt idx="91">
                  <c:v>329.54989453456</c:v>
                </c:pt>
                <c:pt idx="92">
                  <c:v>329.56987338151998</c:v>
                </c:pt>
                <c:pt idx="93">
                  <c:v>334.38765607127999</c:v>
                </c:pt>
                <c:pt idx="94">
                  <c:v>334.55241446193997</c:v>
                </c:pt>
                <c:pt idx="95">
                  <c:v>339.54765146900002</c:v>
                </c:pt>
                <c:pt idx="96">
                  <c:v>344.55402376655002</c:v>
                </c:pt>
                <c:pt idx="97">
                  <c:v>349.55697485778001</c:v>
                </c:pt>
                <c:pt idx="98">
                  <c:v>352.67130157599001</c:v>
                </c:pt>
                <c:pt idx="99">
                  <c:v>354.61972934244</c:v>
                </c:pt>
                <c:pt idx="100">
                  <c:v>359.62322654244002</c:v>
                </c:pt>
                <c:pt idx="101">
                  <c:v>364.62672374042</c:v>
                </c:pt>
                <c:pt idx="102">
                  <c:v>369.63061853798001</c:v>
                </c:pt>
                <c:pt idx="103">
                  <c:v>374.58296053063998</c:v>
                </c:pt>
                <c:pt idx="104">
                  <c:v>374.62584090327999</c:v>
                </c:pt>
                <c:pt idx="105">
                  <c:v>375.39326592910999</c:v>
                </c:pt>
                <c:pt idx="106">
                  <c:v>379.62958135533</c:v>
                </c:pt>
                <c:pt idx="107">
                  <c:v>384.62549572936001</c:v>
                </c:pt>
                <c:pt idx="108">
                  <c:v>386.29670105366</c:v>
                </c:pt>
                <c:pt idx="109">
                  <c:v>389.68918413646998</c:v>
                </c:pt>
                <c:pt idx="110">
                  <c:v>394.68912833927999</c:v>
                </c:pt>
                <c:pt idx="111">
                  <c:v>399.68441014671998</c:v>
                </c:pt>
                <c:pt idx="112">
                  <c:v>404.62234801531997</c:v>
                </c:pt>
                <c:pt idx="113">
                  <c:v>404.67924960686003</c:v>
                </c:pt>
                <c:pt idx="114">
                  <c:v>409.72802604761</c:v>
                </c:pt>
                <c:pt idx="115">
                  <c:v>414.72167850288997</c:v>
                </c:pt>
                <c:pt idx="116">
                  <c:v>418.44421175257997</c:v>
                </c:pt>
                <c:pt idx="117">
                  <c:v>419.71607421268999</c:v>
                </c:pt>
                <c:pt idx="118">
                  <c:v>420.85506601982001</c:v>
                </c:pt>
                <c:pt idx="119">
                  <c:v>424.76758963662002</c:v>
                </c:pt>
                <c:pt idx="120">
                  <c:v>429.13740697282998</c:v>
                </c:pt>
                <c:pt idx="121">
                  <c:v>429.76465657695002</c:v>
                </c:pt>
                <c:pt idx="122">
                  <c:v>434.75500123923001</c:v>
                </c:pt>
                <c:pt idx="123">
                  <c:v>439.79700404302997</c:v>
                </c:pt>
                <c:pt idx="124">
                  <c:v>439.81430085377002</c:v>
                </c:pt>
                <c:pt idx="125">
                  <c:v>439.83927386603</c:v>
                </c:pt>
                <c:pt idx="126">
                  <c:v>444.72182931591999</c:v>
                </c:pt>
                <c:pt idx="127">
                  <c:v>444.79316821268998</c:v>
                </c:pt>
                <c:pt idx="128">
                  <c:v>449.09332905842001</c:v>
                </c:pt>
                <c:pt idx="129">
                  <c:v>449.79025413583003</c:v>
                </c:pt>
                <c:pt idx="130">
                  <c:v>454.83993595148002</c:v>
                </c:pt>
                <c:pt idx="131">
                  <c:v>459.85697618567002</c:v>
                </c:pt>
                <c:pt idx="132">
                  <c:v>464.86141126221997</c:v>
                </c:pt>
                <c:pt idx="133">
                  <c:v>469.86798823741998</c:v>
                </c:pt>
                <c:pt idx="134">
                  <c:v>474.87028141665002</c:v>
                </c:pt>
                <c:pt idx="135">
                  <c:v>479.90968895046001</c:v>
                </c:pt>
                <c:pt idx="136">
                  <c:v>484.91192543889002</c:v>
                </c:pt>
                <c:pt idx="137">
                  <c:v>489.91475664550001</c:v>
                </c:pt>
                <c:pt idx="138">
                  <c:v>494.95900299759001</c:v>
                </c:pt>
                <c:pt idx="139">
                  <c:v>499.78900738811001</c:v>
                </c:pt>
                <c:pt idx="140">
                  <c:v>499.96854261046002</c:v>
                </c:pt>
                <c:pt idx="141">
                  <c:v>504.97168923074003</c:v>
                </c:pt>
                <c:pt idx="142">
                  <c:v>509.98984556327002</c:v>
                </c:pt>
                <c:pt idx="143">
                  <c:v>514.99791866500004</c:v>
                </c:pt>
                <c:pt idx="144">
                  <c:v>519.99866700108998</c:v>
                </c:pt>
                <c:pt idx="145">
                  <c:v>524.93422883452001</c:v>
                </c:pt>
                <c:pt idx="146">
                  <c:v>529.83379754297005</c:v>
                </c:pt>
                <c:pt idx="147">
                  <c:v>534.77852460925999</c:v>
                </c:pt>
                <c:pt idx="148">
                  <c:v>539.69259692757998</c:v>
                </c:pt>
                <c:pt idx="149">
                  <c:v>544.49678412787</c:v>
                </c:pt>
                <c:pt idx="150">
                  <c:v>544.58870516572995</c:v>
                </c:pt>
                <c:pt idx="151">
                  <c:v>549.50977487933994</c:v>
                </c:pt>
                <c:pt idx="152">
                  <c:v>554.43538359783997</c:v>
                </c:pt>
                <c:pt idx="153">
                  <c:v>559.35619526674998</c:v>
                </c:pt>
                <c:pt idx="154">
                  <c:v>564.27700693588997</c:v>
                </c:pt>
                <c:pt idx="155">
                  <c:v>569.19781860479998</c:v>
                </c:pt>
                <c:pt idx="156">
                  <c:v>574.10418279404996</c:v>
                </c:pt>
                <c:pt idx="157">
                  <c:v>578.99972998678004</c:v>
                </c:pt>
                <c:pt idx="158">
                  <c:v>583.90246369252998</c:v>
                </c:pt>
                <c:pt idx="159">
                  <c:v>588.87395700499997</c:v>
                </c:pt>
                <c:pt idx="160">
                  <c:v>593.77078133478994</c:v>
                </c:pt>
                <c:pt idx="161">
                  <c:v>593.77314854523001</c:v>
                </c:pt>
                <c:pt idx="162">
                  <c:v>598.67509793478996</c:v>
                </c:pt>
                <c:pt idx="163">
                  <c:v>603.57770750693999</c:v>
                </c:pt>
                <c:pt idx="164">
                  <c:v>608.54786157996</c:v>
                </c:pt>
                <c:pt idx="165">
                  <c:v>613.43933373968002</c:v>
                </c:pt>
                <c:pt idx="166">
                  <c:v>618.34154142982004</c:v>
                </c:pt>
                <c:pt idx="167">
                  <c:v>623.24058056684999</c:v>
                </c:pt>
                <c:pt idx="168">
                  <c:v>623.25125114605999</c:v>
                </c:pt>
                <c:pt idx="169">
                  <c:v>628.21064355996998</c:v>
                </c:pt>
                <c:pt idx="170">
                  <c:v>633.10919327066995</c:v>
                </c:pt>
                <c:pt idx="171">
                  <c:v>638.01152652039002</c:v>
                </c:pt>
                <c:pt idx="172">
                  <c:v>642.94392848568998</c:v>
                </c:pt>
                <c:pt idx="173">
                  <c:v>647.8687352984</c:v>
                </c:pt>
                <c:pt idx="174">
                  <c:v>652.77152600611998</c:v>
                </c:pt>
                <c:pt idx="175">
                  <c:v>657.67072104383999</c:v>
                </c:pt>
                <c:pt idx="176">
                  <c:v>662.63597939220006</c:v>
                </c:pt>
                <c:pt idx="177">
                  <c:v>662.64960771828999</c:v>
                </c:pt>
                <c:pt idx="178">
                  <c:v>667.53524953265003</c:v>
                </c:pt>
                <c:pt idx="179">
                  <c:v>672.43451988286995</c:v>
                </c:pt>
                <c:pt idx="180">
                  <c:v>677.39196896494002</c:v>
                </c:pt>
                <c:pt idx="181">
                  <c:v>682.29823493393997</c:v>
                </c:pt>
                <c:pt idx="182">
                  <c:v>686.32681908884001</c:v>
                </c:pt>
                <c:pt idx="183">
                  <c:v>687.21360578328995</c:v>
                </c:pt>
                <c:pt idx="184">
                  <c:v>692.10588888740995</c:v>
                </c:pt>
                <c:pt idx="185">
                  <c:v>692.20176529919001</c:v>
                </c:pt>
                <c:pt idx="186">
                  <c:v>697.11792118461005</c:v>
                </c:pt>
                <c:pt idx="187">
                  <c:v>702.04122505417001</c:v>
                </c:pt>
                <c:pt idx="188">
                  <c:v>707.02120665929999</c:v>
                </c:pt>
                <c:pt idx="189">
                  <c:v>711.94733690993996</c:v>
                </c:pt>
                <c:pt idx="190">
                  <c:v>716.81217351763996</c:v>
                </c:pt>
                <c:pt idx="191">
                  <c:v>716.86781081106005</c:v>
                </c:pt>
                <c:pt idx="192">
                  <c:v>721.82306960446999</c:v>
                </c:pt>
                <c:pt idx="193">
                  <c:v>726.78221995061006</c:v>
                </c:pt>
                <c:pt idx="194">
                  <c:v>731.70876181611004</c:v>
                </c:pt>
                <c:pt idx="195">
                  <c:v>736.63726285273003</c:v>
                </c:pt>
                <c:pt idx="196">
                  <c:v>741.62435710270995</c:v>
                </c:pt>
                <c:pt idx="197">
                  <c:v>746.54627249193004</c:v>
                </c:pt>
                <c:pt idx="198">
                  <c:v>751.45618982417</c:v>
                </c:pt>
                <c:pt idx="199">
                  <c:v>756.44183764539002</c:v>
                </c:pt>
                <c:pt idx="200">
                  <c:v>761.36617101473996</c:v>
                </c:pt>
                <c:pt idx="201">
                  <c:v>766.28268798270994</c:v>
                </c:pt>
                <c:pt idx="202">
                  <c:v>766.28374617161001</c:v>
                </c:pt>
                <c:pt idx="203">
                  <c:v>771.26159469588004</c:v>
                </c:pt>
                <c:pt idx="204">
                  <c:v>775.75237257830997</c:v>
                </c:pt>
                <c:pt idx="205">
                  <c:v>776.17797193884996</c:v>
                </c:pt>
                <c:pt idx="206">
                  <c:v>776.74372443476</c:v>
                </c:pt>
                <c:pt idx="207">
                  <c:v>781.14906244212</c:v>
                </c:pt>
                <c:pt idx="208">
                  <c:v>785.00352441861003</c:v>
                </c:pt>
                <c:pt idx="209">
                  <c:v>786.05762350429995</c:v>
                </c:pt>
                <c:pt idx="210">
                  <c:v>787.26237352093005</c:v>
                </c:pt>
                <c:pt idx="211">
                  <c:v>791.02871400802997</c:v>
                </c:pt>
                <c:pt idx="212">
                  <c:v>793.86202387373999</c:v>
                </c:pt>
                <c:pt idx="213">
                  <c:v>795.94533445468005</c:v>
                </c:pt>
                <c:pt idx="214">
                  <c:v>798.71412866475998</c:v>
                </c:pt>
                <c:pt idx="215">
                  <c:v>800.91618175372002</c:v>
                </c:pt>
                <c:pt idx="216">
                  <c:v>802.57272312956002</c:v>
                </c:pt>
                <c:pt idx="217">
                  <c:v>805.83293959175001</c:v>
                </c:pt>
                <c:pt idx="218">
                  <c:v>810.81149093270994</c:v>
                </c:pt>
                <c:pt idx="219">
                  <c:v>815.72054472965999</c:v>
                </c:pt>
                <c:pt idx="220">
                  <c:v>820.69119862153002</c:v>
                </c:pt>
                <c:pt idx="221">
                  <c:v>825.54445998045003</c:v>
                </c:pt>
                <c:pt idx="222">
                  <c:v>825.60080957984997</c:v>
                </c:pt>
                <c:pt idx="223">
                  <c:v>828.95495364576004</c:v>
                </c:pt>
                <c:pt idx="224">
                  <c:v>830.57671691988003</c:v>
                </c:pt>
                <c:pt idx="225">
                  <c:v>835.49952416111</c:v>
                </c:pt>
                <c:pt idx="226">
                  <c:v>838.42878168158995</c:v>
                </c:pt>
                <c:pt idx="227">
                  <c:v>840.42282245278</c:v>
                </c:pt>
                <c:pt idx="228">
                  <c:v>840.93280888987999</c:v>
                </c:pt>
                <c:pt idx="229">
                  <c:v>845.41029614246997</c:v>
                </c:pt>
                <c:pt idx="230">
                  <c:v>850.34277648396005</c:v>
                </c:pt>
                <c:pt idx="231">
                  <c:v>855.26048984515</c:v>
                </c:pt>
                <c:pt idx="232">
                  <c:v>860.19093850335003</c:v>
                </c:pt>
                <c:pt idx="233">
                  <c:v>865.17895824752998</c:v>
                </c:pt>
                <c:pt idx="234">
                  <c:v>870.10330721586001</c:v>
                </c:pt>
                <c:pt idx="235">
                  <c:v>875.03530752820996</c:v>
                </c:pt>
                <c:pt idx="236">
                  <c:v>879.96742908100998</c:v>
                </c:pt>
                <c:pt idx="237">
                  <c:v>880.53170552108998</c:v>
                </c:pt>
                <c:pt idx="238">
                  <c:v>884.8910004608</c:v>
                </c:pt>
                <c:pt idx="239">
                  <c:v>886.00627690307999</c:v>
                </c:pt>
                <c:pt idx="240">
                  <c:v>889.8731410012</c:v>
                </c:pt>
                <c:pt idx="241">
                  <c:v>889.87976817542005</c:v>
                </c:pt>
                <c:pt idx="242">
                  <c:v>895.89640049339005</c:v>
                </c:pt>
                <c:pt idx="243">
                  <c:v>901.91365078777005</c:v>
                </c:pt>
                <c:pt idx="244">
                  <c:v>905.45367413509996</c:v>
                </c:pt>
                <c:pt idx="245">
                  <c:v>905.61795602224004</c:v>
                </c:pt>
                <c:pt idx="246">
                  <c:v>908.98787252792999</c:v>
                </c:pt>
                <c:pt idx="247">
                  <c:v>914.01544374295997</c:v>
                </c:pt>
                <c:pt idx="248">
                  <c:v>914.08709183468</c:v>
                </c:pt>
                <c:pt idx="249">
                  <c:v>917.52735617459996</c:v>
                </c:pt>
                <c:pt idx="250">
                  <c:v>921.02083261436997</c:v>
                </c:pt>
                <c:pt idx="251">
                  <c:v>925.99252543334001</c:v>
                </c:pt>
                <c:pt idx="252">
                  <c:v>930.76870361464</c:v>
                </c:pt>
                <c:pt idx="253">
                  <c:v>935.93879206752001</c:v>
                </c:pt>
                <c:pt idx="254">
                  <c:v>940.91034539638997</c:v>
                </c:pt>
                <c:pt idx="255">
                  <c:v>945.88367539583999</c:v>
                </c:pt>
                <c:pt idx="256">
                  <c:v>949.87528898011999</c:v>
                </c:pt>
                <c:pt idx="257">
                  <c:v>949.97588646712995</c:v>
                </c:pt>
                <c:pt idx="258">
                  <c:v>954.06843886575996</c:v>
                </c:pt>
                <c:pt idx="259">
                  <c:v>958.99907516364999</c:v>
                </c:pt>
                <c:pt idx="260">
                  <c:v>963.88507128815002</c:v>
                </c:pt>
              </c:numCache>
            </c:numRef>
          </c:xVal>
          <c:yVal>
            <c:numRef>
              <c:f>'WSPL_2D-Model_IST'!$M$4:$M$264</c:f>
              <c:numCache>
                <c:formatCode>0.00</c:formatCode>
                <c:ptCount val="261"/>
                <c:pt idx="0">
                  <c:v>83.348651625100004</c:v>
                </c:pt>
                <c:pt idx="1">
                  <c:v>83.329670953412005</c:v>
                </c:pt>
                <c:pt idx="2">
                  <c:v>83.524884820362999</c:v>
                </c:pt>
                <c:pt idx="3">
                  <c:v>83.570503685120997</c:v>
                </c:pt>
                <c:pt idx="4">
                  <c:v>83.576613310338999</c:v>
                </c:pt>
                <c:pt idx="5">
                  <c:v>83.581477189804005</c:v>
                </c:pt>
                <c:pt idx="6">
                  <c:v>83.587600929339004</c:v>
                </c:pt>
                <c:pt idx="7">
                  <c:v>83.587854320497001</c:v>
                </c:pt>
                <c:pt idx="8">
                  <c:v>83.588188411591005</c:v>
                </c:pt>
                <c:pt idx="9">
                  <c:v>83.588997069735996</c:v>
                </c:pt>
                <c:pt idx="10">
                  <c:v>83.588972000050006</c:v>
                </c:pt>
                <c:pt idx="11">
                  <c:v>83.588972000050006</c:v>
                </c:pt>
                <c:pt idx="12">
                  <c:v>83.58886700843</c:v>
                </c:pt>
                <c:pt idx="13">
                  <c:v>83.588785665396998</c:v>
                </c:pt>
                <c:pt idx="14">
                  <c:v>83.588959286188</c:v>
                </c:pt>
                <c:pt idx="15">
                  <c:v>83.589634545316997</c:v>
                </c:pt>
                <c:pt idx="16">
                  <c:v>83.589624444221002</c:v>
                </c:pt>
                <c:pt idx="17">
                  <c:v>83.589648824769</c:v>
                </c:pt>
                <c:pt idx="18">
                  <c:v>83.589652438909994</c:v>
                </c:pt>
                <c:pt idx="19">
                  <c:v>83.589656850706007</c:v>
                </c:pt>
                <c:pt idx="20">
                  <c:v>83.589656823922994</c:v>
                </c:pt>
                <c:pt idx="21">
                  <c:v>83.589889526367003</c:v>
                </c:pt>
                <c:pt idx="22">
                  <c:v>83.590049743652003</c:v>
                </c:pt>
                <c:pt idx="23">
                  <c:v>83.590273212867004</c:v>
                </c:pt>
                <c:pt idx="24">
                  <c:v>83.590286254882997</c:v>
                </c:pt>
                <c:pt idx="25">
                  <c:v>83.590441988202002</c:v>
                </c:pt>
                <c:pt idx="26">
                  <c:v>83.590564300582002</c:v>
                </c:pt>
                <c:pt idx="27">
                  <c:v>83.590623914071998</c:v>
                </c:pt>
                <c:pt idx="28">
                  <c:v>83.590698242187997</c:v>
                </c:pt>
                <c:pt idx="29">
                  <c:v>83.59073638916</c:v>
                </c:pt>
                <c:pt idx="30">
                  <c:v>83.590803855993997</c:v>
                </c:pt>
                <c:pt idx="31">
                  <c:v>83.590805053710994</c:v>
                </c:pt>
                <c:pt idx="32">
                  <c:v>83.590835571289006</c:v>
                </c:pt>
                <c:pt idx="33">
                  <c:v>83.590872841714997</c:v>
                </c:pt>
                <c:pt idx="34">
                  <c:v>83.590911865234006</c:v>
                </c:pt>
                <c:pt idx="35">
                  <c:v>83.590934753417997</c:v>
                </c:pt>
                <c:pt idx="36">
                  <c:v>83.591011047362997</c:v>
                </c:pt>
                <c:pt idx="37">
                  <c:v>83.591033935547003</c:v>
                </c:pt>
                <c:pt idx="38">
                  <c:v>83.591102600097997</c:v>
                </c:pt>
                <c:pt idx="39">
                  <c:v>83.591132271890004</c:v>
                </c:pt>
                <c:pt idx="40">
                  <c:v>83.591133117675994</c:v>
                </c:pt>
                <c:pt idx="41">
                  <c:v>83.591194152832003</c:v>
                </c:pt>
                <c:pt idx="42">
                  <c:v>83.591232299805</c:v>
                </c:pt>
                <c:pt idx="43">
                  <c:v>83.591293334960994</c:v>
                </c:pt>
                <c:pt idx="44">
                  <c:v>83.591331481934006</c:v>
                </c:pt>
                <c:pt idx="45">
                  <c:v>83.591384887695</c:v>
                </c:pt>
                <c:pt idx="46">
                  <c:v>83.591423034667997</c:v>
                </c:pt>
                <c:pt idx="47">
                  <c:v>83.59147644043</c:v>
                </c:pt>
                <c:pt idx="48">
                  <c:v>83.591514067179006</c:v>
                </c:pt>
                <c:pt idx="49">
                  <c:v>83.591566074129005</c:v>
                </c:pt>
                <c:pt idx="50">
                  <c:v>83.591567993164006</c:v>
                </c:pt>
                <c:pt idx="51">
                  <c:v>83.591606140137003</c:v>
                </c:pt>
                <c:pt idx="52">
                  <c:v>83.591659030949998</c:v>
                </c:pt>
                <c:pt idx="53">
                  <c:v>83.591697692870994</c:v>
                </c:pt>
                <c:pt idx="54">
                  <c:v>83.591751098632997</c:v>
                </c:pt>
                <c:pt idx="55">
                  <c:v>83.591789245605</c:v>
                </c:pt>
                <c:pt idx="56">
                  <c:v>83.591841690118002</c:v>
                </c:pt>
                <c:pt idx="57">
                  <c:v>83.591865983625993</c:v>
                </c:pt>
                <c:pt idx="58">
                  <c:v>83.591926574707003</c:v>
                </c:pt>
                <c:pt idx="59">
                  <c:v>83.591957092285</c:v>
                </c:pt>
                <c:pt idx="60">
                  <c:v>83.592009478292994</c:v>
                </c:pt>
                <c:pt idx="61">
                  <c:v>83.592010498047003</c:v>
                </c:pt>
                <c:pt idx="62">
                  <c:v>83.592041015625</c:v>
                </c:pt>
                <c:pt idx="63">
                  <c:v>83.592056311281993</c:v>
                </c:pt>
                <c:pt idx="64">
                  <c:v>83.592094421387003</c:v>
                </c:pt>
                <c:pt idx="65">
                  <c:v>83.592124938965</c:v>
                </c:pt>
                <c:pt idx="66">
                  <c:v>83.592185974120994</c:v>
                </c:pt>
                <c:pt idx="67">
                  <c:v>83.592216491699006</c:v>
                </c:pt>
                <c:pt idx="68">
                  <c:v>83.592262268065994</c:v>
                </c:pt>
                <c:pt idx="69">
                  <c:v>83.592292785645</c:v>
                </c:pt>
                <c:pt idx="70">
                  <c:v>83.592338562012003</c:v>
                </c:pt>
                <c:pt idx="71">
                  <c:v>83.592361178326001</c:v>
                </c:pt>
                <c:pt idx="72">
                  <c:v>83.592361450195</c:v>
                </c:pt>
                <c:pt idx="73">
                  <c:v>83.592407226562997</c:v>
                </c:pt>
                <c:pt idx="74">
                  <c:v>83.592422485352003</c:v>
                </c:pt>
                <c:pt idx="75">
                  <c:v>83.592468352284001</c:v>
                </c:pt>
                <c:pt idx="76">
                  <c:v>83.592469875727005</c:v>
                </c:pt>
                <c:pt idx="77">
                  <c:v>83.592484294718005</c:v>
                </c:pt>
                <c:pt idx="78">
                  <c:v>83.592529296875</c:v>
                </c:pt>
                <c:pt idx="79">
                  <c:v>83.592529296875</c:v>
                </c:pt>
                <c:pt idx="80">
                  <c:v>83.592557040425007</c:v>
                </c:pt>
                <c:pt idx="81">
                  <c:v>83.592567009828997</c:v>
                </c:pt>
                <c:pt idx="82">
                  <c:v>83.592567443847997</c:v>
                </c:pt>
                <c:pt idx="83">
                  <c:v>83.592570092106001</c:v>
                </c:pt>
                <c:pt idx="84">
                  <c:v>83.592575073242003</c:v>
                </c:pt>
                <c:pt idx="85">
                  <c:v>83.592613220215</c:v>
                </c:pt>
                <c:pt idx="86">
                  <c:v>83.592636108397997</c:v>
                </c:pt>
                <c:pt idx="87">
                  <c:v>83.592641340227004</c:v>
                </c:pt>
                <c:pt idx="88">
                  <c:v>83.592674255370994</c:v>
                </c:pt>
                <c:pt idx="89">
                  <c:v>83.592697748649002</c:v>
                </c:pt>
                <c:pt idx="90">
                  <c:v>83.592750435138001</c:v>
                </c:pt>
                <c:pt idx="91">
                  <c:v>83.592750549315994</c:v>
                </c:pt>
                <c:pt idx="92">
                  <c:v>83.592750640668001</c:v>
                </c:pt>
                <c:pt idx="93">
                  <c:v>83.592773040016993</c:v>
                </c:pt>
                <c:pt idx="94">
                  <c:v>83.592773797356998</c:v>
                </c:pt>
                <c:pt idx="95">
                  <c:v>83.592834472655994</c:v>
                </c:pt>
                <c:pt idx="96">
                  <c:v>83.592864990234006</c:v>
                </c:pt>
                <c:pt idx="97">
                  <c:v>83.592933654785</c:v>
                </c:pt>
                <c:pt idx="98">
                  <c:v>83.592961811975002</c:v>
                </c:pt>
                <c:pt idx="99">
                  <c:v>83.592979107982003</c:v>
                </c:pt>
                <c:pt idx="100">
                  <c:v>83.593047866822999</c:v>
                </c:pt>
                <c:pt idx="101">
                  <c:v>83.593101501465</c:v>
                </c:pt>
                <c:pt idx="102">
                  <c:v>83.593185424805</c:v>
                </c:pt>
                <c:pt idx="103">
                  <c:v>83.593245936000997</c:v>
                </c:pt>
                <c:pt idx="104">
                  <c:v>83.593246429003997</c:v>
                </c:pt>
                <c:pt idx="105">
                  <c:v>83.593260505180993</c:v>
                </c:pt>
                <c:pt idx="106">
                  <c:v>83.593338012695</c:v>
                </c:pt>
                <c:pt idx="107">
                  <c:v>83.593399293920001</c:v>
                </c:pt>
                <c:pt idx="108">
                  <c:v>83.593441853574006</c:v>
                </c:pt>
                <c:pt idx="109">
                  <c:v>83.593528747559006</c:v>
                </c:pt>
                <c:pt idx="110">
                  <c:v>83.593612670897997</c:v>
                </c:pt>
                <c:pt idx="111">
                  <c:v>83.593742370605</c:v>
                </c:pt>
                <c:pt idx="112">
                  <c:v>83.593832880072995</c:v>
                </c:pt>
                <c:pt idx="113">
                  <c:v>83.59383392334</c:v>
                </c:pt>
                <c:pt idx="114">
                  <c:v>83.593987241660002</c:v>
                </c:pt>
                <c:pt idx="115">
                  <c:v>83.594116210937997</c:v>
                </c:pt>
                <c:pt idx="116">
                  <c:v>83.594247025586</c:v>
                </c:pt>
                <c:pt idx="117">
                  <c:v>83.594291687012003</c:v>
                </c:pt>
                <c:pt idx="118">
                  <c:v>83.594329529198006</c:v>
                </c:pt>
                <c:pt idx="119">
                  <c:v>83.594459533690994</c:v>
                </c:pt>
                <c:pt idx="120">
                  <c:v>83.594646319953</c:v>
                </c:pt>
                <c:pt idx="121">
                  <c:v>83.594673156737997</c:v>
                </c:pt>
                <c:pt idx="122">
                  <c:v>83.594871520995994</c:v>
                </c:pt>
                <c:pt idx="123">
                  <c:v>83.595137636963003</c:v>
                </c:pt>
                <c:pt idx="124">
                  <c:v>83.595138549805</c:v>
                </c:pt>
                <c:pt idx="125">
                  <c:v>83.595139926694998</c:v>
                </c:pt>
                <c:pt idx="126">
                  <c:v>83.595409275804997</c:v>
                </c:pt>
                <c:pt idx="127">
                  <c:v>83.595413208007997</c:v>
                </c:pt>
                <c:pt idx="128">
                  <c:v>83.595702083456999</c:v>
                </c:pt>
                <c:pt idx="129">
                  <c:v>83.595748953395002</c:v>
                </c:pt>
                <c:pt idx="130">
                  <c:v>83.596084594727003</c:v>
                </c:pt>
                <c:pt idx="131">
                  <c:v>83.596542358397997</c:v>
                </c:pt>
                <c:pt idx="132">
                  <c:v>83.596971682580005</c:v>
                </c:pt>
                <c:pt idx="133">
                  <c:v>83.597523585492993</c:v>
                </c:pt>
                <c:pt idx="134">
                  <c:v>83.598078506844999</c:v>
                </c:pt>
                <c:pt idx="135">
                  <c:v>83.598785400390994</c:v>
                </c:pt>
                <c:pt idx="136">
                  <c:v>83.599571228027003</c:v>
                </c:pt>
                <c:pt idx="137">
                  <c:v>83.600506014396004</c:v>
                </c:pt>
                <c:pt idx="138">
                  <c:v>83.601495771732004</c:v>
                </c:pt>
                <c:pt idx="139">
                  <c:v>83.602741943801007</c:v>
                </c:pt>
                <c:pt idx="140">
                  <c:v>83.602787907183</c:v>
                </c:pt>
                <c:pt idx="141">
                  <c:v>83.604054545265001</c:v>
                </c:pt>
                <c:pt idx="142">
                  <c:v>83.605932978541006</c:v>
                </c:pt>
                <c:pt idx="143">
                  <c:v>83.607746486791996</c:v>
                </c:pt>
                <c:pt idx="144">
                  <c:v>83.610277564504003</c:v>
                </c:pt>
                <c:pt idx="145">
                  <c:v>83.612972836270998</c:v>
                </c:pt>
                <c:pt idx="146">
                  <c:v>83.615421331216993</c:v>
                </c:pt>
                <c:pt idx="147">
                  <c:v>83.617834012697003</c:v>
                </c:pt>
                <c:pt idx="148">
                  <c:v>83.620081029106998</c:v>
                </c:pt>
                <c:pt idx="149">
                  <c:v>83.622297987612001</c:v>
                </c:pt>
                <c:pt idx="150">
                  <c:v>83.622340389846997</c:v>
                </c:pt>
                <c:pt idx="151">
                  <c:v>83.624509096292002</c:v>
                </c:pt>
                <c:pt idx="152">
                  <c:v>83.626682202439994</c:v>
                </c:pt>
                <c:pt idx="153">
                  <c:v>83.628649506388001</c:v>
                </c:pt>
                <c:pt idx="154">
                  <c:v>83.630566825280994</c:v>
                </c:pt>
                <c:pt idx="155">
                  <c:v>83.632389440693998</c:v>
                </c:pt>
                <c:pt idx="156">
                  <c:v>83.634174341589997</c:v>
                </c:pt>
                <c:pt idx="157">
                  <c:v>83.635944307480003</c:v>
                </c:pt>
                <c:pt idx="158">
                  <c:v>83.637695094014006</c:v>
                </c:pt>
                <c:pt idx="159">
                  <c:v>83.639469787720998</c:v>
                </c:pt>
                <c:pt idx="160">
                  <c:v>83.641155014906005</c:v>
                </c:pt>
                <c:pt idx="161">
                  <c:v>83.641155829593004</c:v>
                </c:pt>
                <c:pt idx="162">
                  <c:v>83.642917978431001</c:v>
                </c:pt>
                <c:pt idx="163">
                  <c:v>83.644569396972003</c:v>
                </c:pt>
                <c:pt idx="164">
                  <c:v>83.64624786377</c:v>
                </c:pt>
                <c:pt idx="165">
                  <c:v>83.647892561174999</c:v>
                </c:pt>
                <c:pt idx="166">
                  <c:v>83.649608931060001</c:v>
                </c:pt>
                <c:pt idx="167">
                  <c:v>83.651260375977003</c:v>
                </c:pt>
                <c:pt idx="168">
                  <c:v>83.651263619494998</c:v>
                </c:pt>
                <c:pt idx="169">
                  <c:v>83.652770996094006</c:v>
                </c:pt>
                <c:pt idx="170">
                  <c:v>83.654365539550994</c:v>
                </c:pt>
                <c:pt idx="171">
                  <c:v>83.656040298014005</c:v>
                </c:pt>
                <c:pt idx="172">
                  <c:v>83.657604245130003</c:v>
                </c:pt>
                <c:pt idx="173">
                  <c:v>83.658985298437997</c:v>
                </c:pt>
                <c:pt idx="174">
                  <c:v>83.66064453125</c:v>
                </c:pt>
                <c:pt idx="175">
                  <c:v>83.662155151367003</c:v>
                </c:pt>
                <c:pt idx="176">
                  <c:v>83.663665771484006</c:v>
                </c:pt>
                <c:pt idx="177">
                  <c:v>83.663669506741996</c:v>
                </c:pt>
                <c:pt idx="178">
                  <c:v>83.665011405505993</c:v>
                </c:pt>
                <c:pt idx="179">
                  <c:v>83.666688932317001</c:v>
                </c:pt>
                <c:pt idx="180">
                  <c:v>83.66805267334</c:v>
                </c:pt>
                <c:pt idx="181">
                  <c:v>83.669486999512003</c:v>
                </c:pt>
                <c:pt idx="182">
                  <c:v>83.670362415068993</c:v>
                </c:pt>
                <c:pt idx="183">
                  <c:v>83.670555712017006</c:v>
                </c:pt>
                <c:pt idx="184">
                  <c:v>83.672420210393994</c:v>
                </c:pt>
                <c:pt idx="185">
                  <c:v>83.672456870716999</c:v>
                </c:pt>
                <c:pt idx="186">
                  <c:v>83.673253292680997</c:v>
                </c:pt>
                <c:pt idx="187">
                  <c:v>83.676145371817995</c:v>
                </c:pt>
                <c:pt idx="188">
                  <c:v>83.677030509822998</c:v>
                </c:pt>
                <c:pt idx="189">
                  <c:v>83.679412841797003</c:v>
                </c:pt>
                <c:pt idx="190">
                  <c:v>83.680713773319994</c:v>
                </c:pt>
                <c:pt idx="191">
                  <c:v>83.680728708657995</c:v>
                </c:pt>
                <c:pt idx="192">
                  <c:v>83.682651532332997</c:v>
                </c:pt>
                <c:pt idx="193">
                  <c:v>83.683750425539998</c:v>
                </c:pt>
                <c:pt idx="194">
                  <c:v>83.685734761161996</c:v>
                </c:pt>
                <c:pt idx="195">
                  <c:v>83.687001953391999</c:v>
                </c:pt>
                <c:pt idx="196">
                  <c:v>83.688514709472997</c:v>
                </c:pt>
                <c:pt idx="197">
                  <c:v>83.689649775665998</c:v>
                </c:pt>
                <c:pt idx="198">
                  <c:v>83.691375732422003</c:v>
                </c:pt>
                <c:pt idx="199">
                  <c:v>83.692245483397997</c:v>
                </c:pt>
                <c:pt idx="200">
                  <c:v>83.694060523779996</c:v>
                </c:pt>
                <c:pt idx="201">
                  <c:v>83.694953918457003</c:v>
                </c:pt>
                <c:pt idx="202">
                  <c:v>83.694954255721001</c:v>
                </c:pt>
                <c:pt idx="203">
                  <c:v>83.696547955398003</c:v>
                </c:pt>
                <c:pt idx="204">
                  <c:v>83.697468361408994</c:v>
                </c:pt>
                <c:pt idx="205">
                  <c:v>83.697555589995005</c:v>
                </c:pt>
                <c:pt idx="206">
                  <c:v>83.697714439093005</c:v>
                </c:pt>
                <c:pt idx="207">
                  <c:v>83.698951347404005</c:v>
                </c:pt>
                <c:pt idx="208">
                  <c:v>83.699802443821994</c:v>
                </c:pt>
                <c:pt idx="209">
                  <c:v>83.700035197435994</c:v>
                </c:pt>
                <c:pt idx="210">
                  <c:v>83.700330934147999</c:v>
                </c:pt>
                <c:pt idx="211">
                  <c:v>83.70125579834</c:v>
                </c:pt>
                <c:pt idx="212">
                  <c:v>83.701924115381999</c:v>
                </c:pt>
                <c:pt idx="213">
                  <c:v>83.702415941094003</c:v>
                </c:pt>
                <c:pt idx="214">
                  <c:v>83.703035935301997</c:v>
                </c:pt>
                <c:pt idx="215">
                  <c:v>83.703529171067999</c:v>
                </c:pt>
                <c:pt idx="216">
                  <c:v>83.703873828349998</c:v>
                </c:pt>
                <c:pt idx="217">
                  <c:v>83.704552068278005</c:v>
                </c:pt>
                <c:pt idx="218">
                  <c:v>83.705802942130006</c:v>
                </c:pt>
                <c:pt idx="219">
                  <c:v>83.706680803460003</c:v>
                </c:pt>
                <c:pt idx="220">
                  <c:v>83.707901080408007</c:v>
                </c:pt>
                <c:pt idx="221">
                  <c:v>83.708708539593005</c:v>
                </c:pt>
                <c:pt idx="222">
                  <c:v>83.708717907017004</c:v>
                </c:pt>
                <c:pt idx="223">
                  <c:v>83.709581385036998</c:v>
                </c:pt>
                <c:pt idx="224">
                  <c:v>83.709999084472997</c:v>
                </c:pt>
                <c:pt idx="225">
                  <c:v>83.710540671383995</c:v>
                </c:pt>
                <c:pt idx="226">
                  <c:v>83.711521363941003</c:v>
                </c:pt>
                <c:pt idx="227">
                  <c:v>83.712188842390006</c:v>
                </c:pt>
                <c:pt idx="228">
                  <c:v>83.712198082287003</c:v>
                </c:pt>
                <c:pt idx="229">
                  <c:v>83.712279205070004</c:v>
                </c:pt>
                <c:pt idx="230">
                  <c:v>83.714232457139005</c:v>
                </c:pt>
                <c:pt idx="231">
                  <c:v>83.713806152344006</c:v>
                </c:pt>
                <c:pt idx="232">
                  <c:v>83.716262832096007</c:v>
                </c:pt>
                <c:pt idx="233">
                  <c:v>83.715033279344993</c:v>
                </c:pt>
                <c:pt idx="234">
                  <c:v>83.718528297774995</c:v>
                </c:pt>
                <c:pt idx="235">
                  <c:v>83.715751181254006</c:v>
                </c:pt>
                <c:pt idx="236">
                  <c:v>83.721138000487997</c:v>
                </c:pt>
                <c:pt idx="237">
                  <c:v>83.720528439535997</c:v>
                </c:pt>
                <c:pt idx="238">
                  <c:v>83.715820181881</c:v>
                </c:pt>
                <c:pt idx="239">
                  <c:v>83.717684541766005</c:v>
                </c:pt>
                <c:pt idx="240">
                  <c:v>83.724150766167</c:v>
                </c:pt>
                <c:pt idx="241">
                  <c:v>83.724161963732001</c:v>
                </c:pt>
                <c:pt idx="242">
                  <c:v>83.711011348875999</c:v>
                </c:pt>
                <c:pt idx="243">
                  <c:v>83.781083362133003</c:v>
                </c:pt>
                <c:pt idx="244">
                  <c:v>83.782514887031994</c:v>
                </c:pt>
                <c:pt idx="245">
                  <c:v>83.789354192820994</c:v>
                </c:pt>
                <c:pt idx="246">
                  <c:v>83.895118616003003</c:v>
                </c:pt>
                <c:pt idx="247">
                  <c:v>83.952006431252997</c:v>
                </c:pt>
                <c:pt idx="248">
                  <c:v>83.952693970365004</c:v>
                </c:pt>
                <c:pt idx="249">
                  <c:v>83.951278069900994</c:v>
                </c:pt>
                <c:pt idx="250">
                  <c:v>84.154311581106995</c:v>
                </c:pt>
                <c:pt idx="251">
                  <c:v>84.155872740714003</c:v>
                </c:pt>
                <c:pt idx="252">
                  <c:v>84.153985422687995</c:v>
                </c:pt>
                <c:pt idx="253">
                  <c:v>84.241291107311994</c:v>
                </c:pt>
                <c:pt idx="254">
                  <c:v>84.244768144266004</c:v>
                </c:pt>
                <c:pt idx="255">
                  <c:v>84.258309858282004</c:v>
                </c:pt>
                <c:pt idx="256">
                  <c:v>84.259280394296994</c:v>
                </c:pt>
                <c:pt idx="257">
                  <c:v>84.259304915179996</c:v>
                </c:pt>
                <c:pt idx="258">
                  <c:v>84.258865356445</c:v>
                </c:pt>
                <c:pt idx="259">
                  <c:v>84.259132385254006</c:v>
                </c:pt>
                <c:pt idx="260">
                  <c:v>84.259152325252998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CEBE-4FC3-BD7E-330D4E519333}"/>
            </c:ext>
          </c:extLst>
        </c:ser>
        <c:ser>
          <c:idx val="8"/>
          <c:order val="2"/>
          <c:tx>
            <c:v>WSPL_MQ</c:v>
          </c:tx>
          <c:spPr>
            <a:ln w="12700" cap="rnd">
              <a:solidFill>
                <a:schemeClr val="accent6"/>
              </a:solidFill>
              <a:prstDash val="sysDash"/>
              <a:round/>
            </a:ln>
            <a:effectLst/>
          </c:spPr>
          <c:marker>
            <c:symbol val="none"/>
          </c:marker>
          <c:xVal>
            <c:numRef>
              <c:f>'WSPL_2D-Model_IST'!$K$4:$K$264</c:f>
              <c:numCache>
                <c:formatCode>0.00</c:formatCode>
                <c:ptCount val="261"/>
                <c:pt idx="0">
                  <c:v>0</c:v>
                </c:pt>
                <c:pt idx="1">
                  <c:v>3.6596042004067</c:v>
                </c:pt>
                <c:pt idx="2">
                  <c:v>8.5657214232392</c:v>
                </c:pt>
                <c:pt idx="3">
                  <c:v>13.369877344439001</c:v>
                </c:pt>
                <c:pt idx="4">
                  <c:v>15.847956278437</c:v>
                </c:pt>
                <c:pt idx="5">
                  <c:v>17.889664939239001</c:v>
                </c:pt>
                <c:pt idx="6">
                  <c:v>21.71491392886</c:v>
                </c:pt>
                <c:pt idx="7">
                  <c:v>24.552432224663999</c:v>
                </c:pt>
                <c:pt idx="8">
                  <c:v>27.391554350054001</c:v>
                </c:pt>
                <c:pt idx="9">
                  <c:v>30.402082170656001</c:v>
                </c:pt>
                <c:pt idx="10">
                  <c:v>30.471673777199999</c:v>
                </c:pt>
                <c:pt idx="11">
                  <c:v>31.449919559354001</c:v>
                </c:pt>
                <c:pt idx="12">
                  <c:v>33.584231981446003</c:v>
                </c:pt>
                <c:pt idx="13">
                  <c:v>37.204971148459002</c:v>
                </c:pt>
                <c:pt idx="14">
                  <c:v>37.938721386075997</c:v>
                </c:pt>
                <c:pt idx="15">
                  <c:v>40.937458478631001</c:v>
                </c:pt>
                <c:pt idx="16">
                  <c:v>41.543771159020999</c:v>
                </c:pt>
                <c:pt idx="17">
                  <c:v>43.644121733275</c:v>
                </c:pt>
                <c:pt idx="18">
                  <c:v>45.731501265511</c:v>
                </c:pt>
                <c:pt idx="19">
                  <c:v>45.896522593728001</c:v>
                </c:pt>
                <c:pt idx="20">
                  <c:v>45.917087456234</c:v>
                </c:pt>
                <c:pt idx="21">
                  <c:v>49.540373220608998</c:v>
                </c:pt>
                <c:pt idx="22">
                  <c:v>54.250788020915998</c:v>
                </c:pt>
                <c:pt idx="23">
                  <c:v>58.940775303928</c:v>
                </c:pt>
                <c:pt idx="24">
                  <c:v>63.637294895159997</c:v>
                </c:pt>
                <c:pt idx="25">
                  <c:v>66.324500382102002</c:v>
                </c:pt>
                <c:pt idx="26">
                  <c:v>68.383758920443</c:v>
                </c:pt>
                <c:pt idx="27">
                  <c:v>73.069730858550997</c:v>
                </c:pt>
                <c:pt idx="28">
                  <c:v>78.139435834075996</c:v>
                </c:pt>
                <c:pt idx="29">
                  <c:v>83.205701782321</c:v>
                </c:pt>
                <c:pt idx="30">
                  <c:v>88.101214282244001</c:v>
                </c:pt>
                <c:pt idx="31">
                  <c:v>88.199670445487996</c:v>
                </c:pt>
                <c:pt idx="32">
                  <c:v>93.242986440402007</c:v>
                </c:pt>
                <c:pt idx="33">
                  <c:v>95.709311164287996</c:v>
                </c:pt>
                <c:pt idx="34">
                  <c:v>98.291644693386004</c:v>
                </c:pt>
                <c:pt idx="35">
                  <c:v>103.3463424287</c:v>
                </c:pt>
                <c:pt idx="36">
                  <c:v>108.32566509030001</c:v>
                </c:pt>
                <c:pt idx="37">
                  <c:v>113.37349716919</c:v>
                </c:pt>
                <c:pt idx="38">
                  <c:v>118.42764068035</c:v>
                </c:pt>
                <c:pt idx="39">
                  <c:v>123.27467729639</c:v>
                </c:pt>
                <c:pt idx="40">
                  <c:v>123.41356152916001</c:v>
                </c:pt>
                <c:pt idx="41">
                  <c:v>128.45370759190999</c:v>
                </c:pt>
                <c:pt idx="42">
                  <c:v>133.50069381322999</c:v>
                </c:pt>
                <c:pt idx="43">
                  <c:v>138.55278227323001</c:v>
                </c:pt>
                <c:pt idx="44">
                  <c:v>143.5394121381</c:v>
                </c:pt>
                <c:pt idx="45">
                  <c:v>148.58761394634001</c:v>
                </c:pt>
                <c:pt idx="46">
                  <c:v>153.63398081642001</c:v>
                </c:pt>
                <c:pt idx="47">
                  <c:v>158.61830561727001</c:v>
                </c:pt>
                <c:pt idx="48">
                  <c:v>163.66621777909</c:v>
                </c:pt>
                <c:pt idx="49">
                  <c:v>168.55038050248001</c:v>
                </c:pt>
                <c:pt idx="50">
                  <c:v>168.70801763608</c:v>
                </c:pt>
                <c:pt idx="51">
                  <c:v>173.76013857359001</c:v>
                </c:pt>
                <c:pt idx="52">
                  <c:v>178.75407898371</c:v>
                </c:pt>
                <c:pt idx="53">
                  <c:v>183.80239964704</c:v>
                </c:pt>
                <c:pt idx="54">
                  <c:v>188.79518743692</c:v>
                </c:pt>
                <c:pt idx="55">
                  <c:v>193.85009092723999</c:v>
                </c:pt>
                <c:pt idx="56">
                  <c:v>198.88929128276999</c:v>
                </c:pt>
                <c:pt idx="57">
                  <c:v>203.88378349204999</c:v>
                </c:pt>
                <c:pt idx="58">
                  <c:v>208.94518436065999</c:v>
                </c:pt>
                <c:pt idx="59">
                  <c:v>213.99958492736999</c:v>
                </c:pt>
                <c:pt idx="60">
                  <c:v>218.90335956771</c:v>
                </c:pt>
                <c:pt idx="61">
                  <c:v>218.98665311393</c:v>
                </c:pt>
                <c:pt idx="62">
                  <c:v>224.04163984959001</c:v>
                </c:pt>
                <c:pt idx="63">
                  <c:v>225.48941137415</c:v>
                </c:pt>
                <c:pt idx="64">
                  <c:v>229.09662658607999</c:v>
                </c:pt>
                <c:pt idx="65">
                  <c:v>234.074848914</c:v>
                </c:pt>
                <c:pt idx="66">
                  <c:v>239.16143264226</c:v>
                </c:pt>
                <c:pt idx="67">
                  <c:v>244.18630776808999</c:v>
                </c:pt>
                <c:pt idx="68">
                  <c:v>249.21871079587001</c:v>
                </c:pt>
                <c:pt idx="69">
                  <c:v>254.23605801881001</c:v>
                </c:pt>
                <c:pt idx="70">
                  <c:v>259.26093314400998</c:v>
                </c:pt>
                <c:pt idx="71">
                  <c:v>264.24203622389001</c:v>
                </c:pt>
                <c:pt idx="72">
                  <c:v>264.28703238577998</c:v>
                </c:pt>
                <c:pt idx="73">
                  <c:v>269.29626998611002</c:v>
                </c:pt>
                <c:pt idx="74">
                  <c:v>274.32174280659001</c:v>
                </c:pt>
                <c:pt idx="75">
                  <c:v>279.33909801700003</c:v>
                </c:pt>
                <c:pt idx="76">
                  <c:v>279.87690204738999</c:v>
                </c:pt>
                <c:pt idx="77">
                  <c:v>284.42265258357997</c:v>
                </c:pt>
                <c:pt idx="78">
                  <c:v>289.44083729485999</c:v>
                </c:pt>
                <c:pt idx="79">
                  <c:v>294.45001825459002</c:v>
                </c:pt>
                <c:pt idx="80">
                  <c:v>298.08001909219001</c:v>
                </c:pt>
                <c:pt idx="81">
                  <c:v>299.39393091545998</c:v>
                </c:pt>
                <c:pt idx="82">
                  <c:v>299.44146956226001</c:v>
                </c:pt>
                <c:pt idx="83">
                  <c:v>301.18759821812</c:v>
                </c:pt>
                <c:pt idx="84">
                  <c:v>304.47123461856</c:v>
                </c:pt>
                <c:pt idx="85">
                  <c:v>309.4725876521</c:v>
                </c:pt>
                <c:pt idx="86">
                  <c:v>314.47545421478998</c:v>
                </c:pt>
                <c:pt idx="87">
                  <c:v>315.16159366980003</c:v>
                </c:pt>
                <c:pt idx="88">
                  <c:v>319.48046343327002</c:v>
                </c:pt>
                <c:pt idx="89">
                  <c:v>324.48581322547</c:v>
                </c:pt>
                <c:pt idx="90">
                  <c:v>329.53906918103002</c:v>
                </c:pt>
                <c:pt idx="91">
                  <c:v>329.54989453456</c:v>
                </c:pt>
                <c:pt idx="92">
                  <c:v>329.56987338151998</c:v>
                </c:pt>
                <c:pt idx="93">
                  <c:v>334.38765607127999</c:v>
                </c:pt>
                <c:pt idx="94">
                  <c:v>334.55241446193997</c:v>
                </c:pt>
                <c:pt idx="95">
                  <c:v>339.54765146900002</c:v>
                </c:pt>
                <c:pt idx="96">
                  <c:v>344.55402376655002</c:v>
                </c:pt>
                <c:pt idx="97">
                  <c:v>349.55697485778001</c:v>
                </c:pt>
                <c:pt idx="98">
                  <c:v>352.67130157599001</c:v>
                </c:pt>
                <c:pt idx="99">
                  <c:v>354.61972934244</c:v>
                </c:pt>
                <c:pt idx="100">
                  <c:v>359.62322654244002</c:v>
                </c:pt>
                <c:pt idx="101">
                  <c:v>364.62672374042</c:v>
                </c:pt>
                <c:pt idx="102">
                  <c:v>369.63061853798001</c:v>
                </c:pt>
                <c:pt idx="103">
                  <c:v>374.58296053063998</c:v>
                </c:pt>
                <c:pt idx="104">
                  <c:v>374.62584090327999</c:v>
                </c:pt>
                <c:pt idx="105">
                  <c:v>375.39326592910999</c:v>
                </c:pt>
                <c:pt idx="106">
                  <c:v>379.62958135533</c:v>
                </c:pt>
                <c:pt idx="107">
                  <c:v>384.62549572936001</c:v>
                </c:pt>
                <c:pt idx="108">
                  <c:v>386.29670105366</c:v>
                </c:pt>
                <c:pt idx="109">
                  <c:v>389.68918413646998</c:v>
                </c:pt>
                <c:pt idx="110">
                  <c:v>394.68912833927999</c:v>
                </c:pt>
                <c:pt idx="111">
                  <c:v>399.68441014671998</c:v>
                </c:pt>
                <c:pt idx="112">
                  <c:v>404.62234801531997</c:v>
                </c:pt>
                <c:pt idx="113">
                  <c:v>404.67924960686003</c:v>
                </c:pt>
                <c:pt idx="114">
                  <c:v>409.72802604761</c:v>
                </c:pt>
                <c:pt idx="115">
                  <c:v>414.72167850288997</c:v>
                </c:pt>
                <c:pt idx="116">
                  <c:v>418.44421175257997</c:v>
                </c:pt>
                <c:pt idx="117">
                  <c:v>419.71607421268999</c:v>
                </c:pt>
                <c:pt idx="118">
                  <c:v>420.85506601982001</c:v>
                </c:pt>
                <c:pt idx="119">
                  <c:v>424.76758963662002</c:v>
                </c:pt>
                <c:pt idx="120">
                  <c:v>429.13740697282998</c:v>
                </c:pt>
                <c:pt idx="121">
                  <c:v>429.76465657695002</c:v>
                </c:pt>
                <c:pt idx="122">
                  <c:v>434.75500123923001</c:v>
                </c:pt>
                <c:pt idx="123">
                  <c:v>439.79700404302997</c:v>
                </c:pt>
                <c:pt idx="124">
                  <c:v>439.81430085377002</c:v>
                </c:pt>
                <c:pt idx="125">
                  <c:v>439.83927386603</c:v>
                </c:pt>
                <c:pt idx="126">
                  <c:v>444.72182931591999</c:v>
                </c:pt>
                <c:pt idx="127">
                  <c:v>444.79316821268998</c:v>
                </c:pt>
                <c:pt idx="128">
                  <c:v>449.09332905842001</c:v>
                </c:pt>
                <c:pt idx="129">
                  <c:v>449.79025413583003</c:v>
                </c:pt>
                <c:pt idx="130">
                  <c:v>454.83993595148002</c:v>
                </c:pt>
                <c:pt idx="131">
                  <c:v>459.85697618567002</c:v>
                </c:pt>
                <c:pt idx="132">
                  <c:v>464.86141126221997</c:v>
                </c:pt>
                <c:pt idx="133">
                  <c:v>469.86798823741998</c:v>
                </c:pt>
                <c:pt idx="134">
                  <c:v>474.87028141665002</c:v>
                </c:pt>
                <c:pt idx="135">
                  <c:v>479.90968895046001</c:v>
                </c:pt>
                <c:pt idx="136">
                  <c:v>484.91192543889002</c:v>
                </c:pt>
                <c:pt idx="137">
                  <c:v>489.91475664550001</c:v>
                </c:pt>
                <c:pt idx="138">
                  <c:v>494.95900299759001</c:v>
                </c:pt>
                <c:pt idx="139">
                  <c:v>499.78900738811001</c:v>
                </c:pt>
                <c:pt idx="140">
                  <c:v>499.96854261046002</c:v>
                </c:pt>
                <c:pt idx="141">
                  <c:v>504.97168923074003</c:v>
                </c:pt>
                <c:pt idx="142">
                  <c:v>509.98984556327002</c:v>
                </c:pt>
                <c:pt idx="143">
                  <c:v>514.99791866500004</c:v>
                </c:pt>
                <c:pt idx="144">
                  <c:v>519.99866700108998</c:v>
                </c:pt>
                <c:pt idx="145">
                  <c:v>524.93422883452001</c:v>
                </c:pt>
                <c:pt idx="146">
                  <c:v>529.83379754297005</c:v>
                </c:pt>
                <c:pt idx="147">
                  <c:v>534.77852460925999</c:v>
                </c:pt>
                <c:pt idx="148">
                  <c:v>539.69259692757998</c:v>
                </c:pt>
                <c:pt idx="149">
                  <c:v>544.49678412787</c:v>
                </c:pt>
                <c:pt idx="150">
                  <c:v>544.58870516572995</c:v>
                </c:pt>
                <c:pt idx="151">
                  <c:v>549.50977487933994</c:v>
                </c:pt>
                <c:pt idx="152">
                  <c:v>554.43538359783997</c:v>
                </c:pt>
                <c:pt idx="153">
                  <c:v>559.35619526674998</c:v>
                </c:pt>
                <c:pt idx="154">
                  <c:v>564.27700693588997</c:v>
                </c:pt>
                <c:pt idx="155">
                  <c:v>569.19781860479998</c:v>
                </c:pt>
                <c:pt idx="156">
                  <c:v>574.10418279404996</c:v>
                </c:pt>
                <c:pt idx="157">
                  <c:v>578.99972998678004</c:v>
                </c:pt>
                <c:pt idx="158">
                  <c:v>583.90246369252998</c:v>
                </c:pt>
                <c:pt idx="159">
                  <c:v>588.87395700499997</c:v>
                </c:pt>
                <c:pt idx="160">
                  <c:v>593.77078133478994</c:v>
                </c:pt>
                <c:pt idx="161">
                  <c:v>593.77314854523001</c:v>
                </c:pt>
                <c:pt idx="162">
                  <c:v>598.67509793478996</c:v>
                </c:pt>
                <c:pt idx="163">
                  <c:v>603.57770750693999</c:v>
                </c:pt>
                <c:pt idx="164">
                  <c:v>608.54786157996</c:v>
                </c:pt>
                <c:pt idx="165">
                  <c:v>613.43933373968002</c:v>
                </c:pt>
                <c:pt idx="166">
                  <c:v>618.34154142982004</c:v>
                </c:pt>
                <c:pt idx="167">
                  <c:v>623.24058056684999</c:v>
                </c:pt>
                <c:pt idx="168">
                  <c:v>623.25125114605999</c:v>
                </c:pt>
                <c:pt idx="169">
                  <c:v>628.21064355996998</c:v>
                </c:pt>
                <c:pt idx="170">
                  <c:v>633.10919327066995</c:v>
                </c:pt>
                <c:pt idx="171">
                  <c:v>638.01152652039002</c:v>
                </c:pt>
                <c:pt idx="172">
                  <c:v>642.94392848568998</c:v>
                </c:pt>
                <c:pt idx="173">
                  <c:v>647.8687352984</c:v>
                </c:pt>
                <c:pt idx="174">
                  <c:v>652.77152600611998</c:v>
                </c:pt>
                <c:pt idx="175">
                  <c:v>657.67072104383999</c:v>
                </c:pt>
                <c:pt idx="176">
                  <c:v>662.63597939220006</c:v>
                </c:pt>
                <c:pt idx="177">
                  <c:v>662.64960771828999</c:v>
                </c:pt>
                <c:pt idx="178">
                  <c:v>667.53524953265003</c:v>
                </c:pt>
                <c:pt idx="179">
                  <c:v>672.43451988286995</c:v>
                </c:pt>
                <c:pt idx="180">
                  <c:v>677.39196896494002</c:v>
                </c:pt>
                <c:pt idx="181">
                  <c:v>682.29823493393997</c:v>
                </c:pt>
                <c:pt idx="182">
                  <c:v>686.32681908884001</c:v>
                </c:pt>
                <c:pt idx="183">
                  <c:v>687.21360578328995</c:v>
                </c:pt>
                <c:pt idx="184">
                  <c:v>692.10588888740995</c:v>
                </c:pt>
                <c:pt idx="185">
                  <c:v>692.20176529919001</c:v>
                </c:pt>
                <c:pt idx="186">
                  <c:v>697.11792118461005</c:v>
                </c:pt>
                <c:pt idx="187">
                  <c:v>702.04122505417001</c:v>
                </c:pt>
                <c:pt idx="188">
                  <c:v>707.02120665929999</c:v>
                </c:pt>
                <c:pt idx="189">
                  <c:v>711.94733690993996</c:v>
                </c:pt>
                <c:pt idx="190">
                  <c:v>716.81217351763996</c:v>
                </c:pt>
                <c:pt idx="191">
                  <c:v>716.86781081106005</c:v>
                </c:pt>
                <c:pt idx="192">
                  <c:v>721.82306960446999</c:v>
                </c:pt>
                <c:pt idx="193">
                  <c:v>726.78221995061006</c:v>
                </c:pt>
                <c:pt idx="194">
                  <c:v>731.70876181611004</c:v>
                </c:pt>
                <c:pt idx="195">
                  <c:v>736.63726285273003</c:v>
                </c:pt>
                <c:pt idx="196">
                  <c:v>741.62435710270995</c:v>
                </c:pt>
                <c:pt idx="197">
                  <c:v>746.54627249193004</c:v>
                </c:pt>
                <c:pt idx="198">
                  <c:v>751.45618982417</c:v>
                </c:pt>
                <c:pt idx="199">
                  <c:v>756.44183764539002</c:v>
                </c:pt>
                <c:pt idx="200">
                  <c:v>761.36617101473996</c:v>
                </c:pt>
                <c:pt idx="201">
                  <c:v>766.28268798270994</c:v>
                </c:pt>
                <c:pt idx="202">
                  <c:v>766.28374617161001</c:v>
                </c:pt>
                <c:pt idx="203">
                  <c:v>771.26159469588004</c:v>
                </c:pt>
                <c:pt idx="204">
                  <c:v>775.75237257830997</c:v>
                </c:pt>
                <c:pt idx="205">
                  <c:v>776.17797193884996</c:v>
                </c:pt>
                <c:pt idx="206">
                  <c:v>776.74372443476</c:v>
                </c:pt>
                <c:pt idx="207">
                  <c:v>781.14906244212</c:v>
                </c:pt>
                <c:pt idx="208">
                  <c:v>785.00352441861003</c:v>
                </c:pt>
                <c:pt idx="209">
                  <c:v>786.05762350429995</c:v>
                </c:pt>
                <c:pt idx="210">
                  <c:v>787.26237352093005</c:v>
                </c:pt>
                <c:pt idx="211">
                  <c:v>791.02871400802997</c:v>
                </c:pt>
                <c:pt idx="212">
                  <c:v>793.86202387373999</c:v>
                </c:pt>
                <c:pt idx="213">
                  <c:v>795.94533445468005</c:v>
                </c:pt>
                <c:pt idx="214">
                  <c:v>798.71412866475998</c:v>
                </c:pt>
                <c:pt idx="215">
                  <c:v>800.91618175372002</c:v>
                </c:pt>
                <c:pt idx="216">
                  <c:v>802.57272312956002</c:v>
                </c:pt>
                <c:pt idx="217">
                  <c:v>805.83293959175001</c:v>
                </c:pt>
                <c:pt idx="218">
                  <c:v>810.81149093270994</c:v>
                </c:pt>
                <c:pt idx="219">
                  <c:v>815.72054472965999</c:v>
                </c:pt>
                <c:pt idx="220">
                  <c:v>820.69119862153002</c:v>
                </c:pt>
                <c:pt idx="221">
                  <c:v>825.54445998045003</c:v>
                </c:pt>
                <c:pt idx="222">
                  <c:v>825.60080957984997</c:v>
                </c:pt>
                <c:pt idx="223">
                  <c:v>828.95495364576004</c:v>
                </c:pt>
                <c:pt idx="224">
                  <c:v>830.57671691988003</c:v>
                </c:pt>
                <c:pt idx="225">
                  <c:v>835.49952416111</c:v>
                </c:pt>
                <c:pt idx="226">
                  <c:v>838.42878168158995</c:v>
                </c:pt>
                <c:pt idx="227">
                  <c:v>840.42282245278</c:v>
                </c:pt>
                <c:pt idx="228">
                  <c:v>840.93280888987999</c:v>
                </c:pt>
                <c:pt idx="229">
                  <c:v>845.41029614246997</c:v>
                </c:pt>
                <c:pt idx="230">
                  <c:v>850.34277648396005</c:v>
                </c:pt>
                <c:pt idx="231">
                  <c:v>855.26048984515</c:v>
                </c:pt>
                <c:pt idx="232">
                  <c:v>860.19093850335003</c:v>
                </c:pt>
                <c:pt idx="233">
                  <c:v>865.17895824752998</c:v>
                </c:pt>
                <c:pt idx="234">
                  <c:v>870.10330721586001</c:v>
                </c:pt>
                <c:pt idx="235">
                  <c:v>875.03530752820996</c:v>
                </c:pt>
                <c:pt idx="236">
                  <c:v>879.96742908100998</c:v>
                </c:pt>
                <c:pt idx="237">
                  <c:v>880.53170552108998</c:v>
                </c:pt>
                <c:pt idx="238">
                  <c:v>884.8910004608</c:v>
                </c:pt>
                <c:pt idx="239">
                  <c:v>886.00627690307999</c:v>
                </c:pt>
                <c:pt idx="240">
                  <c:v>889.8731410012</c:v>
                </c:pt>
                <c:pt idx="241">
                  <c:v>889.87976817542005</c:v>
                </c:pt>
                <c:pt idx="242">
                  <c:v>895.89640049339005</c:v>
                </c:pt>
                <c:pt idx="243">
                  <c:v>901.91365078777005</c:v>
                </c:pt>
                <c:pt idx="244">
                  <c:v>905.45367413509996</c:v>
                </c:pt>
                <c:pt idx="245">
                  <c:v>905.61795602224004</c:v>
                </c:pt>
                <c:pt idx="246">
                  <c:v>908.98787252792999</c:v>
                </c:pt>
                <c:pt idx="247">
                  <c:v>914.01544374295997</c:v>
                </c:pt>
                <c:pt idx="248">
                  <c:v>914.08709183468</c:v>
                </c:pt>
                <c:pt idx="249">
                  <c:v>917.52735617459996</c:v>
                </c:pt>
                <c:pt idx="250">
                  <c:v>921.02083261436997</c:v>
                </c:pt>
                <c:pt idx="251">
                  <c:v>925.99252543334001</c:v>
                </c:pt>
                <c:pt idx="252">
                  <c:v>930.76870361464</c:v>
                </c:pt>
                <c:pt idx="253">
                  <c:v>935.93879206752001</c:v>
                </c:pt>
                <c:pt idx="254">
                  <c:v>940.91034539638997</c:v>
                </c:pt>
                <c:pt idx="255">
                  <c:v>945.88367539583999</c:v>
                </c:pt>
                <c:pt idx="256">
                  <c:v>949.87528898011999</c:v>
                </c:pt>
                <c:pt idx="257">
                  <c:v>949.97588646712995</c:v>
                </c:pt>
                <c:pt idx="258">
                  <c:v>954.06843886575996</c:v>
                </c:pt>
                <c:pt idx="259">
                  <c:v>958.99907516364999</c:v>
                </c:pt>
                <c:pt idx="260">
                  <c:v>963.88507128815002</c:v>
                </c:pt>
              </c:numCache>
            </c:numRef>
          </c:xVal>
          <c:yVal>
            <c:numRef>
              <c:f>'WSPL_2D-Model_IST'!$N$4:$N$264</c:f>
              <c:numCache>
                <c:formatCode>0.00</c:formatCode>
                <c:ptCount val="261"/>
                <c:pt idx="0">
                  <c:v>83.524591162823</c:v>
                </c:pt>
                <c:pt idx="1">
                  <c:v>83.535947472377003</c:v>
                </c:pt>
                <c:pt idx="2">
                  <c:v>83.566308970156001</c:v>
                </c:pt>
                <c:pt idx="3">
                  <c:v>83.629065821937004</c:v>
                </c:pt>
                <c:pt idx="4">
                  <c:v>83.645757542493996</c:v>
                </c:pt>
                <c:pt idx="5">
                  <c:v>83.657934947450002</c:v>
                </c:pt>
                <c:pt idx="6">
                  <c:v>83.682145403188997</c:v>
                </c:pt>
                <c:pt idx="7">
                  <c:v>83.683187406933001</c:v>
                </c:pt>
                <c:pt idx="8">
                  <c:v>83.684728802590001</c:v>
                </c:pt>
                <c:pt idx="9">
                  <c:v>83.689827330392006</c:v>
                </c:pt>
                <c:pt idx="10">
                  <c:v>83.689626872773999</c:v>
                </c:pt>
                <c:pt idx="11">
                  <c:v>83.689626872773999</c:v>
                </c:pt>
                <c:pt idx="12">
                  <c:v>83.688981379574003</c:v>
                </c:pt>
                <c:pt idx="13">
                  <c:v>83.688082747913995</c:v>
                </c:pt>
                <c:pt idx="14">
                  <c:v>83.689979436141996</c:v>
                </c:pt>
                <c:pt idx="15">
                  <c:v>83.696896819485005</c:v>
                </c:pt>
                <c:pt idx="16">
                  <c:v>83.696761714445998</c:v>
                </c:pt>
                <c:pt idx="17">
                  <c:v>83.697096825282003</c:v>
                </c:pt>
                <c:pt idx="18">
                  <c:v>83.696937561035</c:v>
                </c:pt>
                <c:pt idx="19">
                  <c:v>83.696991583813997</c:v>
                </c:pt>
                <c:pt idx="20">
                  <c:v>83.696990884046002</c:v>
                </c:pt>
                <c:pt idx="21">
                  <c:v>83.697209530563995</c:v>
                </c:pt>
                <c:pt idx="22">
                  <c:v>83.699478558790005</c:v>
                </c:pt>
                <c:pt idx="23">
                  <c:v>83.702690383136996</c:v>
                </c:pt>
                <c:pt idx="24">
                  <c:v>83.703422692163002</c:v>
                </c:pt>
                <c:pt idx="25">
                  <c:v>83.704982946951006</c:v>
                </c:pt>
                <c:pt idx="26">
                  <c:v>83.706208107208994</c:v>
                </c:pt>
                <c:pt idx="27">
                  <c:v>83.706800870181993</c:v>
                </c:pt>
                <c:pt idx="28">
                  <c:v>83.707634103741995</c:v>
                </c:pt>
                <c:pt idx="29">
                  <c:v>83.708061218262003</c:v>
                </c:pt>
                <c:pt idx="30">
                  <c:v>83.708779267533998</c:v>
                </c:pt>
                <c:pt idx="31">
                  <c:v>83.708793640137003</c:v>
                </c:pt>
                <c:pt idx="32">
                  <c:v>83.709106656556003</c:v>
                </c:pt>
                <c:pt idx="33">
                  <c:v>83.709486603657993</c:v>
                </c:pt>
                <c:pt idx="34">
                  <c:v>83.709884864735002</c:v>
                </c:pt>
                <c:pt idx="35">
                  <c:v>83.710167523211993</c:v>
                </c:pt>
                <c:pt idx="36">
                  <c:v>83.710983276367003</c:v>
                </c:pt>
                <c:pt idx="37">
                  <c:v>83.711296081542997</c:v>
                </c:pt>
                <c:pt idx="38">
                  <c:v>83.712053436652994</c:v>
                </c:pt>
                <c:pt idx="39">
                  <c:v>83.712371072081993</c:v>
                </c:pt>
                <c:pt idx="40">
                  <c:v>83.712380157658004</c:v>
                </c:pt>
                <c:pt idx="41">
                  <c:v>83.713074567741003</c:v>
                </c:pt>
                <c:pt idx="42">
                  <c:v>83.713485717772997</c:v>
                </c:pt>
                <c:pt idx="43">
                  <c:v>83.71411895752</c:v>
                </c:pt>
                <c:pt idx="44">
                  <c:v>83.71459197998</c:v>
                </c:pt>
                <c:pt idx="45">
                  <c:v>83.715133666992003</c:v>
                </c:pt>
                <c:pt idx="46">
                  <c:v>83.715676252844005</c:v>
                </c:pt>
                <c:pt idx="47">
                  <c:v>83.716232299805</c:v>
                </c:pt>
                <c:pt idx="48">
                  <c:v>83.716690063477003</c:v>
                </c:pt>
                <c:pt idx="49">
                  <c:v>83.717252108397005</c:v>
                </c:pt>
                <c:pt idx="50">
                  <c:v>83.717270577888002</c:v>
                </c:pt>
                <c:pt idx="51">
                  <c:v>83.717818201550003</c:v>
                </c:pt>
                <c:pt idx="52">
                  <c:v>83.718308010065996</c:v>
                </c:pt>
                <c:pt idx="53">
                  <c:v>83.71891784668</c:v>
                </c:pt>
                <c:pt idx="54">
                  <c:v>83.719436645507997</c:v>
                </c:pt>
                <c:pt idx="55">
                  <c:v>83.719977710612</c:v>
                </c:pt>
                <c:pt idx="56">
                  <c:v>83.720473281915005</c:v>
                </c:pt>
                <c:pt idx="57">
                  <c:v>83.721000227310995</c:v>
                </c:pt>
                <c:pt idx="58">
                  <c:v>83.721572875977003</c:v>
                </c:pt>
                <c:pt idx="59">
                  <c:v>83.722021883883002</c:v>
                </c:pt>
                <c:pt idx="60">
                  <c:v>83.722637821315999</c:v>
                </c:pt>
                <c:pt idx="61">
                  <c:v>83.722648169051993</c:v>
                </c:pt>
                <c:pt idx="62">
                  <c:v>83.723121643065994</c:v>
                </c:pt>
                <c:pt idx="63">
                  <c:v>83.723268044351002</c:v>
                </c:pt>
                <c:pt idx="64">
                  <c:v>83.723632562014004</c:v>
                </c:pt>
                <c:pt idx="65">
                  <c:v>83.724190973278994</c:v>
                </c:pt>
                <c:pt idx="66">
                  <c:v>83.724861145019005</c:v>
                </c:pt>
                <c:pt idx="67">
                  <c:v>83.725364352485997</c:v>
                </c:pt>
                <c:pt idx="68">
                  <c:v>83.725929260254006</c:v>
                </c:pt>
                <c:pt idx="69">
                  <c:v>83.726341247559006</c:v>
                </c:pt>
                <c:pt idx="70">
                  <c:v>83.726867675780994</c:v>
                </c:pt>
                <c:pt idx="71">
                  <c:v>83.727192885123998</c:v>
                </c:pt>
                <c:pt idx="72">
                  <c:v>83.727195739745994</c:v>
                </c:pt>
                <c:pt idx="73">
                  <c:v>83.72779083252</c:v>
                </c:pt>
                <c:pt idx="74">
                  <c:v>83.728080863176999</c:v>
                </c:pt>
                <c:pt idx="75">
                  <c:v>83.728652954102003</c:v>
                </c:pt>
                <c:pt idx="76">
                  <c:v>83.728682006252001</c:v>
                </c:pt>
                <c:pt idx="77">
                  <c:v>83.728926063882994</c:v>
                </c:pt>
                <c:pt idx="78">
                  <c:v>83.729421945476005</c:v>
                </c:pt>
                <c:pt idx="79">
                  <c:v>83.729551430013998</c:v>
                </c:pt>
                <c:pt idx="80">
                  <c:v>83.729814012030999</c:v>
                </c:pt>
                <c:pt idx="81">
                  <c:v>83.729908476722997</c:v>
                </c:pt>
                <c:pt idx="82">
                  <c:v>83.729911804199006</c:v>
                </c:pt>
                <c:pt idx="83">
                  <c:v>83.729985955420005</c:v>
                </c:pt>
                <c:pt idx="84">
                  <c:v>83.730124802112002</c:v>
                </c:pt>
                <c:pt idx="85">
                  <c:v>83.730559876759997</c:v>
                </c:pt>
                <c:pt idx="86">
                  <c:v>83.730949299103997</c:v>
                </c:pt>
                <c:pt idx="87">
                  <c:v>83.731001720147006</c:v>
                </c:pt>
                <c:pt idx="88">
                  <c:v>83.731331151855002</c:v>
                </c:pt>
                <c:pt idx="89">
                  <c:v>83.731758117675994</c:v>
                </c:pt>
                <c:pt idx="90">
                  <c:v>83.732207289588004</c:v>
                </c:pt>
                <c:pt idx="91">
                  <c:v>83.732208251952997</c:v>
                </c:pt>
                <c:pt idx="92">
                  <c:v>83.732210018087002</c:v>
                </c:pt>
                <c:pt idx="93">
                  <c:v>83.732636183341</c:v>
                </c:pt>
                <c:pt idx="94">
                  <c:v>83.732650756835994</c:v>
                </c:pt>
                <c:pt idx="95">
                  <c:v>83.733215705644</c:v>
                </c:pt>
                <c:pt idx="96">
                  <c:v>83.733620112110003</c:v>
                </c:pt>
                <c:pt idx="97">
                  <c:v>83.734313964844006</c:v>
                </c:pt>
                <c:pt idx="98">
                  <c:v>83.734651851126998</c:v>
                </c:pt>
                <c:pt idx="99">
                  <c:v>83.734862634910002</c:v>
                </c:pt>
                <c:pt idx="100">
                  <c:v>83.735458145142999</c:v>
                </c:pt>
                <c:pt idx="101">
                  <c:v>83.736129626150998</c:v>
                </c:pt>
                <c:pt idx="102">
                  <c:v>83.736846923827997</c:v>
                </c:pt>
                <c:pt idx="103">
                  <c:v>83.737550334594999</c:v>
                </c:pt>
                <c:pt idx="104">
                  <c:v>83.737556457519005</c:v>
                </c:pt>
                <c:pt idx="105">
                  <c:v>83.737681694065998</c:v>
                </c:pt>
                <c:pt idx="106">
                  <c:v>83.738372502402001</c:v>
                </c:pt>
                <c:pt idx="107">
                  <c:v>83.739059202174005</c:v>
                </c:pt>
                <c:pt idx="108">
                  <c:v>83.739439663778001</c:v>
                </c:pt>
                <c:pt idx="109">
                  <c:v>83.740210487796006</c:v>
                </c:pt>
                <c:pt idx="110">
                  <c:v>83.740989231417004</c:v>
                </c:pt>
                <c:pt idx="111">
                  <c:v>83.742203100536997</c:v>
                </c:pt>
                <c:pt idx="112">
                  <c:v>83.742917835163993</c:v>
                </c:pt>
                <c:pt idx="113">
                  <c:v>83.742925707214994</c:v>
                </c:pt>
                <c:pt idx="114">
                  <c:v>83.744261964882995</c:v>
                </c:pt>
                <c:pt idx="115">
                  <c:v>83.745101928710994</c:v>
                </c:pt>
                <c:pt idx="116">
                  <c:v>83.746068819589993</c:v>
                </c:pt>
                <c:pt idx="117">
                  <c:v>83.746398925780994</c:v>
                </c:pt>
                <c:pt idx="118">
                  <c:v>83.746651780391005</c:v>
                </c:pt>
                <c:pt idx="119">
                  <c:v>83.747520044482997</c:v>
                </c:pt>
                <c:pt idx="120">
                  <c:v>83.748807937793998</c:v>
                </c:pt>
                <c:pt idx="121">
                  <c:v>83.748992919922003</c:v>
                </c:pt>
                <c:pt idx="122">
                  <c:v>83.750091990277994</c:v>
                </c:pt>
                <c:pt idx="123">
                  <c:v>83.751619818719007</c:v>
                </c:pt>
                <c:pt idx="124">
                  <c:v>83.751625062521001</c:v>
                </c:pt>
                <c:pt idx="125">
                  <c:v>83.751633131142</c:v>
                </c:pt>
                <c:pt idx="126">
                  <c:v>83.753211487298998</c:v>
                </c:pt>
                <c:pt idx="127">
                  <c:v>83.753234542260003</c:v>
                </c:pt>
                <c:pt idx="128">
                  <c:v>83.754698936577995</c:v>
                </c:pt>
                <c:pt idx="129">
                  <c:v>83.754936218262003</c:v>
                </c:pt>
                <c:pt idx="130">
                  <c:v>83.756547359596993</c:v>
                </c:pt>
                <c:pt idx="131">
                  <c:v>83.758716362672999</c:v>
                </c:pt>
                <c:pt idx="132">
                  <c:v>83.760620800145006</c:v>
                </c:pt>
                <c:pt idx="133">
                  <c:v>83.762793229625004</c:v>
                </c:pt>
                <c:pt idx="134">
                  <c:v>83.764776079143999</c:v>
                </c:pt>
                <c:pt idx="135">
                  <c:v>83.767058721778994</c:v>
                </c:pt>
                <c:pt idx="136">
                  <c:v>83.769622802734006</c:v>
                </c:pt>
                <c:pt idx="137">
                  <c:v>83.772209538556993</c:v>
                </c:pt>
                <c:pt idx="138">
                  <c:v>83.774770823496993</c:v>
                </c:pt>
                <c:pt idx="139">
                  <c:v>83.777464294384998</c:v>
                </c:pt>
                <c:pt idx="140">
                  <c:v>83.777564429134003</c:v>
                </c:pt>
                <c:pt idx="141">
                  <c:v>83.780214498245002</c:v>
                </c:pt>
                <c:pt idx="142">
                  <c:v>83.783361013233005</c:v>
                </c:pt>
                <c:pt idx="143">
                  <c:v>83.786529285610996</c:v>
                </c:pt>
                <c:pt idx="144">
                  <c:v>83.789928065506004</c:v>
                </c:pt>
                <c:pt idx="145">
                  <c:v>83.793471247813997</c:v>
                </c:pt>
                <c:pt idx="146">
                  <c:v>83.796865517331995</c:v>
                </c:pt>
                <c:pt idx="147">
                  <c:v>83.799999463380999</c:v>
                </c:pt>
                <c:pt idx="148">
                  <c:v>83.803100694245998</c:v>
                </c:pt>
                <c:pt idx="149">
                  <c:v>83.806050741541</c:v>
                </c:pt>
                <c:pt idx="150">
                  <c:v>83.806107325493002</c:v>
                </c:pt>
                <c:pt idx="151">
                  <c:v>83.809280276517995</c:v>
                </c:pt>
                <c:pt idx="152">
                  <c:v>83.812397778976006</c:v>
                </c:pt>
                <c:pt idx="153">
                  <c:v>83.815407632272994</c:v>
                </c:pt>
                <c:pt idx="154">
                  <c:v>83.817968431134005</c:v>
                </c:pt>
                <c:pt idx="155">
                  <c:v>83.820614481234998</c:v>
                </c:pt>
                <c:pt idx="156">
                  <c:v>83.822952263394995</c:v>
                </c:pt>
                <c:pt idx="157">
                  <c:v>83.825492740936994</c:v>
                </c:pt>
                <c:pt idx="158">
                  <c:v>83.827796499062998</c:v>
                </c:pt>
                <c:pt idx="159">
                  <c:v>83.830390930175994</c:v>
                </c:pt>
                <c:pt idx="160">
                  <c:v>83.832551348866005</c:v>
                </c:pt>
                <c:pt idx="161">
                  <c:v>83.832552395519997</c:v>
                </c:pt>
                <c:pt idx="162">
                  <c:v>83.835221718409997</c:v>
                </c:pt>
                <c:pt idx="163">
                  <c:v>83.837371826172003</c:v>
                </c:pt>
                <c:pt idx="164">
                  <c:v>83.839869753577005</c:v>
                </c:pt>
                <c:pt idx="165">
                  <c:v>83.841803504116996</c:v>
                </c:pt>
                <c:pt idx="166">
                  <c:v>83.844733886189005</c:v>
                </c:pt>
                <c:pt idx="167">
                  <c:v>83.847088394268994</c:v>
                </c:pt>
                <c:pt idx="168">
                  <c:v>83.847093135009004</c:v>
                </c:pt>
                <c:pt idx="169">
                  <c:v>83.849294517434004</c:v>
                </c:pt>
                <c:pt idx="170">
                  <c:v>83.851479614740001</c:v>
                </c:pt>
                <c:pt idx="171">
                  <c:v>83.854125763837004</c:v>
                </c:pt>
                <c:pt idx="172">
                  <c:v>83.856323242187997</c:v>
                </c:pt>
                <c:pt idx="173">
                  <c:v>83.858352982129006</c:v>
                </c:pt>
                <c:pt idx="174">
                  <c:v>83.860625800752004</c:v>
                </c:pt>
                <c:pt idx="175">
                  <c:v>83.863086156072995</c:v>
                </c:pt>
                <c:pt idx="176">
                  <c:v>83.864860503043005</c:v>
                </c:pt>
                <c:pt idx="177">
                  <c:v>83.864867165221</c:v>
                </c:pt>
                <c:pt idx="178">
                  <c:v>83.867246626929997</c:v>
                </c:pt>
                <c:pt idx="179">
                  <c:v>83.868940340143993</c:v>
                </c:pt>
                <c:pt idx="180">
                  <c:v>83.871310565542004</c:v>
                </c:pt>
                <c:pt idx="181">
                  <c:v>83.872741699219006</c:v>
                </c:pt>
                <c:pt idx="182">
                  <c:v>83.874223652696998</c:v>
                </c:pt>
                <c:pt idx="183">
                  <c:v>83.874550462993994</c:v>
                </c:pt>
                <c:pt idx="184">
                  <c:v>83.876175513763002</c:v>
                </c:pt>
                <c:pt idx="185">
                  <c:v>83.876207481069002</c:v>
                </c:pt>
                <c:pt idx="186">
                  <c:v>83.877899119163004</c:v>
                </c:pt>
                <c:pt idx="187">
                  <c:v>83.880397525223998</c:v>
                </c:pt>
                <c:pt idx="188">
                  <c:v>83.881867311581004</c:v>
                </c:pt>
                <c:pt idx="189">
                  <c:v>83.884329567720997</c:v>
                </c:pt>
                <c:pt idx="190">
                  <c:v>83.887256209523002</c:v>
                </c:pt>
                <c:pt idx="191">
                  <c:v>83.887289732414004</c:v>
                </c:pt>
                <c:pt idx="192">
                  <c:v>83.889042013652002</c:v>
                </c:pt>
                <c:pt idx="193">
                  <c:v>83.891822002710995</c:v>
                </c:pt>
                <c:pt idx="194">
                  <c:v>83.893903185235999</c:v>
                </c:pt>
                <c:pt idx="195">
                  <c:v>83.897619018821004</c:v>
                </c:pt>
                <c:pt idx="196">
                  <c:v>83.898918151855995</c:v>
                </c:pt>
                <c:pt idx="197">
                  <c:v>83.901785090608001</c:v>
                </c:pt>
                <c:pt idx="198">
                  <c:v>83.904431828791004</c:v>
                </c:pt>
                <c:pt idx="199">
                  <c:v>83.905967712402997</c:v>
                </c:pt>
                <c:pt idx="200">
                  <c:v>83.909438331396004</c:v>
                </c:pt>
                <c:pt idx="201">
                  <c:v>83.911010578944996</c:v>
                </c:pt>
                <c:pt idx="202">
                  <c:v>83.911011183685005</c:v>
                </c:pt>
                <c:pt idx="203">
                  <c:v>83.913848370438004</c:v>
                </c:pt>
                <c:pt idx="204">
                  <c:v>83.915681707006001</c:v>
                </c:pt>
                <c:pt idx="205">
                  <c:v>83.915855455718003</c:v>
                </c:pt>
                <c:pt idx="206">
                  <c:v>83.916117631345003</c:v>
                </c:pt>
                <c:pt idx="207">
                  <c:v>83.918159111074999</c:v>
                </c:pt>
                <c:pt idx="208">
                  <c:v>83.920004714230998</c:v>
                </c:pt>
                <c:pt idx="209">
                  <c:v>83.920509440600995</c:v>
                </c:pt>
                <c:pt idx="210">
                  <c:v>83.920951247785993</c:v>
                </c:pt>
                <c:pt idx="211">
                  <c:v>83.922332444101997</c:v>
                </c:pt>
                <c:pt idx="212">
                  <c:v>83.923928810291997</c:v>
                </c:pt>
                <c:pt idx="213">
                  <c:v>83.925102471279004</c:v>
                </c:pt>
                <c:pt idx="214">
                  <c:v>83.925892694384004</c:v>
                </c:pt>
                <c:pt idx="215">
                  <c:v>83.92652130127</c:v>
                </c:pt>
                <c:pt idx="216">
                  <c:v>83.927379906694</c:v>
                </c:pt>
                <c:pt idx="217">
                  <c:v>83.929069519042997</c:v>
                </c:pt>
                <c:pt idx="218">
                  <c:v>83.930839587872995</c:v>
                </c:pt>
                <c:pt idx="219">
                  <c:v>83.933221426493006</c:v>
                </c:pt>
                <c:pt idx="220">
                  <c:v>83.934669732923993</c:v>
                </c:pt>
                <c:pt idx="221">
                  <c:v>83.937257085862996</c:v>
                </c:pt>
                <c:pt idx="222">
                  <c:v>83.937286937777998</c:v>
                </c:pt>
                <c:pt idx="223">
                  <c:v>83.938165845062997</c:v>
                </c:pt>
                <c:pt idx="224">
                  <c:v>83.938590735092006</c:v>
                </c:pt>
                <c:pt idx="225">
                  <c:v>83.940887150869997</c:v>
                </c:pt>
                <c:pt idx="226">
                  <c:v>83.941963379005998</c:v>
                </c:pt>
                <c:pt idx="227">
                  <c:v>83.942695800205996</c:v>
                </c:pt>
                <c:pt idx="228">
                  <c:v>83.942888310274995</c:v>
                </c:pt>
                <c:pt idx="229">
                  <c:v>83.944578475574005</c:v>
                </c:pt>
                <c:pt idx="230">
                  <c:v>83.946402248354005</c:v>
                </c:pt>
                <c:pt idx="231">
                  <c:v>83.948197188112005</c:v>
                </c:pt>
                <c:pt idx="232">
                  <c:v>83.949821501594002</c:v>
                </c:pt>
                <c:pt idx="233">
                  <c:v>83.951791061475006</c:v>
                </c:pt>
                <c:pt idx="234">
                  <c:v>83.953438254960005</c:v>
                </c:pt>
                <c:pt idx="235">
                  <c:v>83.954956288035007</c:v>
                </c:pt>
                <c:pt idx="236">
                  <c:v>83.956588764204</c:v>
                </c:pt>
                <c:pt idx="237">
                  <c:v>83.956763655003002</c:v>
                </c:pt>
                <c:pt idx="238">
                  <c:v>83.958116060842997</c:v>
                </c:pt>
                <c:pt idx="239">
                  <c:v>83.958450628750001</c:v>
                </c:pt>
                <c:pt idx="240">
                  <c:v>83.959615173143007</c:v>
                </c:pt>
                <c:pt idx="241">
                  <c:v>83.959617160910994</c:v>
                </c:pt>
                <c:pt idx="242">
                  <c:v>83.958728717529993</c:v>
                </c:pt>
                <c:pt idx="243">
                  <c:v>83.967475808287006</c:v>
                </c:pt>
                <c:pt idx="244">
                  <c:v>83.966897604674003</c:v>
                </c:pt>
                <c:pt idx="245">
                  <c:v>83.957407189001998</c:v>
                </c:pt>
                <c:pt idx="246">
                  <c:v>83.970270353922004</c:v>
                </c:pt>
                <c:pt idx="247">
                  <c:v>84.032127310750994</c:v>
                </c:pt>
                <c:pt idx="248">
                  <c:v>84.032734039188995</c:v>
                </c:pt>
                <c:pt idx="249">
                  <c:v>84.018786491971994</c:v>
                </c:pt>
                <c:pt idx="250">
                  <c:v>84.223023265891001</c:v>
                </c:pt>
                <c:pt idx="251">
                  <c:v>84.221713898106998</c:v>
                </c:pt>
                <c:pt idx="252">
                  <c:v>84.223085341441006</c:v>
                </c:pt>
                <c:pt idx="253">
                  <c:v>84.313912239144003</c:v>
                </c:pt>
                <c:pt idx="254">
                  <c:v>84.327014478736004</c:v>
                </c:pt>
                <c:pt idx="255">
                  <c:v>84.360910621173005</c:v>
                </c:pt>
                <c:pt idx="256">
                  <c:v>84.367229120044996</c:v>
                </c:pt>
                <c:pt idx="257">
                  <c:v>84.367393020264998</c:v>
                </c:pt>
                <c:pt idx="258">
                  <c:v>84.365702193893995</c:v>
                </c:pt>
                <c:pt idx="259">
                  <c:v>84.367154077036005</c:v>
                </c:pt>
                <c:pt idx="260">
                  <c:v>84.367518359154005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CEBE-4FC3-BD7E-330D4E519333}"/>
            </c:ext>
          </c:extLst>
        </c:ser>
        <c:ser>
          <c:idx val="9"/>
          <c:order val="3"/>
          <c:tx>
            <c:v>WSPL_HQhaeufig</c:v>
          </c:tx>
          <c:spPr>
            <a:ln w="12700" cap="rnd">
              <a:solidFill>
                <a:srgbClr val="FFC000"/>
              </a:solidFill>
              <a:prstDash val="sysDash"/>
              <a:round/>
            </a:ln>
            <a:effectLst/>
          </c:spPr>
          <c:marker>
            <c:symbol val="none"/>
          </c:marker>
          <c:xVal>
            <c:numRef>
              <c:f>'WSPL_2D-Model_IST'!$K$4:$K$264</c:f>
              <c:numCache>
                <c:formatCode>0.00</c:formatCode>
                <c:ptCount val="261"/>
                <c:pt idx="0">
                  <c:v>0</c:v>
                </c:pt>
                <c:pt idx="1">
                  <c:v>3.6596042004067</c:v>
                </c:pt>
                <c:pt idx="2">
                  <c:v>8.5657214232392</c:v>
                </c:pt>
                <c:pt idx="3">
                  <c:v>13.369877344439001</c:v>
                </c:pt>
                <c:pt idx="4">
                  <c:v>15.847956278437</c:v>
                </c:pt>
                <c:pt idx="5">
                  <c:v>17.889664939239001</c:v>
                </c:pt>
                <c:pt idx="6">
                  <c:v>21.71491392886</c:v>
                </c:pt>
                <c:pt idx="7">
                  <c:v>24.552432224663999</c:v>
                </c:pt>
                <c:pt idx="8">
                  <c:v>27.391554350054001</c:v>
                </c:pt>
                <c:pt idx="9">
                  <c:v>30.402082170656001</c:v>
                </c:pt>
                <c:pt idx="10">
                  <c:v>30.471673777199999</c:v>
                </c:pt>
                <c:pt idx="11">
                  <c:v>31.449919559354001</c:v>
                </c:pt>
                <c:pt idx="12">
                  <c:v>33.584231981446003</c:v>
                </c:pt>
                <c:pt idx="13">
                  <c:v>37.204971148459002</c:v>
                </c:pt>
                <c:pt idx="14">
                  <c:v>37.938721386075997</c:v>
                </c:pt>
                <c:pt idx="15">
                  <c:v>40.937458478631001</c:v>
                </c:pt>
                <c:pt idx="16">
                  <c:v>41.543771159020999</c:v>
                </c:pt>
                <c:pt idx="17">
                  <c:v>43.644121733275</c:v>
                </c:pt>
                <c:pt idx="18">
                  <c:v>45.731501265511</c:v>
                </c:pt>
                <c:pt idx="19">
                  <c:v>45.896522593728001</c:v>
                </c:pt>
                <c:pt idx="20">
                  <c:v>45.917087456234</c:v>
                </c:pt>
                <c:pt idx="21">
                  <c:v>49.540373220608998</c:v>
                </c:pt>
                <c:pt idx="22">
                  <c:v>54.250788020915998</c:v>
                </c:pt>
                <c:pt idx="23">
                  <c:v>58.940775303928</c:v>
                </c:pt>
                <c:pt idx="24">
                  <c:v>63.637294895159997</c:v>
                </c:pt>
                <c:pt idx="25">
                  <c:v>66.324500382102002</c:v>
                </c:pt>
                <c:pt idx="26">
                  <c:v>68.383758920443</c:v>
                </c:pt>
                <c:pt idx="27">
                  <c:v>73.069730858550997</c:v>
                </c:pt>
                <c:pt idx="28">
                  <c:v>78.139435834075996</c:v>
                </c:pt>
                <c:pt idx="29">
                  <c:v>83.205701782321</c:v>
                </c:pt>
                <c:pt idx="30">
                  <c:v>88.101214282244001</c:v>
                </c:pt>
                <c:pt idx="31">
                  <c:v>88.199670445487996</c:v>
                </c:pt>
                <c:pt idx="32">
                  <c:v>93.242986440402007</c:v>
                </c:pt>
                <c:pt idx="33">
                  <c:v>95.709311164287996</c:v>
                </c:pt>
                <c:pt idx="34">
                  <c:v>98.291644693386004</c:v>
                </c:pt>
                <c:pt idx="35">
                  <c:v>103.3463424287</c:v>
                </c:pt>
                <c:pt idx="36">
                  <c:v>108.32566509030001</c:v>
                </c:pt>
                <c:pt idx="37">
                  <c:v>113.37349716919</c:v>
                </c:pt>
                <c:pt idx="38">
                  <c:v>118.42764068035</c:v>
                </c:pt>
                <c:pt idx="39">
                  <c:v>123.27467729639</c:v>
                </c:pt>
                <c:pt idx="40">
                  <c:v>123.41356152916001</c:v>
                </c:pt>
                <c:pt idx="41">
                  <c:v>128.45370759190999</c:v>
                </c:pt>
                <c:pt idx="42">
                  <c:v>133.50069381322999</c:v>
                </c:pt>
                <c:pt idx="43">
                  <c:v>138.55278227323001</c:v>
                </c:pt>
                <c:pt idx="44">
                  <c:v>143.5394121381</c:v>
                </c:pt>
                <c:pt idx="45">
                  <c:v>148.58761394634001</c:v>
                </c:pt>
                <c:pt idx="46">
                  <c:v>153.63398081642001</c:v>
                </c:pt>
                <c:pt idx="47">
                  <c:v>158.61830561727001</c:v>
                </c:pt>
                <c:pt idx="48">
                  <c:v>163.66621777909</c:v>
                </c:pt>
                <c:pt idx="49">
                  <c:v>168.55038050248001</c:v>
                </c:pt>
                <c:pt idx="50">
                  <c:v>168.70801763608</c:v>
                </c:pt>
                <c:pt idx="51">
                  <c:v>173.76013857359001</c:v>
                </c:pt>
                <c:pt idx="52">
                  <c:v>178.75407898371</c:v>
                </c:pt>
                <c:pt idx="53">
                  <c:v>183.80239964704</c:v>
                </c:pt>
                <c:pt idx="54">
                  <c:v>188.79518743692</c:v>
                </c:pt>
                <c:pt idx="55">
                  <c:v>193.85009092723999</c:v>
                </c:pt>
                <c:pt idx="56">
                  <c:v>198.88929128276999</c:v>
                </c:pt>
                <c:pt idx="57">
                  <c:v>203.88378349204999</c:v>
                </c:pt>
                <c:pt idx="58">
                  <c:v>208.94518436065999</c:v>
                </c:pt>
                <c:pt idx="59">
                  <c:v>213.99958492736999</c:v>
                </c:pt>
                <c:pt idx="60">
                  <c:v>218.90335956771</c:v>
                </c:pt>
                <c:pt idx="61">
                  <c:v>218.98665311393</c:v>
                </c:pt>
                <c:pt idx="62">
                  <c:v>224.04163984959001</c:v>
                </c:pt>
                <c:pt idx="63">
                  <c:v>225.48941137415</c:v>
                </c:pt>
                <c:pt idx="64">
                  <c:v>229.09662658607999</c:v>
                </c:pt>
                <c:pt idx="65">
                  <c:v>234.074848914</c:v>
                </c:pt>
                <c:pt idx="66">
                  <c:v>239.16143264226</c:v>
                </c:pt>
                <c:pt idx="67">
                  <c:v>244.18630776808999</c:v>
                </c:pt>
                <c:pt idx="68">
                  <c:v>249.21871079587001</c:v>
                </c:pt>
                <c:pt idx="69">
                  <c:v>254.23605801881001</c:v>
                </c:pt>
                <c:pt idx="70">
                  <c:v>259.26093314400998</c:v>
                </c:pt>
                <c:pt idx="71">
                  <c:v>264.24203622389001</c:v>
                </c:pt>
                <c:pt idx="72">
                  <c:v>264.28703238577998</c:v>
                </c:pt>
                <c:pt idx="73">
                  <c:v>269.29626998611002</c:v>
                </c:pt>
                <c:pt idx="74">
                  <c:v>274.32174280659001</c:v>
                </c:pt>
                <c:pt idx="75">
                  <c:v>279.33909801700003</c:v>
                </c:pt>
                <c:pt idx="76">
                  <c:v>279.87690204738999</c:v>
                </c:pt>
                <c:pt idx="77">
                  <c:v>284.42265258357997</c:v>
                </c:pt>
                <c:pt idx="78">
                  <c:v>289.44083729485999</c:v>
                </c:pt>
                <c:pt idx="79">
                  <c:v>294.45001825459002</c:v>
                </c:pt>
                <c:pt idx="80">
                  <c:v>298.08001909219001</c:v>
                </c:pt>
                <c:pt idx="81">
                  <c:v>299.39393091545998</c:v>
                </c:pt>
                <c:pt idx="82">
                  <c:v>299.44146956226001</c:v>
                </c:pt>
                <c:pt idx="83">
                  <c:v>301.18759821812</c:v>
                </c:pt>
                <c:pt idx="84">
                  <c:v>304.47123461856</c:v>
                </c:pt>
                <c:pt idx="85">
                  <c:v>309.4725876521</c:v>
                </c:pt>
                <c:pt idx="86">
                  <c:v>314.47545421478998</c:v>
                </c:pt>
                <c:pt idx="87">
                  <c:v>315.16159366980003</c:v>
                </c:pt>
                <c:pt idx="88">
                  <c:v>319.48046343327002</c:v>
                </c:pt>
                <c:pt idx="89">
                  <c:v>324.48581322547</c:v>
                </c:pt>
                <c:pt idx="90">
                  <c:v>329.53906918103002</c:v>
                </c:pt>
                <c:pt idx="91">
                  <c:v>329.54989453456</c:v>
                </c:pt>
                <c:pt idx="92">
                  <c:v>329.56987338151998</c:v>
                </c:pt>
                <c:pt idx="93">
                  <c:v>334.38765607127999</c:v>
                </c:pt>
                <c:pt idx="94">
                  <c:v>334.55241446193997</c:v>
                </c:pt>
                <c:pt idx="95">
                  <c:v>339.54765146900002</c:v>
                </c:pt>
                <c:pt idx="96">
                  <c:v>344.55402376655002</c:v>
                </c:pt>
                <c:pt idx="97">
                  <c:v>349.55697485778001</c:v>
                </c:pt>
                <c:pt idx="98">
                  <c:v>352.67130157599001</c:v>
                </c:pt>
                <c:pt idx="99">
                  <c:v>354.61972934244</c:v>
                </c:pt>
                <c:pt idx="100">
                  <c:v>359.62322654244002</c:v>
                </c:pt>
                <c:pt idx="101">
                  <c:v>364.62672374042</c:v>
                </c:pt>
                <c:pt idx="102">
                  <c:v>369.63061853798001</c:v>
                </c:pt>
                <c:pt idx="103">
                  <c:v>374.58296053063998</c:v>
                </c:pt>
                <c:pt idx="104">
                  <c:v>374.62584090327999</c:v>
                </c:pt>
                <c:pt idx="105">
                  <c:v>375.39326592910999</c:v>
                </c:pt>
                <c:pt idx="106">
                  <c:v>379.62958135533</c:v>
                </c:pt>
                <c:pt idx="107">
                  <c:v>384.62549572936001</c:v>
                </c:pt>
                <c:pt idx="108">
                  <c:v>386.29670105366</c:v>
                </c:pt>
                <c:pt idx="109">
                  <c:v>389.68918413646998</c:v>
                </c:pt>
                <c:pt idx="110">
                  <c:v>394.68912833927999</c:v>
                </c:pt>
                <c:pt idx="111">
                  <c:v>399.68441014671998</c:v>
                </c:pt>
                <c:pt idx="112">
                  <c:v>404.62234801531997</c:v>
                </c:pt>
                <c:pt idx="113">
                  <c:v>404.67924960686003</c:v>
                </c:pt>
                <c:pt idx="114">
                  <c:v>409.72802604761</c:v>
                </c:pt>
                <c:pt idx="115">
                  <c:v>414.72167850288997</c:v>
                </c:pt>
                <c:pt idx="116">
                  <c:v>418.44421175257997</c:v>
                </c:pt>
                <c:pt idx="117">
                  <c:v>419.71607421268999</c:v>
                </c:pt>
                <c:pt idx="118">
                  <c:v>420.85506601982001</c:v>
                </c:pt>
                <c:pt idx="119">
                  <c:v>424.76758963662002</c:v>
                </c:pt>
                <c:pt idx="120">
                  <c:v>429.13740697282998</c:v>
                </c:pt>
                <c:pt idx="121">
                  <c:v>429.76465657695002</c:v>
                </c:pt>
                <c:pt idx="122">
                  <c:v>434.75500123923001</c:v>
                </c:pt>
                <c:pt idx="123">
                  <c:v>439.79700404302997</c:v>
                </c:pt>
                <c:pt idx="124">
                  <c:v>439.81430085377002</c:v>
                </c:pt>
                <c:pt idx="125">
                  <c:v>439.83927386603</c:v>
                </c:pt>
                <c:pt idx="126">
                  <c:v>444.72182931591999</c:v>
                </c:pt>
                <c:pt idx="127">
                  <c:v>444.79316821268998</c:v>
                </c:pt>
                <c:pt idx="128">
                  <c:v>449.09332905842001</c:v>
                </c:pt>
                <c:pt idx="129">
                  <c:v>449.79025413583003</c:v>
                </c:pt>
                <c:pt idx="130">
                  <c:v>454.83993595148002</c:v>
                </c:pt>
                <c:pt idx="131">
                  <c:v>459.85697618567002</c:v>
                </c:pt>
                <c:pt idx="132">
                  <c:v>464.86141126221997</c:v>
                </c:pt>
                <c:pt idx="133">
                  <c:v>469.86798823741998</c:v>
                </c:pt>
                <c:pt idx="134">
                  <c:v>474.87028141665002</c:v>
                </c:pt>
                <c:pt idx="135">
                  <c:v>479.90968895046001</c:v>
                </c:pt>
                <c:pt idx="136">
                  <c:v>484.91192543889002</c:v>
                </c:pt>
                <c:pt idx="137">
                  <c:v>489.91475664550001</c:v>
                </c:pt>
                <c:pt idx="138">
                  <c:v>494.95900299759001</c:v>
                </c:pt>
                <c:pt idx="139">
                  <c:v>499.78900738811001</c:v>
                </c:pt>
                <c:pt idx="140">
                  <c:v>499.96854261046002</c:v>
                </c:pt>
                <c:pt idx="141">
                  <c:v>504.97168923074003</c:v>
                </c:pt>
                <c:pt idx="142">
                  <c:v>509.98984556327002</c:v>
                </c:pt>
                <c:pt idx="143">
                  <c:v>514.99791866500004</c:v>
                </c:pt>
                <c:pt idx="144">
                  <c:v>519.99866700108998</c:v>
                </c:pt>
                <c:pt idx="145">
                  <c:v>524.93422883452001</c:v>
                </c:pt>
                <c:pt idx="146">
                  <c:v>529.83379754297005</c:v>
                </c:pt>
                <c:pt idx="147">
                  <c:v>534.77852460925999</c:v>
                </c:pt>
                <c:pt idx="148">
                  <c:v>539.69259692757998</c:v>
                </c:pt>
                <c:pt idx="149">
                  <c:v>544.49678412787</c:v>
                </c:pt>
                <c:pt idx="150">
                  <c:v>544.58870516572995</c:v>
                </c:pt>
                <c:pt idx="151">
                  <c:v>549.50977487933994</c:v>
                </c:pt>
                <c:pt idx="152">
                  <c:v>554.43538359783997</c:v>
                </c:pt>
                <c:pt idx="153">
                  <c:v>559.35619526674998</c:v>
                </c:pt>
                <c:pt idx="154">
                  <c:v>564.27700693588997</c:v>
                </c:pt>
                <c:pt idx="155">
                  <c:v>569.19781860479998</c:v>
                </c:pt>
                <c:pt idx="156">
                  <c:v>574.10418279404996</c:v>
                </c:pt>
                <c:pt idx="157">
                  <c:v>578.99972998678004</c:v>
                </c:pt>
                <c:pt idx="158">
                  <c:v>583.90246369252998</c:v>
                </c:pt>
                <c:pt idx="159">
                  <c:v>588.87395700499997</c:v>
                </c:pt>
                <c:pt idx="160">
                  <c:v>593.77078133478994</c:v>
                </c:pt>
                <c:pt idx="161">
                  <c:v>593.77314854523001</c:v>
                </c:pt>
                <c:pt idx="162">
                  <c:v>598.67509793478996</c:v>
                </c:pt>
                <c:pt idx="163">
                  <c:v>603.57770750693999</c:v>
                </c:pt>
                <c:pt idx="164">
                  <c:v>608.54786157996</c:v>
                </c:pt>
                <c:pt idx="165">
                  <c:v>613.43933373968002</c:v>
                </c:pt>
                <c:pt idx="166">
                  <c:v>618.34154142982004</c:v>
                </c:pt>
                <c:pt idx="167">
                  <c:v>623.24058056684999</c:v>
                </c:pt>
                <c:pt idx="168">
                  <c:v>623.25125114605999</c:v>
                </c:pt>
                <c:pt idx="169">
                  <c:v>628.21064355996998</c:v>
                </c:pt>
                <c:pt idx="170">
                  <c:v>633.10919327066995</c:v>
                </c:pt>
                <c:pt idx="171">
                  <c:v>638.01152652039002</c:v>
                </c:pt>
                <c:pt idx="172">
                  <c:v>642.94392848568998</c:v>
                </c:pt>
                <c:pt idx="173">
                  <c:v>647.8687352984</c:v>
                </c:pt>
                <c:pt idx="174">
                  <c:v>652.77152600611998</c:v>
                </c:pt>
                <c:pt idx="175">
                  <c:v>657.67072104383999</c:v>
                </c:pt>
                <c:pt idx="176">
                  <c:v>662.63597939220006</c:v>
                </c:pt>
                <c:pt idx="177">
                  <c:v>662.64960771828999</c:v>
                </c:pt>
                <c:pt idx="178">
                  <c:v>667.53524953265003</c:v>
                </c:pt>
                <c:pt idx="179">
                  <c:v>672.43451988286995</c:v>
                </c:pt>
                <c:pt idx="180">
                  <c:v>677.39196896494002</c:v>
                </c:pt>
                <c:pt idx="181">
                  <c:v>682.29823493393997</c:v>
                </c:pt>
                <c:pt idx="182">
                  <c:v>686.32681908884001</c:v>
                </c:pt>
                <c:pt idx="183">
                  <c:v>687.21360578328995</c:v>
                </c:pt>
                <c:pt idx="184">
                  <c:v>692.10588888740995</c:v>
                </c:pt>
                <c:pt idx="185">
                  <c:v>692.20176529919001</c:v>
                </c:pt>
                <c:pt idx="186">
                  <c:v>697.11792118461005</c:v>
                </c:pt>
                <c:pt idx="187">
                  <c:v>702.04122505417001</c:v>
                </c:pt>
                <c:pt idx="188">
                  <c:v>707.02120665929999</c:v>
                </c:pt>
                <c:pt idx="189">
                  <c:v>711.94733690993996</c:v>
                </c:pt>
                <c:pt idx="190">
                  <c:v>716.81217351763996</c:v>
                </c:pt>
                <c:pt idx="191">
                  <c:v>716.86781081106005</c:v>
                </c:pt>
                <c:pt idx="192">
                  <c:v>721.82306960446999</c:v>
                </c:pt>
                <c:pt idx="193">
                  <c:v>726.78221995061006</c:v>
                </c:pt>
                <c:pt idx="194">
                  <c:v>731.70876181611004</c:v>
                </c:pt>
                <c:pt idx="195">
                  <c:v>736.63726285273003</c:v>
                </c:pt>
                <c:pt idx="196">
                  <c:v>741.62435710270995</c:v>
                </c:pt>
                <c:pt idx="197">
                  <c:v>746.54627249193004</c:v>
                </c:pt>
                <c:pt idx="198">
                  <c:v>751.45618982417</c:v>
                </c:pt>
                <c:pt idx="199">
                  <c:v>756.44183764539002</c:v>
                </c:pt>
                <c:pt idx="200">
                  <c:v>761.36617101473996</c:v>
                </c:pt>
                <c:pt idx="201">
                  <c:v>766.28268798270994</c:v>
                </c:pt>
                <c:pt idx="202">
                  <c:v>766.28374617161001</c:v>
                </c:pt>
                <c:pt idx="203">
                  <c:v>771.26159469588004</c:v>
                </c:pt>
                <c:pt idx="204">
                  <c:v>775.75237257830997</c:v>
                </c:pt>
                <c:pt idx="205">
                  <c:v>776.17797193884996</c:v>
                </c:pt>
                <c:pt idx="206">
                  <c:v>776.74372443476</c:v>
                </c:pt>
                <c:pt idx="207">
                  <c:v>781.14906244212</c:v>
                </c:pt>
                <c:pt idx="208">
                  <c:v>785.00352441861003</c:v>
                </c:pt>
                <c:pt idx="209">
                  <c:v>786.05762350429995</c:v>
                </c:pt>
                <c:pt idx="210">
                  <c:v>787.26237352093005</c:v>
                </c:pt>
                <c:pt idx="211">
                  <c:v>791.02871400802997</c:v>
                </c:pt>
                <c:pt idx="212">
                  <c:v>793.86202387373999</c:v>
                </c:pt>
                <c:pt idx="213">
                  <c:v>795.94533445468005</c:v>
                </c:pt>
                <c:pt idx="214">
                  <c:v>798.71412866475998</c:v>
                </c:pt>
                <c:pt idx="215">
                  <c:v>800.91618175372002</c:v>
                </c:pt>
                <c:pt idx="216">
                  <c:v>802.57272312956002</c:v>
                </c:pt>
                <c:pt idx="217">
                  <c:v>805.83293959175001</c:v>
                </c:pt>
                <c:pt idx="218">
                  <c:v>810.81149093270994</c:v>
                </c:pt>
                <c:pt idx="219">
                  <c:v>815.72054472965999</c:v>
                </c:pt>
                <c:pt idx="220">
                  <c:v>820.69119862153002</c:v>
                </c:pt>
                <c:pt idx="221">
                  <c:v>825.54445998045003</c:v>
                </c:pt>
                <c:pt idx="222">
                  <c:v>825.60080957984997</c:v>
                </c:pt>
                <c:pt idx="223">
                  <c:v>828.95495364576004</c:v>
                </c:pt>
                <c:pt idx="224">
                  <c:v>830.57671691988003</c:v>
                </c:pt>
                <c:pt idx="225">
                  <c:v>835.49952416111</c:v>
                </c:pt>
                <c:pt idx="226">
                  <c:v>838.42878168158995</c:v>
                </c:pt>
                <c:pt idx="227">
                  <c:v>840.42282245278</c:v>
                </c:pt>
                <c:pt idx="228">
                  <c:v>840.93280888987999</c:v>
                </c:pt>
                <c:pt idx="229">
                  <c:v>845.41029614246997</c:v>
                </c:pt>
                <c:pt idx="230">
                  <c:v>850.34277648396005</c:v>
                </c:pt>
                <c:pt idx="231">
                  <c:v>855.26048984515</c:v>
                </c:pt>
                <c:pt idx="232">
                  <c:v>860.19093850335003</c:v>
                </c:pt>
                <c:pt idx="233">
                  <c:v>865.17895824752998</c:v>
                </c:pt>
                <c:pt idx="234">
                  <c:v>870.10330721586001</c:v>
                </c:pt>
                <c:pt idx="235">
                  <c:v>875.03530752820996</c:v>
                </c:pt>
                <c:pt idx="236">
                  <c:v>879.96742908100998</c:v>
                </c:pt>
                <c:pt idx="237">
                  <c:v>880.53170552108998</c:v>
                </c:pt>
                <c:pt idx="238">
                  <c:v>884.8910004608</c:v>
                </c:pt>
                <c:pt idx="239">
                  <c:v>886.00627690307999</c:v>
                </c:pt>
                <c:pt idx="240">
                  <c:v>889.8731410012</c:v>
                </c:pt>
                <c:pt idx="241">
                  <c:v>889.87976817542005</c:v>
                </c:pt>
                <c:pt idx="242">
                  <c:v>895.89640049339005</c:v>
                </c:pt>
                <c:pt idx="243">
                  <c:v>901.91365078777005</c:v>
                </c:pt>
                <c:pt idx="244">
                  <c:v>905.45367413509996</c:v>
                </c:pt>
                <c:pt idx="245">
                  <c:v>905.61795602224004</c:v>
                </c:pt>
                <c:pt idx="246">
                  <c:v>908.98787252792999</c:v>
                </c:pt>
                <c:pt idx="247">
                  <c:v>914.01544374295997</c:v>
                </c:pt>
                <c:pt idx="248">
                  <c:v>914.08709183468</c:v>
                </c:pt>
                <c:pt idx="249">
                  <c:v>917.52735617459996</c:v>
                </c:pt>
                <c:pt idx="250">
                  <c:v>921.02083261436997</c:v>
                </c:pt>
                <c:pt idx="251">
                  <c:v>925.99252543334001</c:v>
                </c:pt>
                <c:pt idx="252">
                  <c:v>930.76870361464</c:v>
                </c:pt>
                <c:pt idx="253">
                  <c:v>935.93879206752001</c:v>
                </c:pt>
                <c:pt idx="254">
                  <c:v>940.91034539638997</c:v>
                </c:pt>
                <c:pt idx="255">
                  <c:v>945.88367539583999</c:v>
                </c:pt>
                <c:pt idx="256">
                  <c:v>949.87528898011999</c:v>
                </c:pt>
                <c:pt idx="257">
                  <c:v>949.97588646712995</c:v>
                </c:pt>
                <c:pt idx="258">
                  <c:v>954.06843886575996</c:v>
                </c:pt>
                <c:pt idx="259">
                  <c:v>958.99907516364999</c:v>
                </c:pt>
                <c:pt idx="260">
                  <c:v>963.88507128815002</c:v>
                </c:pt>
              </c:numCache>
            </c:numRef>
          </c:xVal>
          <c:yVal>
            <c:numRef>
              <c:f>'WSPL_2D-Model_IST'!$O$4:$O$264</c:f>
              <c:numCache>
                <c:formatCode>0.00</c:formatCode>
                <c:ptCount val="261"/>
                <c:pt idx="0">
                  <c:v>84.689535299504996</c:v>
                </c:pt>
                <c:pt idx="1">
                  <c:v>84.737636857330997</c:v>
                </c:pt>
                <c:pt idx="2">
                  <c:v>84.736275001920006</c:v>
                </c:pt>
                <c:pt idx="3">
                  <c:v>84.734604073954003</c:v>
                </c:pt>
                <c:pt idx="4">
                  <c:v>84.732390036360997</c:v>
                </c:pt>
                <c:pt idx="5">
                  <c:v>84.730929559453003</c:v>
                </c:pt>
                <c:pt idx="6">
                  <c:v>84.740356618487994</c:v>
                </c:pt>
                <c:pt idx="7">
                  <c:v>84.743604588457004</c:v>
                </c:pt>
                <c:pt idx="8">
                  <c:v>84.740006316963004</c:v>
                </c:pt>
                <c:pt idx="9">
                  <c:v>84.746744818170995</c:v>
                </c:pt>
                <c:pt idx="10">
                  <c:v>84.746514781732003</c:v>
                </c:pt>
                <c:pt idx="11">
                  <c:v>84.730470351638004</c:v>
                </c:pt>
                <c:pt idx="12">
                  <c:v>84.730470351638004</c:v>
                </c:pt>
                <c:pt idx="13">
                  <c:v>84.730263781733996</c:v>
                </c:pt>
                <c:pt idx="14">
                  <c:v>84.740182210916998</c:v>
                </c:pt>
                <c:pt idx="15">
                  <c:v>84.778592145998005</c:v>
                </c:pt>
                <c:pt idx="16">
                  <c:v>84.778545807284004</c:v>
                </c:pt>
                <c:pt idx="17">
                  <c:v>84.776682120817</c:v>
                </c:pt>
                <c:pt idx="18">
                  <c:v>84.771286130308994</c:v>
                </c:pt>
                <c:pt idx="19">
                  <c:v>84.771255477641006</c:v>
                </c:pt>
                <c:pt idx="20">
                  <c:v>84.771208644593997</c:v>
                </c:pt>
                <c:pt idx="21">
                  <c:v>84.766853138526002</c:v>
                </c:pt>
                <c:pt idx="22">
                  <c:v>84.786220786309002</c:v>
                </c:pt>
                <c:pt idx="23">
                  <c:v>84.796761334956997</c:v>
                </c:pt>
                <c:pt idx="24">
                  <c:v>84.809687903623995</c:v>
                </c:pt>
                <c:pt idx="25">
                  <c:v>84.813105301966999</c:v>
                </c:pt>
                <c:pt idx="26">
                  <c:v>84.815756035131997</c:v>
                </c:pt>
                <c:pt idx="27">
                  <c:v>84.825094694802999</c:v>
                </c:pt>
                <c:pt idx="28">
                  <c:v>84.828579663183007</c:v>
                </c:pt>
                <c:pt idx="29">
                  <c:v>84.833621013374994</c:v>
                </c:pt>
                <c:pt idx="30">
                  <c:v>84.837329321013002</c:v>
                </c:pt>
                <c:pt idx="31">
                  <c:v>84.837414158163</c:v>
                </c:pt>
                <c:pt idx="32">
                  <c:v>84.840873831015998</c:v>
                </c:pt>
                <c:pt idx="33">
                  <c:v>84.842919163407998</c:v>
                </c:pt>
                <c:pt idx="34">
                  <c:v>84.845167311086996</c:v>
                </c:pt>
                <c:pt idx="35">
                  <c:v>84.847893988349995</c:v>
                </c:pt>
                <c:pt idx="36">
                  <c:v>84.853532510562005</c:v>
                </c:pt>
                <c:pt idx="37">
                  <c:v>84.855572534077993</c:v>
                </c:pt>
                <c:pt idx="38">
                  <c:v>84.861475535563002</c:v>
                </c:pt>
                <c:pt idx="39">
                  <c:v>84.862698929268007</c:v>
                </c:pt>
                <c:pt idx="40">
                  <c:v>84.862724397891995</c:v>
                </c:pt>
                <c:pt idx="41">
                  <c:v>84.869233341392999</c:v>
                </c:pt>
                <c:pt idx="42">
                  <c:v>84.871194183572001</c:v>
                </c:pt>
                <c:pt idx="43">
                  <c:v>84.877758817201993</c:v>
                </c:pt>
                <c:pt idx="44">
                  <c:v>84.879838544541002</c:v>
                </c:pt>
                <c:pt idx="45">
                  <c:v>84.885539201205006</c:v>
                </c:pt>
                <c:pt idx="46">
                  <c:v>84.890185814915</c:v>
                </c:pt>
                <c:pt idx="47">
                  <c:v>84.894703802259997</c:v>
                </c:pt>
                <c:pt idx="48">
                  <c:v>84.900089284434003</c:v>
                </c:pt>
                <c:pt idx="49">
                  <c:v>84.909790452067995</c:v>
                </c:pt>
                <c:pt idx="50">
                  <c:v>84.910088355412995</c:v>
                </c:pt>
                <c:pt idx="51">
                  <c:v>84.913908258538996</c:v>
                </c:pt>
                <c:pt idx="52">
                  <c:v>84.922609873465007</c:v>
                </c:pt>
                <c:pt idx="53">
                  <c:v>84.926436854391994</c:v>
                </c:pt>
                <c:pt idx="54">
                  <c:v>84.932524914423993</c:v>
                </c:pt>
                <c:pt idx="55">
                  <c:v>84.934623409636998</c:v>
                </c:pt>
                <c:pt idx="56">
                  <c:v>84.938541536369002</c:v>
                </c:pt>
                <c:pt idx="57">
                  <c:v>84.939491519192998</c:v>
                </c:pt>
                <c:pt idx="58">
                  <c:v>84.941580440452995</c:v>
                </c:pt>
                <c:pt idx="59">
                  <c:v>84.941864673699996</c:v>
                </c:pt>
                <c:pt idx="60">
                  <c:v>84.943126305687002</c:v>
                </c:pt>
                <c:pt idx="61">
                  <c:v>84.943149194930996</c:v>
                </c:pt>
                <c:pt idx="62">
                  <c:v>84.943204374299995</c:v>
                </c:pt>
                <c:pt idx="63">
                  <c:v>84.943565142492005</c:v>
                </c:pt>
                <c:pt idx="64">
                  <c:v>84.944460262188002</c:v>
                </c:pt>
                <c:pt idx="65">
                  <c:v>84.944437872462004</c:v>
                </c:pt>
                <c:pt idx="66">
                  <c:v>84.945849699495994</c:v>
                </c:pt>
                <c:pt idx="67">
                  <c:v>84.945685437950004</c:v>
                </c:pt>
                <c:pt idx="68">
                  <c:v>84.946825392080001</c:v>
                </c:pt>
                <c:pt idx="69">
                  <c:v>84.946608030947999</c:v>
                </c:pt>
                <c:pt idx="70">
                  <c:v>84.947833908023995</c:v>
                </c:pt>
                <c:pt idx="71">
                  <c:v>84.947525838749996</c:v>
                </c:pt>
                <c:pt idx="72">
                  <c:v>84.947515967582007</c:v>
                </c:pt>
                <c:pt idx="73">
                  <c:v>84.949303483183002</c:v>
                </c:pt>
                <c:pt idx="74">
                  <c:v>84.948518292806995</c:v>
                </c:pt>
                <c:pt idx="75">
                  <c:v>84.951001445727996</c:v>
                </c:pt>
                <c:pt idx="76">
                  <c:v>84.950884517410003</c:v>
                </c:pt>
                <c:pt idx="77">
                  <c:v>84.949356524487996</c:v>
                </c:pt>
                <c:pt idx="78">
                  <c:v>84.951803368208004</c:v>
                </c:pt>
                <c:pt idx="79">
                  <c:v>84.950186861282006</c:v>
                </c:pt>
                <c:pt idx="80">
                  <c:v>84.952104064842999</c:v>
                </c:pt>
                <c:pt idx="81">
                  <c:v>84.952575026274999</c:v>
                </c:pt>
                <c:pt idx="82">
                  <c:v>84.952603602319996</c:v>
                </c:pt>
                <c:pt idx="83">
                  <c:v>84.952110471419005</c:v>
                </c:pt>
                <c:pt idx="84">
                  <c:v>84.950685095732993</c:v>
                </c:pt>
                <c:pt idx="85">
                  <c:v>84.954059549920004</c:v>
                </c:pt>
                <c:pt idx="86">
                  <c:v>84.952181190266998</c:v>
                </c:pt>
                <c:pt idx="87">
                  <c:v>84.952692152132002</c:v>
                </c:pt>
                <c:pt idx="88">
                  <c:v>84.955590879683001</c:v>
                </c:pt>
                <c:pt idx="89">
                  <c:v>84.952735739752995</c:v>
                </c:pt>
                <c:pt idx="90">
                  <c:v>84.957335214479997</c:v>
                </c:pt>
                <c:pt idx="91">
                  <c:v>84.957343583351999</c:v>
                </c:pt>
                <c:pt idx="92">
                  <c:v>84.957333976032004</c:v>
                </c:pt>
                <c:pt idx="93">
                  <c:v>84.954636954425993</c:v>
                </c:pt>
                <c:pt idx="94">
                  <c:v>84.954480100481007</c:v>
                </c:pt>
                <c:pt idx="95">
                  <c:v>84.959310075223996</c:v>
                </c:pt>
                <c:pt idx="96">
                  <c:v>84.955591447367993</c:v>
                </c:pt>
                <c:pt idx="97">
                  <c:v>84.961119419582005</c:v>
                </c:pt>
                <c:pt idx="98">
                  <c:v>84.959488780274</c:v>
                </c:pt>
                <c:pt idx="99">
                  <c:v>84.957945024295995</c:v>
                </c:pt>
                <c:pt idx="100">
                  <c:v>84.963025513472999</c:v>
                </c:pt>
                <c:pt idx="101">
                  <c:v>84.959906324162006</c:v>
                </c:pt>
                <c:pt idx="102">
                  <c:v>84.965104224298997</c:v>
                </c:pt>
                <c:pt idx="103">
                  <c:v>84.962139914342998</c:v>
                </c:pt>
                <c:pt idx="104">
                  <c:v>84.962107375016998</c:v>
                </c:pt>
                <c:pt idx="105">
                  <c:v>84.962937669712005</c:v>
                </c:pt>
                <c:pt idx="106">
                  <c:v>84.967229449233997</c:v>
                </c:pt>
                <c:pt idx="107">
                  <c:v>84.965073664214003</c:v>
                </c:pt>
                <c:pt idx="108">
                  <c:v>84.966797799527001</c:v>
                </c:pt>
                <c:pt idx="109">
                  <c:v>84.969396612403003</c:v>
                </c:pt>
                <c:pt idx="110">
                  <c:v>84.968795774206001</c:v>
                </c:pt>
                <c:pt idx="111">
                  <c:v>84.972205018519006</c:v>
                </c:pt>
                <c:pt idx="112">
                  <c:v>84.973746089326994</c:v>
                </c:pt>
                <c:pt idx="113">
                  <c:v>84.973770205818994</c:v>
                </c:pt>
                <c:pt idx="114">
                  <c:v>84.976480290685004</c:v>
                </c:pt>
                <c:pt idx="115">
                  <c:v>84.979433286339003</c:v>
                </c:pt>
                <c:pt idx="116">
                  <c:v>84.981236199063005</c:v>
                </c:pt>
                <c:pt idx="117">
                  <c:v>84.981830568803005</c:v>
                </c:pt>
                <c:pt idx="118">
                  <c:v>84.982564482756999</c:v>
                </c:pt>
                <c:pt idx="119">
                  <c:v>84.985007766441001</c:v>
                </c:pt>
                <c:pt idx="120">
                  <c:v>84.986947604023001</c:v>
                </c:pt>
                <c:pt idx="121">
                  <c:v>84.987216296469995</c:v>
                </c:pt>
                <c:pt idx="122">
                  <c:v>84.991378291388003</c:v>
                </c:pt>
                <c:pt idx="123">
                  <c:v>84.993560987273995</c:v>
                </c:pt>
                <c:pt idx="124">
                  <c:v>84.993568300106006</c:v>
                </c:pt>
                <c:pt idx="125">
                  <c:v>84.993597564602993</c:v>
                </c:pt>
                <c:pt idx="126">
                  <c:v>84.999290902271994</c:v>
                </c:pt>
                <c:pt idx="127">
                  <c:v>84.999376561684997</c:v>
                </c:pt>
                <c:pt idx="128">
                  <c:v>85.001016791468999</c:v>
                </c:pt>
                <c:pt idx="129">
                  <c:v>85.001278876756004</c:v>
                </c:pt>
                <c:pt idx="130">
                  <c:v>85.006739680867994</c:v>
                </c:pt>
                <c:pt idx="131">
                  <c:v>85.012136978369</c:v>
                </c:pt>
                <c:pt idx="132">
                  <c:v>85.017038545293005</c:v>
                </c:pt>
                <c:pt idx="133">
                  <c:v>85.022595538882001</c:v>
                </c:pt>
                <c:pt idx="134">
                  <c:v>85.028094341075999</c:v>
                </c:pt>
                <c:pt idx="135">
                  <c:v>85.033202520607006</c:v>
                </c:pt>
                <c:pt idx="136">
                  <c:v>85.039630613140005</c:v>
                </c:pt>
                <c:pt idx="137">
                  <c:v>85.045334314990995</c:v>
                </c:pt>
                <c:pt idx="138">
                  <c:v>85.050496347321001</c:v>
                </c:pt>
                <c:pt idx="139">
                  <c:v>85.055307979136003</c:v>
                </c:pt>
                <c:pt idx="140">
                  <c:v>85.055489100933002</c:v>
                </c:pt>
                <c:pt idx="141">
                  <c:v>85.060980576505997</c:v>
                </c:pt>
                <c:pt idx="142">
                  <c:v>85.065656882523996</c:v>
                </c:pt>
                <c:pt idx="143">
                  <c:v>85.071449790594997</c:v>
                </c:pt>
                <c:pt idx="144">
                  <c:v>85.076034545897997</c:v>
                </c:pt>
                <c:pt idx="145">
                  <c:v>85.081737437333004</c:v>
                </c:pt>
                <c:pt idx="146">
                  <c:v>85.084651862903996</c:v>
                </c:pt>
                <c:pt idx="147">
                  <c:v>85.088679343753995</c:v>
                </c:pt>
                <c:pt idx="148">
                  <c:v>85.089953455596998</c:v>
                </c:pt>
                <c:pt idx="149">
                  <c:v>85.095129504173997</c:v>
                </c:pt>
                <c:pt idx="150">
                  <c:v>85.095228650718994</c:v>
                </c:pt>
                <c:pt idx="151">
                  <c:v>85.095594043304999</c:v>
                </c:pt>
                <c:pt idx="152">
                  <c:v>85.101989775575007</c:v>
                </c:pt>
                <c:pt idx="153">
                  <c:v>85.101134614065998</c:v>
                </c:pt>
                <c:pt idx="154">
                  <c:v>85.107935805742002</c:v>
                </c:pt>
                <c:pt idx="155">
                  <c:v>85.105652829727006</c:v>
                </c:pt>
                <c:pt idx="156">
                  <c:v>85.112064921677003</c:v>
                </c:pt>
                <c:pt idx="157">
                  <c:v>85.109002827739005</c:v>
                </c:pt>
                <c:pt idx="158">
                  <c:v>85.117353468440001</c:v>
                </c:pt>
                <c:pt idx="159">
                  <c:v>85.113188432434995</c:v>
                </c:pt>
                <c:pt idx="160">
                  <c:v>85.121436204386995</c:v>
                </c:pt>
                <c:pt idx="161">
                  <c:v>85.121440098679003</c:v>
                </c:pt>
                <c:pt idx="162">
                  <c:v>85.119948530947994</c:v>
                </c:pt>
                <c:pt idx="163">
                  <c:v>85.128003374065997</c:v>
                </c:pt>
                <c:pt idx="164">
                  <c:v>85.130080103154995</c:v>
                </c:pt>
                <c:pt idx="165">
                  <c:v>85.137438541094994</c:v>
                </c:pt>
                <c:pt idx="166">
                  <c:v>85.142817188223006</c:v>
                </c:pt>
                <c:pt idx="167">
                  <c:v>85.151730331565005</c:v>
                </c:pt>
                <c:pt idx="168">
                  <c:v>85.151734354129005</c:v>
                </c:pt>
                <c:pt idx="169">
                  <c:v>85.153613471290996</c:v>
                </c:pt>
                <c:pt idx="170">
                  <c:v>85.160374025365996</c:v>
                </c:pt>
                <c:pt idx="171">
                  <c:v>85.166682665205997</c:v>
                </c:pt>
                <c:pt idx="172">
                  <c:v>85.172275294803001</c:v>
                </c:pt>
                <c:pt idx="173">
                  <c:v>85.176771664064006</c:v>
                </c:pt>
                <c:pt idx="174">
                  <c:v>85.182919423627993</c:v>
                </c:pt>
                <c:pt idx="175">
                  <c:v>85.188276033164996</c:v>
                </c:pt>
                <c:pt idx="176">
                  <c:v>85.193980965093004</c:v>
                </c:pt>
                <c:pt idx="177">
                  <c:v>85.193998759140001</c:v>
                </c:pt>
                <c:pt idx="178">
                  <c:v>85.200384139137</c:v>
                </c:pt>
                <c:pt idx="179">
                  <c:v>85.203764266543004</c:v>
                </c:pt>
                <c:pt idx="180">
                  <c:v>85.210545371351003</c:v>
                </c:pt>
                <c:pt idx="181">
                  <c:v>85.215355823882007</c:v>
                </c:pt>
                <c:pt idx="182">
                  <c:v>85.218575198088004</c:v>
                </c:pt>
                <c:pt idx="183">
                  <c:v>85.219290030330001</c:v>
                </c:pt>
                <c:pt idx="184">
                  <c:v>85.224185356491006</c:v>
                </c:pt>
                <c:pt idx="185">
                  <c:v>85.224279791838995</c:v>
                </c:pt>
                <c:pt idx="186">
                  <c:v>85.229033008445001</c:v>
                </c:pt>
                <c:pt idx="187">
                  <c:v>85.233817060706002</c:v>
                </c:pt>
                <c:pt idx="188">
                  <c:v>85.238632202147997</c:v>
                </c:pt>
                <c:pt idx="189">
                  <c:v>85.243355249180993</c:v>
                </c:pt>
                <c:pt idx="190">
                  <c:v>85.249581084789</c:v>
                </c:pt>
                <c:pt idx="191">
                  <c:v>85.249652547802</c:v>
                </c:pt>
                <c:pt idx="192">
                  <c:v>85.253803541997002</c:v>
                </c:pt>
                <c:pt idx="193">
                  <c:v>85.259650917754996</c:v>
                </c:pt>
                <c:pt idx="194">
                  <c:v>85.264989305841993</c:v>
                </c:pt>
                <c:pt idx="195">
                  <c:v>85.270246590837004</c:v>
                </c:pt>
                <c:pt idx="196">
                  <c:v>85.274735595074006</c:v>
                </c:pt>
                <c:pt idx="197">
                  <c:v>85.279287041410996</c:v>
                </c:pt>
                <c:pt idx="198">
                  <c:v>85.286361836333</c:v>
                </c:pt>
                <c:pt idx="199">
                  <c:v>85.287767062070998</c:v>
                </c:pt>
                <c:pt idx="200">
                  <c:v>85.296146652594004</c:v>
                </c:pt>
                <c:pt idx="201">
                  <c:v>85.299251290032998</c:v>
                </c:pt>
                <c:pt idx="202">
                  <c:v>85.299252788264994</c:v>
                </c:pt>
                <c:pt idx="203">
                  <c:v>85.306326363590003</c:v>
                </c:pt>
                <c:pt idx="204">
                  <c:v>85.310768352696996</c:v>
                </c:pt>
                <c:pt idx="205">
                  <c:v>85.311186928081</c:v>
                </c:pt>
                <c:pt idx="206">
                  <c:v>85.311811176480006</c:v>
                </c:pt>
                <c:pt idx="207">
                  <c:v>85.316652940628003</c:v>
                </c:pt>
                <c:pt idx="208">
                  <c:v>85.321961697342005</c:v>
                </c:pt>
                <c:pt idx="209">
                  <c:v>85.323408296413007</c:v>
                </c:pt>
                <c:pt idx="210">
                  <c:v>85.324441772455998</c:v>
                </c:pt>
                <c:pt idx="211">
                  <c:v>85.327656690531001</c:v>
                </c:pt>
                <c:pt idx="212">
                  <c:v>85.332358646092004</c:v>
                </c:pt>
                <c:pt idx="213">
                  <c:v>85.335804476798003</c:v>
                </c:pt>
                <c:pt idx="214">
                  <c:v>85.337771202176</c:v>
                </c:pt>
                <c:pt idx="215">
                  <c:v>85.339325667425001</c:v>
                </c:pt>
                <c:pt idx="216">
                  <c:v>85.341602486529993</c:v>
                </c:pt>
                <c:pt idx="217">
                  <c:v>85.346063020429</c:v>
                </c:pt>
                <c:pt idx="218">
                  <c:v>85.351203573361005</c:v>
                </c:pt>
                <c:pt idx="219">
                  <c:v>85.357487045558997</c:v>
                </c:pt>
                <c:pt idx="220">
                  <c:v>85.361868858829993</c:v>
                </c:pt>
                <c:pt idx="221">
                  <c:v>85.369165196937999</c:v>
                </c:pt>
                <c:pt idx="222">
                  <c:v>85.369250018485999</c:v>
                </c:pt>
                <c:pt idx="223">
                  <c:v>85.372253486439007</c:v>
                </c:pt>
                <c:pt idx="224">
                  <c:v>85.373694684821004</c:v>
                </c:pt>
                <c:pt idx="225">
                  <c:v>85.381573134665004</c:v>
                </c:pt>
                <c:pt idx="226">
                  <c:v>85.384649969067993</c:v>
                </c:pt>
                <c:pt idx="227">
                  <c:v>85.386741638185001</c:v>
                </c:pt>
                <c:pt idx="228">
                  <c:v>85.387510848318001</c:v>
                </c:pt>
                <c:pt idx="229">
                  <c:v>85.394244990575999</c:v>
                </c:pt>
                <c:pt idx="230">
                  <c:v>85.399645652480999</c:v>
                </c:pt>
                <c:pt idx="231">
                  <c:v>85.405913648264004</c:v>
                </c:pt>
                <c:pt idx="232">
                  <c:v>85.411056091880994</c:v>
                </c:pt>
                <c:pt idx="233">
                  <c:v>85.418503806662997</c:v>
                </c:pt>
                <c:pt idx="234">
                  <c:v>85.423601924937003</c:v>
                </c:pt>
                <c:pt idx="235">
                  <c:v>85.428684082407003</c:v>
                </c:pt>
                <c:pt idx="236">
                  <c:v>85.433410682705002</c:v>
                </c:pt>
                <c:pt idx="237">
                  <c:v>85.434257208370994</c:v>
                </c:pt>
                <c:pt idx="238">
                  <c:v>85.440801123236</c:v>
                </c:pt>
                <c:pt idx="239">
                  <c:v>85.441761272424003</c:v>
                </c:pt>
                <c:pt idx="240">
                  <c:v>85.445295342818994</c:v>
                </c:pt>
                <c:pt idx="241">
                  <c:v>85.445303838732997</c:v>
                </c:pt>
                <c:pt idx="242">
                  <c:v>85.461500626472002</c:v>
                </c:pt>
                <c:pt idx="243">
                  <c:v>85.468221357681998</c:v>
                </c:pt>
                <c:pt idx="244">
                  <c:v>85.471545420371996</c:v>
                </c:pt>
                <c:pt idx="245">
                  <c:v>85.471671435822003</c:v>
                </c:pt>
                <c:pt idx="246">
                  <c:v>85.472997827407994</c:v>
                </c:pt>
                <c:pt idx="247">
                  <c:v>85.476258955310001</c:v>
                </c:pt>
                <c:pt idx="248">
                  <c:v>85.476187739146994</c:v>
                </c:pt>
                <c:pt idx="249">
                  <c:v>85.481150462510001</c:v>
                </c:pt>
                <c:pt idx="250">
                  <c:v>85.507461262502005</c:v>
                </c:pt>
                <c:pt idx="251">
                  <c:v>85.517371157148006</c:v>
                </c:pt>
                <c:pt idx="252">
                  <c:v>85.512026478707</c:v>
                </c:pt>
                <c:pt idx="253">
                  <c:v>85.510591451484999</c:v>
                </c:pt>
                <c:pt idx="254">
                  <c:v>85.508388988690001</c:v>
                </c:pt>
                <c:pt idx="255">
                  <c:v>85.492018562721</c:v>
                </c:pt>
                <c:pt idx="256">
                  <c:v>85.524950062266996</c:v>
                </c:pt>
                <c:pt idx="257">
                  <c:v>85.525767189326999</c:v>
                </c:pt>
                <c:pt idx="258">
                  <c:v>85.492719772369995</c:v>
                </c:pt>
                <c:pt idx="259">
                  <c:v>85.517596355297002</c:v>
                </c:pt>
                <c:pt idx="260">
                  <c:v>85.524926832909998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CEBE-4FC3-BD7E-330D4E519333}"/>
            </c:ext>
          </c:extLst>
        </c:ser>
        <c:ser>
          <c:idx val="10"/>
          <c:order val="4"/>
          <c:tx>
            <c:v>WSPL_HQ100</c:v>
          </c:tx>
          <c:spPr>
            <a:ln w="12700" cap="rnd">
              <a:solidFill>
                <a:schemeClr val="accent5"/>
              </a:solidFill>
              <a:prstDash val="sysDash"/>
              <a:round/>
            </a:ln>
            <a:effectLst/>
          </c:spPr>
          <c:marker>
            <c:symbol val="none"/>
          </c:marker>
          <c:xVal>
            <c:numRef>
              <c:f>'WSPL_2D-Model_IST'!$K$4:$K$264</c:f>
              <c:numCache>
                <c:formatCode>0.00</c:formatCode>
                <c:ptCount val="261"/>
                <c:pt idx="0">
                  <c:v>0</c:v>
                </c:pt>
                <c:pt idx="1">
                  <c:v>3.6596042004067</c:v>
                </c:pt>
                <c:pt idx="2">
                  <c:v>8.5657214232392</c:v>
                </c:pt>
                <c:pt idx="3">
                  <c:v>13.369877344439001</c:v>
                </c:pt>
                <c:pt idx="4">
                  <c:v>15.847956278437</c:v>
                </c:pt>
                <c:pt idx="5">
                  <c:v>17.889664939239001</c:v>
                </c:pt>
                <c:pt idx="6">
                  <c:v>21.71491392886</c:v>
                </c:pt>
                <c:pt idx="7">
                  <c:v>24.552432224663999</c:v>
                </c:pt>
                <c:pt idx="8">
                  <c:v>27.391554350054001</c:v>
                </c:pt>
                <c:pt idx="9">
                  <c:v>30.402082170656001</c:v>
                </c:pt>
                <c:pt idx="10">
                  <c:v>30.471673777199999</c:v>
                </c:pt>
                <c:pt idx="11">
                  <c:v>31.449919559354001</c:v>
                </c:pt>
                <c:pt idx="12">
                  <c:v>33.584231981446003</c:v>
                </c:pt>
                <c:pt idx="13">
                  <c:v>37.204971148459002</c:v>
                </c:pt>
                <c:pt idx="14">
                  <c:v>37.938721386075997</c:v>
                </c:pt>
                <c:pt idx="15">
                  <c:v>40.937458478631001</c:v>
                </c:pt>
                <c:pt idx="16">
                  <c:v>41.543771159020999</c:v>
                </c:pt>
                <c:pt idx="17">
                  <c:v>43.644121733275</c:v>
                </c:pt>
                <c:pt idx="18">
                  <c:v>45.731501265511</c:v>
                </c:pt>
                <c:pt idx="19">
                  <c:v>45.896522593728001</c:v>
                </c:pt>
                <c:pt idx="20">
                  <c:v>45.917087456234</c:v>
                </c:pt>
                <c:pt idx="21">
                  <c:v>49.540373220608998</c:v>
                </c:pt>
                <c:pt idx="22">
                  <c:v>54.250788020915998</c:v>
                </c:pt>
                <c:pt idx="23">
                  <c:v>58.940775303928</c:v>
                </c:pt>
                <c:pt idx="24">
                  <c:v>63.637294895159997</c:v>
                </c:pt>
                <c:pt idx="25">
                  <c:v>66.324500382102002</c:v>
                </c:pt>
                <c:pt idx="26">
                  <c:v>68.383758920443</c:v>
                </c:pt>
                <c:pt idx="27">
                  <c:v>73.069730858550997</c:v>
                </c:pt>
                <c:pt idx="28">
                  <c:v>78.139435834075996</c:v>
                </c:pt>
                <c:pt idx="29">
                  <c:v>83.205701782321</c:v>
                </c:pt>
                <c:pt idx="30">
                  <c:v>88.101214282244001</c:v>
                </c:pt>
                <c:pt idx="31">
                  <c:v>88.199670445487996</c:v>
                </c:pt>
                <c:pt idx="32">
                  <c:v>93.242986440402007</c:v>
                </c:pt>
                <c:pt idx="33">
                  <c:v>95.709311164287996</c:v>
                </c:pt>
                <c:pt idx="34">
                  <c:v>98.291644693386004</c:v>
                </c:pt>
                <c:pt idx="35">
                  <c:v>103.3463424287</c:v>
                </c:pt>
                <c:pt idx="36">
                  <c:v>108.32566509030001</c:v>
                </c:pt>
                <c:pt idx="37">
                  <c:v>113.37349716919</c:v>
                </c:pt>
                <c:pt idx="38">
                  <c:v>118.42764068035</c:v>
                </c:pt>
                <c:pt idx="39">
                  <c:v>123.27467729639</c:v>
                </c:pt>
                <c:pt idx="40">
                  <c:v>123.41356152916001</c:v>
                </c:pt>
                <c:pt idx="41">
                  <c:v>128.45370759190999</c:v>
                </c:pt>
                <c:pt idx="42">
                  <c:v>133.50069381322999</c:v>
                </c:pt>
                <c:pt idx="43">
                  <c:v>138.55278227323001</c:v>
                </c:pt>
                <c:pt idx="44">
                  <c:v>143.5394121381</c:v>
                </c:pt>
                <c:pt idx="45">
                  <c:v>148.58761394634001</c:v>
                </c:pt>
                <c:pt idx="46">
                  <c:v>153.63398081642001</c:v>
                </c:pt>
                <c:pt idx="47">
                  <c:v>158.61830561727001</c:v>
                </c:pt>
                <c:pt idx="48">
                  <c:v>163.66621777909</c:v>
                </c:pt>
                <c:pt idx="49">
                  <c:v>168.55038050248001</c:v>
                </c:pt>
                <c:pt idx="50">
                  <c:v>168.70801763608</c:v>
                </c:pt>
                <c:pt idx="51">
                  <c:v>173.76013857359001</c:v>
                </c:pt>
                <c:pt idx="52">
                  <c:v>178.75407898371</c:v>
                </c:pt>
                <c:pt idx="53">
                  <c:v>183.80239964704</c:v>
                </c:pt>
                <c:pt idx="54">
                  <c:v>188.79518743692</c:v>
                </c:pt>
                <c:pt idx="55">
                  <c:v>193.85009092723999</c:v>
                </c:pt>
                <c:pt idx="56">
                  <c:v>198.88929128276999</c:v>
                </c:pt>
                <c:pt idx="57">
                  <c:v>203.88378349204999</c:v>
                </c:pt>
                <c:pt idx="58">
                  <c:v>208.94518436065999</c:v>
                </c:pt>
                <c:pt idx="59">
                  <c:v>213.99958492736999</c:v>
                </c:pt>
                <c:pt idx="60">
                  <c:v>218.90335956771</c:v>
                </c:pt>
                <c:pt idx="61">
                  <c:v>218.98665311393</c:v>
                </c:pt>
                <c:pt idx="62">
                  <c:v>224.04163984959001</c:v>
                </c:pt>
                <c:pt idx="63">
                  <c:v>225.48941137415</c:v>
                </c:pt>
                <c:pt idx="64">
                  <c:v>229.09662658607999</c:v>
                </c:pt>
                <c:pt idx="65">
                  <c:v>234.074848914</c:v>
                </c:pt>
                <c:pt idx="66">
                  <c:v>239.16143264226</c:v>
                </c:pt>
                <c:pt idx="67">
                  <c:v>244.18630776808999</c:v>
                </c:pt>
                <c:pt idx="68">
                  <c:v>249.21871079587001</c:v>
                </c:pt>
                <c:pt idx="69">
                  <c:v>254.23605801881001</c:v>
                </c:pt>
                <c:pt idx="70">
                  <c:v>259.26093314400998</c:v>
                </c:pt>
                <c:pt idx="71">
                  <c:v>264.24203622389001</c:v>
                </c:pt>
                <c:pt idx="72">
                  <c:v>264.28703238577998</c:v>
                </c:pt>
                <c:pt idx="73">
                  <c:v>269.29626998611002</c:v>
                </c:pt>
                <c:pt idx="74">
                  <c:v>274.32174280659001</c:v>
                </c:pt>
                <c:pt idx="75">
                  <c:v>279.33909801700003</c:v>
                </c:pt>
                <c:pt idx="76">
                  <c:v>279.87690204738999</c:v>
                </c:pt>
                <c:pt idx="77">
                  <c:v>284.42265258357997</c:v>
                </c:pt>
                <c:pt idx="78">
                  <c:v>289.44083729485999</c:v>
                </c:pt>
                <c:pt idx="79">
                  <c:v>294.45001825459002</c:v>
                </c:pt>
                <c:pt idx="80">
                  <c:v>298.08001909219001</c:v>
                </c:pt>
                <c:pt idx="81">
                  <c:v>299.39393091545998</c:v>
                </c:pt>
                <c:pt idx="82">
                  <c:v>299.44146956226001</c:v>
                </c:pt>
                <c:pt idx="83">
                  <c:v>301.18759821812</c:v>
                </c:pt>
                <c:pt idx="84">
                  <c:v>304.47123461856</c:v>
                </c:pt>
                <c:pt idx="85">
                  <c:v>309.4725876521</c:v>
                </c:pt>
                <c:pt idx="86">
                  <c:v>314.47545421478998</c:v>
                </c:pt>
                <c:pt idx="87">
                  <c:v>315.16159366980003</c:v>
                </c:pt>
                <c:pt idx="88">
                  <c:v>319.48046343327002</c:v>
                </c:pt>
                <c:pt idx="89">
                  <c:v>324.48581322547</c:v>
                </c:pt>
                <c:pt idx="90">
                  <c:v>329.53906918103002</c:v>
                </c:pt>
                <c:pt idx="91">
                  <c:v>329.54989453456</c:v>
                </c:pt>
                <c:pt idx="92">
                  <c:v>329.56987338151998</c:v>
                </c:pt>
                <c:pt idx="93">
                  <c:v>334.38765607127999</c:v>
                </c:pt>
                <c:pt idx="94">
                  <c:v>334.55241446193997</c:v>
                </c:pt>
                <c:pt idx="95">
                  <c:v>339.54765146900002</c:v>
                </c:pt>
                <c:pt idx="96">
                  <c:v>344.55402376655002</c:v>
                </c:pt>
                <c:pt idx="97">
                  <c:v>349.55697485778001</c:v>
                </c:pt>
                <c:pt idx="98">
                  <c:v>352.67130157599001</c:v>
                </c:pt>
                <c:pt idx="99">
                  <c:v>354.61972934244</c:v>
                </c:pt>
                <c:pt idx="100">
                  <c:v>359.62322654244002</c:v>
                </c:pt>
                <c:pt idx="101">
                  <c:v>364.62672374042</c:v>
                </c:pt>
                <c:pt idx="102">
                  <c:v>369.63061853798001</c:v>
                </c:pt>
                <c:pt idx="103">
                  <c:v>374.58296053063998</c:v>
                </c:pt>
                <c:pt idx="104">
                  <c:v>374.62584090327999</c:v>
                </c:pt>
                <c:pt idx="105">
                  <c:v>375.39326592910999</c:v>
                </c:pt>
                <c:pt idx="106">
                  <c:v>379.62958135533</c:v>
                </c:pt>
                <c:pt idx="107">
                  <c:v>384.62549572936001</c:v>
                </c:pt>
                <c:pt idx="108">
                  <c:v>386.29670105366</c:v>
                </c:pt>
                <c:pt idx="109">
                  <c:v>389.68918413646998</c:v>
                </c:pt>
                <c:pt idx="110">
                  <c:v>394.68912833927999</c:v>
                </c:pt>
                <c:pt idx="111">
                  <c:v>399.68441014671998</c:v>
                </c:pt>
                <c:pt idx="112">
                  <c:v>404.62234801531997</c:v>
                </c:pt>
                <c:pt idx="113">
                  <c:v>404.67924960686003</c:v>
                </c:pt>
                <c:pt idx="114">
                  <c:v>409.72802604761</c:v>
                </c:pt>
                <c:pt idx="115">
                  <c:v>414.72167850288997</c:v>
                </c:pt>
                <c:pt idx="116">
                  <c:v>418.44421175257997</c:v>
                </c:pt>
                <c:pt idx="117">
                  <c:v>419.71607421268999</c:v>
                </c:pt>
                <c:pt idx="118">
                  <c:v>420.85506601982001</c:v>
                </c:pt>
                <c:pt idx="119">
                  <c:v>424.76758963662002</c:v>
                </c:pt>
                <c:pt idx="120">
                  <c:v>429.13740697282998</c:v>
                </c:pt>
                <c:pt idx="121">
                  <c:v>429.76465657695002</c:v>
                </c:pt>
                <c:pt idx="122">
                  <c:v>434.75500123923001</c:v>
                </c:pt>
                <c:pt idx="123">
                  <c:v>439.79700404302997</c:v>
                </c:pt>
                <c:pt idx="124">
                  <c:v>439.81430085377002</c:v>
                </c:pt>
                <c:pt idx="125">
                  <c:v>439.83927386603</c:v>
                </c:pt>
                <c:pt idx="126">
                  <c:v>444.72182931591999</c:v>
                </c:pt>
                <c:pt idx="127">
                  <c:v>444.79316821268998</c:v>
                </c:pt>
                <c:pt idx="128">
                  <c:v>449.09332905842001</c:v>
                </c:pt>
                <c:pt idx="129">
                  <c:v>449.79025413583003</c:v>
                </c:pt>
                <c:pt idx="130">
                  <c:v>454.83993595148002</c:v>
                </c:pt>
                <c:pt idx="131">
                  <c:v>459.85697618567002</c:v>
                </c:pt>
                <c:pt idx="132">
                  <c:v>464.86141126221997</c:v>
                </c:pt>
                <c:pt idx="133">
                  <c:v>469.86798823741998</c:v>
                </c:pt>
                <c:pt idx="134">
                  <c:v>474.87028141665002</c:v>
                </c:pt>
                <c:pt idx="135">
                  <c:v>479.90968895046001</c:v>
                </c:pt>
                <c:pt idx="136">
                  <c:v>484.91192543889002</c:v>
                </c:pt>
                <c:pt idx="137">
                  <c:v>489.91475664550001</c:v>
                </c:pt>
                <c:pt idx="138">
                  <c:v>494.95900299759001</c:v>
                </c:pt>
                <c:pt idx="139">
                  <c:v>499.78900738811001</c:v>
                </c:pt>
                <c:pt idx="140">
                  <c:v>499.96854261046002</c:v>
                </c:pt>
                <c:pt idx="141">
                  <c:v>504.97168923074003</c:v>
                </c:pt>
                <c:pt idx="142">
                  <c:v>509.98984556327002</c:v>
                </c:pt>
                <c:pt idx="143">
                  <c:v>514.99791866500004</c:v>
                </c:pt>
                <c:pt idx="144">
                  <c:v>519.99866700108998</c:v>
                </c:pt>
                <c:pt idx="145">
                  <c:v>524.93422883452001</c:v>
                </c:pt>
                <c:pt idx="146">
                  <c:v>529.83379754297005</c:v>
                </c:pt>
                <c:pt idx="147">
                  <c:v>534.77852460925999</c:v>
                </c:pt>
                <c:pt idx="148">
                  <c:v>539.69259692757998</c:v>
                </c:pt>
                <c:pt idx="149">
                  <c:v>544.49678412787</c:v>
                </c:pt>
                <c:pt idx="150">
                  <c:v>544.58870516572995</c:v>
                </c:pt>
                <c:pt idx="151">
                  <c:v>549.50977487933994</c:v>
                </c:pt>
                <c:pt idx="152">
                  <c:v>554.43538359783997</c:v>
                </c:pt>
                <c:pt idx="153">
                  <c:v>559.35619526674998</c:v>
                </c:pt>
                <c:pt idx="154">
                  <c:v>564.27700693588997</c:v>
                </c:pt>
                <c:pt idx="155">
                  <c:v>569.19781860479998</c:v>
                </c:pt>
                <c:pt idx="156">
                  <c:v>574.10418279404996</c:v>
                </c:pt>
                <c:pt idx="157">
                  <c:v>578.99972998678004</c:v>
                </c:pt>
                <c:pt idx="158">
                  <c:v>583.90246369252998</c:v>
                </c:pt>
                <c:pt idx="159">
                  <c:v>588.87395700499997</c:v>
                </c:pt>
                <c:pt idx="160">
                  <c:v>593.77078133478994</c:v>
                </c:pt>
                <c:pt idx="161">
                  <c:v>593.77314854523001</c:v>
                </c:pt>
                <c:pt idx="162">
                  <c:v>598.67509793478996</c:v>
                </c:pt>
                <c:pt idx="163">
                  <c:v>603.57770750693999</c:v>
                </c:pt>
                <c:pt idx="164">
                  <c:v>608.54786157996</c:v>
                </c:pt>
                <c:pt idx="165">
                  <c:v>613.43933373968002</c:v>
                </c:pt>
                <c:pt idx="166">
                  <c:v>618.34154142982004</c:v>
                </c:pt>
                <c:pt idx="167">
                  <c:v>623.24058056684999</c:v>
                </c:pt>
                <c:pt idx="168">
                  <c:v>623.25125114605999</c:v>
                </c:pt>
                <c:pt idx="169">
                  <c:v>628.21064355996998</c:v>
                </c:pt>
                <c:pt idx="170">
                  <c:v>633.10919327066995</c:v>
                </c:pt>
                <c:pt idx="171">
                  <c:v>638.01152652039002</c:v>
                </c:pt>
                <c:pt idx="172">
                  <c:v>642.94392848568998</c:v>
                </c:pt>
                <c:pt idx="173">
                  <c:v>647.8687352984</c:v>
                </c:pt>
                <c:pt idx="174">
                  <c:v>652.77152600611998</c:v>
                </c:pt>
                <c:pt idx="175">
                  <c:v>657.67072104383999</c:v>
                </c:pt>
                <c:pt idx="176">
                  <c:v>662.63597939220006</c:v>
                </c:pt>
                <c:pt idx="177">
                  <c:v>662.64960771828999</c:v>
                </c:pt>
                <c:pt idx="178">
                  <c:v>667.53524953265003</c:v>
                </c:pt>
                <c:pt idx="179">
                  <c:v>672.43451988286995</c:v>
                </c:pt>
                <c:pt idx="180">
                  <c:v>677.39196896494002</c:v>
                </c:pt>
                <c:pt idx="181">
                  <c:v>682.29823493393997</c:v>
                </c:pt>
                <c:pt idx="182">
                  <c:v>686.32681908884001</c:v>
                </c:pt>
                <c:pt idx="183">
                  <c:v>687.21360578328995</c:v>
                </c:pt>
                <c:pt idx="184">
                  <c:v>692.10588888740995</c:v>
                </c:pt>
                <c:pt idx="185">
                  <c:v>692.20176529919001</c:v>
                </c:pt>
                <c:pt idx="186">
                  <c:v>697.11792118461005</c:v>
                </c:pt>
                <c:pt idx="187">
                  <c:v>702.04122505417001</c:v>
                </c:pt>
                <c:pt idx="188">
                  <c:v>707.02120665929999</c:v>
                </c:pt>
                <c:pt idx="189">
                  <c:v>711.94733690993996</c:v>
                </c:pt>
                <c:pt idx="190">
                  <c:v>716.81217351763996</c:v>
                </c:pt>
                <c:pt idx="191">
                  <c:v>716.86781081106005</c:v>
                </c:pt>
                <c:pt idx="192">
                  <c:v>721.82306960446999</c:v>
                </c:pt>
                <c:pt idx="193">
                  <c:v>726.78221995061006</c:v>
                </c:pt>
                <c:pt idx="194">
                  <c:v>731.70876181611004</c:v>
                </c:pt>
                <c:pt idx="195">
                  <c:v>736.63726285273003</c:v>
                </c:pt>
                <c:pt idx="196">
                  <c:v>741.62435710270995</c:v>
                </c:pt>
                <c:pt idx="197">
                  <c:v>746.54627249193004</c:v>
                </c:pt>
                <c:pt idx="198">
                  <c:v>751.45618982417</c:v>
                </c:pt>
                <c:pt idx="199">
                  <c:v>756.44183764539002</c:v>
                </c:pt>
                <c:pt idx="200">
                  <c:v>761.36617101473996</c:v>
                </c:pt>
                <c:pt idx="201">
                  <c:v>766.28268798270994</c:v>
                </c:pt>
                <c:pt idx="202">
                  <c:v>766.28374617161001</c:v>
                </c:pt>
                <c:pt idx="203">
                  <c:v>771.26159469588004</c:v>
                </c:pt>
                <c:pt idx="204">
                  <c:v>775.75237257830997</c:v>
                </c:pt>
                <c:pt idx="205">
                  <c:v>776.17797193884996</c:v>
                </c:pt>
                <c:pt idx="206">
                  <c:v>776.74372443476</c:v>
                </c:pt>
                <c:pt idx="207">
                  <c:v>781.14906244212</c:v>
                </c:pt>
                <c:pt idx="208">
                  <c:v>785.00352441861003</c:v>
                </c:pt>
                <c:pt idx="209">
                  <c:v>786.05762350429995</c:v>
                </c:pt>
                <c:pt idx="210">
                  <c:v>787.26237352093005</c:v>
                </c:pt>
                <c:pt idx="211">
                  <c:v>791.02871400802997</c:v>
                </c:pt>
                <c:pt idx="212">
                  <c:v>793.86202387373999</c:v>
                </c:pt>
                <c:pt idx="213">
                  <c:v>795.94533445468005</c:v>
                </c:pt>
                <c:pt idx="214">
                  <c:v>798.71412866475998</c:v>
                </c:pt>
                <c:pt idx="215">
                  <c:v>800.91618175372002</c:v>
                </c:pt>
                <c:pt idx="216">
                  <c:v>802.57272312956002</c:v>
                </c:pt>
                <c:pt idx="217">
                  <c:v>805.83293959175001</c:v>
                </c:pt>
                <c:pt idx="218">
                  <c:v>810.81149093270994</c:v>
                </c:pt>
                <c:pt idx="219">
                  <c:v>815.72054472965999</c:v>
                </c:pt>
                <c:pt idx="220">
                  <c:v>820.69119862153002</c:v>
                </c:pt>
                <c:pt idx="221">
                  <c:v>825.54445998045003</c:v>
                </c:pt>
                <c:pt idx="222">
                  <c:v>825.60080957984997</c:v>
                </c:pt>
                <c:pt idx="223">
                  <c:v>828.95495364576004</c:v>
                </c:pt>
                <c:pt idx="224">
                  <c:v>830.57671691988003</c:v>
                </c:pt>
                <c:pt idx="225">
                  <c:v>835.49952416111</c:v>
                </c:pt>
                <c:pt idx="226">
                  <c:v>838.42878168158995</c:v>
                </c:pt>
                <c:pt idx="227">
                  <c:v>840.42282245278</c:v>
                </c:pt>
                <c:pt idx="228">
                  <c:v>840.93280888987999</c:v>
                </c:pt>
                <c:pt idx="229">
                  <c:v>845.41029614246997</c:v>
                </c:pt>
                <c:pt idx="230">
                  <c:v>850.34277648396005</c:v>
                </c:pt>
                <c:pt idx="231">
                  <c:v>855.26048984515</c:v>
                </c:pt>
                <c:pt idx="232">
                  <c:v>860.19093850335003</c:v>
                </c:pt>
                <c:pt idx="233">
                  <c:v>865.17895824752998</c:v>
                </c:pt>
                <c:pt idx="234">
                  <c:v>870.10330721586001</c:v>
                </c:pt>
                <c:pt idx="235">
                  <c:v>875.03530752820996</c:v>
                </c:pt>
                <c:pt idx="236">
                  <c:v>879.96742908100998</c:v>
                </c:pt>
                <c:pt idx="237">
                  <c:v>880.53170552108998</c:v>
                </c:pt>
                <c:pt idx="238">
                  <c:v>884.8910004608</c:v>
                </c:pt>
                <c:pt idx="239">
                  <c:v>886.00627690307999</c:v>
                </c:pt>
                <c:pt idx="240">
                  <c:v>889.8731410012</c:v>
                </c:pt>
                <c:pt idx="241">
                  <c:v>889.87976817542005</c:v>
                </c:pt>
                <c:pt idx="242">
                  <c:v>895.89640049339005</c:v>
                </c:pt>
                <c:pt idx="243">
                  <c:v>901.91365078777005</c:v>
                </c:pt>
                <c:pt idx="244">
                  <c:v>905.45367413509996</c:v>
                </c:pt>
                <c:pt idx="245">
                  <c:v>905.61795602224004</c:v>
                </c:pt>
                <c:pt idx="246">
                  <c:v>908.98787252792999</c:v>
                </c:pt>
                <c:pt idx="247">
                  <c:v>914.01544374295997</c:v>
                </c:pt>
                <c:pt idx="248">
                  <c:v>914.08709183468</c:v>
                </c:pt>
                <c:pt idx="249">
                  <c:v>917.52735617459996</c:v>
                </c:pt>
                <c:pt idx="250">
                  <c:v>921.02083261436997</c:v>
                </c:pt>
                <c:pt idx="251">
                  <c:v>925.99252543334001</c:v>
                </c:pt>
                <c:pt idx="252">
                  <c:v>930.76870361464</c:v>
                </c:pt>
                <c:pt idx="253">
                  <c:v>935.93879206752001</c:v>
                </c:pt>
                <c:pt idx="254">
                  <c:v>940.91034539638997</c:v>
                </c:pt>
                <c:pt idx="255">
                  <c:v>945.88367539583999</c:v>
                </c:pt>
                <c:pt idx="256">
                  <c:v>949.87528898011999</c:v>
                </c:pt>
                <c:pt idx="257">
                  <c:v>949.97588646712995</c:v>
                </c:pt>
                <c:pt idx="258">
                  <c:v>954.06843886575996</c:v>
                </c:pt>
                <c:pt idx="259">
                  <c:v>958.99907516364999</c:v>
                </c:pt>
                <c:pt idx="260">
                  <c:v>963.88507128815002</c:v>
                </c:pt>
              </c:numCache>
            </c:numRef>
          </c:xVal>
          <c:yVal>
            <c:numRef>
              <c:f>'WSPL_2D-Model_IST'!$P$4:$P$264</c:f>
              <c:numCache>
                <c:formatCode>0.00</c:formatCode>
                <c:ptCount val="261"/>
                <c:pt idx="0">
                  <c:v>84.935006573766998</c:v>
                </c:pt>
                <c:pt idx="1">
                  <c:v>84.995096719038003</c:v>
                </c:pt>
                <c:pt idx="2">
                  <c:v>84.995971603152</c:v>
                </c:pt>
                <c:pt idx="3">
                  <c:v>84.995250165109994</c:v>
                </c:pt>
                <c:pt idx="4">
                  <c:v>84.992666754446006</c:v>
                </c:pt>
                <c:pt idx="5">
                  <c:v>84.990750595432004</c:v>
                </c:pt>
                <c:pt idx="6">
                  <c:v>84.999751391106003</c:v>
                </c:pt>
                <c:pt idx="7">
                  <c:v>85.005462010626005</c:v>
                </c:pt>
                <c:pt idx="8">
                  <c:v>85.001461984325999</c:v>
                </c:pt>
                <c:pt idx="9">
                  <c:v>85.006785266323007</c:v>
                </c:pt>
                <c:pt idx="10">
                  <c:v>85.006740704132994</c:v>
                </c:pt>
                <c:pt idx="11">
                  <c:v>84.990249793594998</c:v>
                </c:pt>
                <c:pt idx="12">
                  <c:v>84.990249793594998</c:v>
                </c:pt>
                <c:pt idx="13">
                  <c:v>84.986603018208996</c:v>
                </c:pt>
                <c:pt idx="14">
                  <c:v>84.997836484908007</c:v>
                </c:pt>
                <c:pt idx="15">
                  <c:v>85.033920185815006</c:v>
                </c:pt>
                <c:pt idx="16">
                  <c:v>85.032270813805994</c:v>
                </c:pt>
                <c:pt idx="17">
                  <c:v>85.030960577482006</c:v>
                </c:pt>
                <c:pt idx="18">
                  <c:v>85.020292494152997</c:v>
                </c:pt>
                <c:pt idx="19">
                  <c:v>85.020375915846998</c:v>
                </c:pt>
                <c:pt idx="20">
                  <c:v>85.020300191041002</c:v>
                </c:pt>
                <c:pt idx="21">
                  <c:v>85.024582035310999</c:v>
                </c:pt>
                <c:pt idx="22">
                  <c:v>85.064155381725996</c:v>
                </c:pt>
                <c:pt idx="23">
                  <c:v>85.067666540562996</c:v>
                </c:pt>
                <c:pt idx="24">
                  <c:v>85.082027077397996</c:v>
                </c:pt>
                <c:pt idx="25">
                  <c:v>85.084355690538004</c:v>
                </c:pt>
                <c:pt idx="26">
                  <c:v>85.085348659068998</c:v>
                </c:pt>
                <c:pt idx="27">
                  <c:v>85.092712370322005</c:v>
                </c:pt>
                <c:pt idx="28">
                  <c:v>85.092771261809006</c:v>
                </c:pt>
                <c:pt idx="29">
                  <c:v>85.098149239641998</c:v>
                </c:pt>
                <c:pt idx="30">
                  <c:v>85.100584169159006</c:v>
                </c:pt>
                <c:pt idx="31">
                  <c:v>85.100641285229003</c:v>
                </c:pt>
                <c:pt idx="32">
                  <c:v>85.104692255974001</c:v>
                </c:pt>
                <c:pt idx="33">
                  <c:v>85.106455767474003</c:v>
                </c:pt>
                <c:pt idx="34">
                  <c:v>85.108431398570005</c:v>
                </c:pt>
                <c:pt idx="35">
                  <c:v>85.110999107710001</c:v>
                </c:pt>
                <c:pt idx="36">
                  <c:v>85.114776097234</c:v>
                </c:pt>
                <c:pt idx="37">
                  <c:v>85.116677245204997</c:v>
                </c:pt>
                <c:pt idx="38">
                  <c:v>85.120460911509994</c:v>
                </c:pt>
                <c:pt idx="39">
                  <c:v>85.121551223289998</c:v>
                </c:pt>
                <c:pt idx="40">
                  <c:v>85.121575993307005</c:v>
                </c:pt>
                <c:pt idx="41">
                  <c:v>85.125025101700999</c:v>
                </c:pt>
                <c:pt idx="42">
                  <c:v>85.126700967057005</c:v>
                </c:pt>
                <c:pt idx="43">
                  <c:v>85.129764851486001</c:v>
                </c:pt>
                <c:pt idx="44">
                  <c:v>85.131263091644001</c:v>
                </c:pt>
                <c:pt idx="45">
                  <c:v>85.133276825101007</c:v>
                </c:pt>
                <c:pt idx="46">
                  <c:v>85.135691254511002</c:v>
                </c:pt>
                <c:pt idx="47">
                  <c:v>85.137694963477998</c:v>
                </c:pt>
                <c:pt idx="48">
                  <c:v>85.140002860539994</c:v>
                </c:pt>
                <c:pt idx="49">
                  <c:v>85.142651284695006</c:v>
                </c:pt>
                <c:pt idx="50">
                  <c:v>85.142732320072994</c:v>
                </c:pt>
                <c:pt idx="51">
                  <c:v>85.143997932651004</c:v>
                </c:pt>
                <c:pt idx="52">
                  <c:v>85.146074691232997</c:v>
                </c:pt>
                <c:pt idx="53">
                  <c:v>85.147207602231006</c:v>
                </c:pt>
                <c:pt idx="54">
                  <c:v>85.148666312608995</c:v>
                </c:pt>
                <c:pt idx="55">
                  <c:v>85.149500184562001</c:v>
                </c:pt>
                <c:pt idx="56">
                  <c:v>85.150397301428001</c:v>
                </c:pt>
                <c:pt idx="57">
                  <c:v>85.150790178199003</c:v>
                </c:pt>
                <c:pt idx="58">
                  <c:v>85.151295923904001</c:v>
                </c:pt>
                <c:pt idx="59">
                  <c:v>85.151398831449001</c:v>
                </c:pt>
                <c:pt idx="60">
                  <c:v>85.151742110485003</c:v>
                </c:pt>
                <c:pt idx="61">
                  <c:v>85.151749701384006</c:v>
                </c:pt>
                <c:pt idx="62">
                  <c:v>85.151809189714001</c:v>
                </c:pt>
                <c:pt idx="63">
                  <c:v>85.151908021603006</c:v>
                </c:pt>
                <c:pt idx="64">
                  <c:v>85.152162283124994</c:v>
                </c:pt>
                <c:pt idx="65">
                  <c:v>85.152257539838004</c:v>
                </c:pt>
                <c:pt idx="66">
                  <c:v>85.152623587389002</c:v>
                </c:pt>
                <c:pt idx="67">
                  <c:v>85.152703289719994</c:v>
                </c:pt>
                <c:pt idx="68">
                  <c:v>85.152960770665999</c:v>
                </c:pt>
                <c:pt idx="69">
                  <c:v>85.153092614225002</c:v>
                </c:pt>
                <c:pt idx="70">
                  <c:v>85.153358900399994</c:v>
                </c:pt>
                <c:pt idx="71">
                  <c:v>85.153529748522999</c:v>
                </c:pt>
                <c:pt idx="72">
                  <c:v>85.153530578412003</c:v>
                </c:pt>
                <c:pt idx="73">
                  <c:v>85.153846582127997</c:v>
                </c:pt>
                <c:pt idx="74">
                  <c:v>85.154027118236996</c:v>
                </c:pt>
                <c:pt idx="75">
                  <c:v>85.154394608082995</c:v>
                </c:pt>
                <c:pt idx="76">
                  <c:v>85.154409776199998</c:v>
                </c:pt>
                <c:pt idx="77">
                  <c:v>85.154497885252994</c:v>
                </c:pt>
                <c:pt idx="78">
                  <c:v>85.154767804041995</c:v>
                </c:pt>
                <c:pt idx="79">
                  <c:v>85.154869559749997</c:v>
                </c:pt>
                <c:pt idx="80">
                  <c:v>85.155014039394999</c:v>
                </c:pt>
                <c:pt idx="81">
                  <c:v>85.155051956831997</c:v>
                </c:pt>
                <c:pt idx="82">
                  <c:v>85.155053897493005</c:v>
                </c:pt>
                <c:pt idx="83">
                  <c:v>85.155107483094994</c:v>
                </c:pt>
                <c:pt idx="84">
                  <c:v>85.155164636563001</c:v>
                </c:pt>
                <c:pt idx="85">
                  <c:v>85.155459060666004</c:v>
                </c:pt>
                <c:pt idx="86">
                  <c:v>85.155537126870996</c:v>
                </c:pt>
                <c:pt idx="87">
                  <c:v>85.155587552770996</c:v>
                </c:pt>
                <c:pt idx="88">
                  <c:v>85.155873418978004</c:v>
                </c:pt>
                <c:pt idx="89">
                  <c:v>85.155814913726005</c:v>
                </c:pt>
                <c:pt idx="90">
                  <c:v>85.156279620457994</c:v>
                </c:pt>
                <c:pt idx="91">
                  <c:v>85.156280475637999</c:v>
                </c:pt>
                <c:pt idx="92">
                  <c:v>85.156280304424001</c:v>
                </c:pt>
                <c:pt idx="93">
                  <c:v>85.156207277218996</c:v>
                </c:pt>
                <c:pt idx="94">
                  <c:v>85.156200482425007</c:v>
                </c:pt>
                <c:pt idx="95">
                  <c:v>85.156752949945997</c:v>
                </c:pt>
                <c:pt idx="96">
                  <c:v>85.156586719882</c:v>
                </c:pt>
                <c:pt idx="97">
                  <c:v>85.157241716653004</c:v>
                </c:pt>
                <c:pt idx="98">
                  <c:v>85.157180237901997</c:v>
                </c:pt>
                <c:pt idx="99">
                  <c:v>85.157092478007002</c:v>
                </c:pt>
                <c:pt idx="100">
                  <c:v>85.157661056560997</c:v>
                </c:pt>
                <c:pt idx="101">
                  <c:v>85.157583848111003</c:v>
                </c:pt>
                <c:pt idx="102">
                  <c:v>85.158177787038994</c:v>
                </c:pt>
                <c:pt idx="103">
                  <c:v>85.158086727194004</c:v>
                </c:pt>
                <c:pt idx="104">
                  <c:v>85.158085031181997</c:v>
                </c:pt>
                <c:pt idx="105">
                  <c:v>85.158195193668007</c:v>
                </c:pt>
                <c:pt idx="106">
                  <c:v>85.158777552993996</c:v>
                </c:pt>
                <c:pt idx="107">
                  <c:v>85.158791825053001</c:v>
                </c:pt>
                <c:pt idx="108">
                  <c:v>85.159098159604994</c:v>
                </c:pt>
                <c:pt idx="109">
                  <c:v>85.159615109965998</c:v>
                </c:pt>
                <c:pt idx="110">
                  <c:v>85.159703640998003</c:v>
                </c:pt>
                <c:pt idx="111">
                  <c:v>85.160641335598001</c:v>
                </c:pt>
                <c:pt idx="112">
                  <c:v>85.160747571355998</c:v>
                </c:pt>
                <c:pt idx="113">
                  <c:v>85.160746800650003</c:v>
                </c:pt>
                <c:pt idx="114">
                  <c:v>85.161502029545005</c:v>
                </c:pt>
                <c:pt idx="115">
                  <c:v>85.161984237143997</c:v>
                </c:pt>
                <c:pt idx="116">
                  <c:v>85.162719338054998</c:v>
                </c:pt>
                <c:pt idx="117">
                  <c:v>85.162946272030993</c:v>
                </c:pt>
                <c:pt idx="118">
                  <c:v>85.163040522662001</c:v>
                </c:pt>
                <c:pt idx="119">
                  <c:v>85.163287032607002</c:v>
                </c:pt>
                <c:pt idx="120">
                  <c:v>85.164083894108998</c:v>
                </c:pt>
                <c:pt idx="121">
                  <c:v>85.164189415493993</c:v>
                </c:pt>
                <c:pt idx="122">
                  <c:v>85.164693059236001</c:v>
                </c:pt>
                <c:pt idx="123">
                  <c:v>85.165767859092995</c:v>
                </c:pt>
                <c:pt idx="124">
                  <c:v>85.165771405656997</c:v>
                </c:pt>
                <c:pt idx="125">
                  <c:v>85.165776074011006</c:v>
                </c:pt>
                <c:pt idx="126">
                  <c:v>85.166656362059001</c:v>
                </c:pt>
                <c:pt idx="127">
                  <c:v>85.166669676579005</c:v>
                </c:pt>
                <c:pt idx="128">
                  <c:v>85.167684945088993</c:v>
                </c:pt>
                <c:pt idx="129">
                  <c:v>85.167841372859996</c:v>
                </c:pt>
                <c:pt idx="130">
                  <c:v>85.168405425047993</c:v>
                </c:pt>
                <c:pt idx="131">
                  <c:v>85.170335938378003</c:v>
                </c:pt>
                <c:pt idx="132">
                  <c:v>85.170698374969007</c:v>
                </c:pt>
                <c:pt idx="133">
                  <c:v>85.172752103920999</c:v>
                </c:pt>
                <c:pt idx="134">
                  <c:v>85.173362544759996</c:v>
                </c:pt>
                <c:pt idx="135">
                  <c:v>85.175422370535998</c:v>
                </c:pt>
                <c:pt idx="136">
                  <c:v>85.176278719427998</c:v>
                </c:pt>
                <c:pt idx="137">
                  <c:v>85.178588459143995</c:v>
                </c:pt>
                <c:pt idx="138">
                  <c:v>85.179355979538997</c:v>
                </c:pt>
                <c:pt idx="139">
                  <c:v>85.180852128848997</c:v>
                </c:pt>
                <c:pt idx="140">
                  <c:v>85.180911518025994</c:v>
                </c:pt>
                <c:pt idx="141">
                  <c:v>85.183032697743002</c:v>
                </c:pt>
                <c:pt idx="142">
                  <c:v>85.183698786609995</c:v>
                </c:pt>
                <c:pt idx="143">
                  <c:v>85.186577559894005</c:v>
                </c:pt>
                <c:pt idx="144">
                  <c:v>85.187274412327</c:v>
                </c:pt>
                <c:pt idx="145">
                  <c:v>85.190597746815001</c:v>
                </c:pt>
                <c:pt idx="146">
                  <c:v>85.190407138482001</c:v>
                </c:pt>
                <c:pt idx="147">
                  <c:v>85.192765538066993</c:v>
                </c:pt>
                <c:pt idx="148">
                  <c:v>85.192150651142995</c:v>
                </c:pt>
                <c:pt idx="149">
                  <c:v>85.195320509156005</c:v>
                </c:pt>
                <c:pt idx="150">
                  <c:v>85.195375276768999</c:v>
                </c:pt>
                <c:pt idx="151">
                  <c:v>85.194577981750996</c:v>
                </c:pt>
                <c:pt idx="152">
                  <c:v>85.198167884650999</c:v>
                </c:pt>
                <c:pt idx="153">
                  <c:v>85.197104043552997</c:v>
                </c:pt>
                <c:pt idx="154">
                  <c:v>85.200735338453995</c:v>
                </c:pt>
                <c:pt idx="155">
                  <c:v>85.199208652254995</c:v>
                </c:pt>
                <c:pt idx="156">
                  <c:v>85.202416088649997</c:v>
                </c:pt>
                <c:pt idx="157">
                  <c:v>85.200579886328001</c:v>
                </c:pt>
                <c:pt idx="158">
                  <c:v>85.205013262855999</c:v>
                </c:pt>
                <c:pt idx="159">
                  <c:v>85.202368393420002</c:v>
                </c:pt>
                <c:pt idx="160">
                  <c:v>85.207407750057996</c:v>
                </c:pt>
                <c:pt idx="161">
                  <c:v>85.207410176226006</c:v>
                </c:pt>
                <c:pt idx="162">
                  <c:v>85.205240248636997</c:v>
                </c:pt>
                <c:pt idx="163">
                  <c:v>85.212426046549993</c:v>
                </c:pt>
                <c:pt idx="164">
                  <c:v>85.206516715283001</c:v>
                </c:pt>
                <c:pt idx="165">
                  <c:v>85.214147168772001</c:v>
                </c:pt>
                <c:pt idx="166">
                  <c:v>85.211574142158</c:v>
                </c:pt>
                <c:pt idx="167">
                  <c:v>85.222090309623994</c:v>
                </c:pt>
                <c:pt idx="168">
                  <c:v>85.222073597163998</c:v>
                </c:pt>
                <c:pt idx="169">
                  <c:v>85.213888064288994</c:v>
                </c:pt>
                <c:pt idx="170">
                  <c:v>85.224588074801005</c:v>
                </c:pt>
                <c:pt idx="171">
                  <c:v>85.224155400049995</c:v>
                </c:pt>
                <c:pt idx="172">
                  <c:v>85.229287838410997</c:v>
                </c:pt>
                <c:pt idx="173">
                  <c:v>85.235396298511006</c:v>
                </c:pt>
                <c:pt idx="174">
                  <c:v>85.239030956611003</c:v>
                </c:pt>
                <c:pt idx="175">
                  <c:v>85.246507728918004</c:v>
                </c:pt>
                <c:pt idx="176">
                  <c:v>85.249718337101996</c:v>
                </c:pt>
                <c:pt idx="177">
                  <c:v>85.249739196787999</c:v>
                </c:pt>
                <c:pt idx="178">
                  <c:v>85.257490364361999</c:v>
                </c:pt>
                <c:pt idx="179">
                  <c:v>85.259661261453999</c:v>
                </c:pt>
                <c:pt idx="180">
                  <c:v>85.267410778127996</c:v>
                </c:pt>
                <c:pt idx="181">
                  <c:v>85.270842203673993</c:v>
                </c:pt>
                <c:pt idx="182">
                  <c:v>85.275642205932002</c:v>
                </c:pt>
                <c:pt idx="183">
                  <c:v>85.276484777779999</c:v>
                </c:pt>
                <c:pt idx="184">
                  <c:v>85.281351530934998</c:v>
                </c:pt>
                <c:pt idx="185">
                  <c:v>85.281458288959001</c:v>
                </c:pt>
                <c:pt idx="186">
                  <c:v>85.287934173476998</c:v>
                </c:pt>
                <c:pt idx="187">
                  <c:v>85.293787052203996</c:v>
                </c:pt>
                <c:pt idx="188">
                  <c:v>85.301203198810995</c:v>
                </c:pt>
                <c:pt idx="189">
                  <c:v>85.307787034274995</c:v>
                </c:pt>
                <c:pt idx="190">
                  <c:v>85.315665543527004</c:v>
                </c:pt>
                <c:pt idx="191">
                  <c:v>85.315756287859003</c:v>
                </c:pt>
                <c:pt idx="192">
                  <c:v>85.322485631462996</c:v>
                </c:pt>
                <c:pt idx="193">
                  <c:v>85.330717650628003</c:v>
                </c:pt>
                <c:pt idx="194">
                  <c:v>85.337822817914002</c:v>
                </c:pt>
                <c:pt idx="195">
                  <c:v>85.345459117969</c:v>
                </c:pt>
                <c:pt idx="196">
                  <c:v>85.352663243341993</c:v>
                </c:pt>
                <c:pt idx="197">
                  <c:v>85.360788869481993</c:v>
                </c:pt>
                <c:pt idx="198">
                  <c:v>85.369896528929999</c:v>
                </c:pt>
                <c:pt idx="199">
                  <c:v>85.376497583689996</c:v>
                </c:pt>
                <c:pt idx="200">
                  <c:v>85.389002589933</c:v>
                </c:pt>
                <c:pt idx="201">
                  <c:v>85.397154335538005</c:v>
                </c:pt>
                <c:pt idx="202">
                  <c:v>85.397156750736002</c:v>
                </c:pt>
                <c:pt idx="203">
                  <c:v>85.408664465940006</c:v>
                </c:pt>
                <c:pt idx="204">
                  <c:v>85.417888419818993</c:v>
                </c:pt>
                <c:pt idx="205">
                  <c:v>85.418762303037994</c:v>
                </c:pt>
                <c:pt idx="206">
                  <c:v>85.419847569739005</c:v>
                </c:pt>
                <c:pt idx="207">
                  <c:v>85.428299323982998</c:v>
                </c:pt>
                <c:pt idx="208">
                  <c:v>85.437291447863998</c:v>
                </c:pt>
                <c:pt idx="209">
                  <c:v>85.439760893550996</c:v>
                </c:pt>
                <c:pt idx="210">
                  <c:v>85.441777168081003</c:v>
                </c:pt>
                <c:pt idx="211">
                  <c:v>85.448155629691996</c:v>
                </c:pt>
                <c:pt idx="212">
                  <c:v>85.454461499687994</c:v>
                </c:pt>
                <c:pt idx="213">
                  <c:v>85.459151173604994</c:v>
                </c:pt>
                <c:pt idx="214">
                  <c:v>85.466545212900996</c:v>
                </c:pt>
                <c:pt idx="215">
                  <c:v>85.472345842975997</c:v>
                </c:pt>
                <c:pt idx="216">
                  <c:v>85.476208665724997</c:v>
                </c:pt>
                <c:pt idx="217">
                  <c:v>85.483419822681995</c:v>
                </c:pt>
                <c:pt idx="218">
                  <c:v>85.4990713097</c:v>
                </c:pt>
                <c:pt idx="219">
                  <c:v>85.504643078878999</c:v>
                </c:pt>
                <c:pt idx="220">
                  <c:v>85.517949272562007</c:v>
                </c:pt>
                <c:pt idx="221">
                  <c:v>85.526291032103003</c:v>
                </c:pt>
                <c:pt idx="222">
                  <c:v>85.526393123613005</c:v>
                </c:pt>
                <c:pt idx="223">
                  <c:v>85.535484860324004</c:v>
                </c:pt>
                <c:pt idx="224">
                  <c:v>85.539775611265</c:v>
                </c:pt>
                <c:pt idx="225">
                  <c:v>85.548635710178004</c:v>
                </c:pt>
                <c:pt idx="226">
                  <c:v>85.555568183852003</c:v>
                </c:pt>
                <c:pt idx="227">
                  <c:v>85.560272788332</c:v>
                </c:pt>
                <c:pt idx="228">
                  <c:v>85.561036574211997</c:v>
                </c:pt>
                <c:pt idx="229">
                  <c:v>85.567662730823002</c:v>
                </c:pt>
                <c:pt idx="230">
                  <c:v>85.578727374920007</c:v>
                </c:pt>
                <c:pt idx="231">
                  <c:v>85.585091036589006</c:v>
                </c:pt>
                <c:pt idx="232">
                  <c:v>85.598166492524996</c:v>
                </c:pt>
                <c:pt idx="233">
                  <c:v>85.607657989941998</c:v>
                </c:pt>
                <c:pt idx="234">
                  <c:v>85.617332093369996</c:v>
                </c:pt>
                <c:pt idx="235">
                  <c:v>85.623127024542995</c:v>
                </c:pt>
                <c:pt idx="236">
                  <c:v>85.632862055586997</c:v>
                </c:pt>
                <c:pt idx="237">
                  <c:v>85.633772180521007</c:v>
                </c:pt>
                <c:pt idx="238">
                  <c:v>85.640882196687002</c:v>
                </c:pt>
                <c:pt idx="239">
                  <c:v>85.643036344467006</c:v>
                </c:pt>
                <c:pt idx="240">
                  <c:v>85.650950038608997</c:v>
                </c:pt>
                <c:pt idx="241">
                  <c:v>85.650965378714005</c:v>
                </c:pt>
                <c:pt idx="242">
                  <c:v>85.670264473385004</c:v>
                </c:pt>
                <c:pt idx="243">
                  <c:v>85.674962389385001</c:v>
                </c:pt>
                <c:pt idx="244">
                  <c:v>85.677657553643996</c:v>
                </c:pt>
                <c:pt idx="245">
                  <c:v>85.677974288605</c:v>
                </c:pt>
                <c:pt idx="246">
                  <c:v>85.679789542001998</c:v>
                </c:pt>
                <c:pt idx="247">
                  <c:v>85.692233979308995</c:v>
                </c:pt>
                <c:pt idx="248">
                  <c:v>85.692332189617005</c:v>
                </c:pt>
                <c:pt idx="249">
                  <c:v>85.701116032593006</c:v>
                </c:pt>
                <c:pt idx="250">
                  <c:v>85.714802572303995</c:v>
                </c:pt>
                <c:pt idx="251">
                  <c:v>85.721865703345003</c:v>
                </c:pt>
                <c:pt idx="252">
                  <c:v>85.719761168057005</c:v>
                </c:pt>
                <c:pt idx="253">
                  <c:v>85.713878094834996</c:v>
                </c:pt>
                <c:pt idx="254">
                  <c:v>85.712229480665002</c:v>
                </c:pt>
                <c:pt idx="255">
                  <c:v>85.687673046647006</c:v>
                </c:pt>
                <c:pt idx="256">
                  <c:v>85.728440219442007</c:v>
                </c:pt>
                <c:pt idx="257">
                  <c:v>85.729429957834995</c:v>
                </c:pt>
                <c:pt idx="258">
                  <c:v>85.688782705099996</c:v>
                </c:pt>
                <c:pt idx="259">
                  <c:v>85.724866622928005</c:v>
                </c:pt>
                <c:pt idx="260">
                  <c:v>85.731623477479999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CEBE-4FC3-BD7E-330D4E519333}"/>
            </c:ext>
          </c:extLst>
        </c:ser>
        <c:ser>
          <c:idx val="11"/>
          <c:order val="5"/>
          <c:tx>
            <c:v>WSPL_HQextrem</c:v>
          </c:tx>
          <c:spPr>
            <a:ln w="12700" cap="rnd">
              <a:solidFill>
                <a:srgbClr val="7030A0"/>
              </a:solidFill>
              <a:prstDash val="sysDash"/>
              <a:round/>
            </a:ln>
            <a:effectLst/>
          </c:spPr>
          <c:marker>
            <c:symbol val="none"/>
          </c:marker>
          <c:xVal>
            <c:numRef>
              <c:f>'WSPL_2D-Model_IST'!$K$4:$K$264</c:f>
              <c:numCache>
                <c:formatCode>0.00</c:formatCode>
                <c:ptCount val="261"/>
                <c:pt idx="0">
                  <c:v>0</c:v>
                </c:pt>
                <c:pt idx="1">
                  <c:v>3.6596042004067</c:v>
                </c:pt>
                <c:pt idx="2">
                  <c:v>8.5657214232392</c:v>
                </c:pt>
                <c:pt idx="3">
                  <c:v>13.369877344439001</c:v>
                </c:pt>
                <c:pt idx="4">
                  <c:v>15.847956278437</c:v>
                </c:pt>
                <c:pt idx="5">
                  <c:v>17.889664939239001</c:v>
                </c:pt>
                <c:pt idx="6">
                  <c:v>21.71491392886</c:v>
                </c:pt>
                <c:pt idx="7">
                  <c:v>24.552432224663999</c:v>
                </c:pt>
                <c:pt idx="8">
                  <c:v>27.391554350054001</c:v>
                </c:pt>
                <c:pt idx="9">
                  <c:v>30.402082170656001</c:v>
                </c:pt>
                <c:pt idx="10">
                  <c:v>30.471673777199999</c:v>
                </c:pt>
                <c:pt idx="11">
                  <c:v>31.449919559354001</c:v>
                </c:pt>
                <c:pt idx="12">
                  <c:v>33.584231981446003</c:v>
                </c:pt>
                <c:pt idx="13">
                  <c:v>37.204971148459002</c:v>
                </c:pt>
                <c:pt idx="14">
                  <c:v>37.938721386075997</c:v>
                </c:pt>
                <c:pt idx="15">
                  <c:v>40.937458478631001</c:v>
                </c:pt>
                <c:pt idx="16">
                  <c:v>41.543771159020999</c:v>
                </c:pt>
                <c:pt idx="17">
                  <c:v>43.644121733275</c:v>
                </c:pt>
                <c:pt idx="18">
                  <c:v>45.731501265511</c:v>
                </c:pt>
                <c:pt idx="19">
                  <c:v>45.896522593728001</c:v>
                </c:pt>
                <c:pt idx="20">
                  <c:v>45.917087456234</c:v>
                </c:pt>
                <c:pt idx="21">
                  <c:v>49.540373220608998</c:v>
                </c:pt>
                <c:pt idx="22">
                  <c:v>54.250788020915998</c:v>
                </c:pt>
                <c:pt idx="23">
                  <c:v>58.940775303928</c:v>
                </c:pt>
                <c:pt idx="24">
                  <c:v>63.637294895159997</c:v>
                </c:pt>
                <c:pt idx="25">
                  <c:v>66.324500382102002</c:v>
                </c:pt>
                <c:pt idx="26">
                  <c:v>68.383758920443</c:v>
                </c:pt>
                <c:pt idx="27">
                  <c:v>73.069730858550997</c:v>
                </c:pt>
                <c:pt idx="28">
                  <c:v>78.139435834075996</c:v>
                </c:pt>
                <c:pt idx="29">
                  <c:v>83.205701782321</c:v>
                </c:pt>
                <c:pt idx="30">
                  <c:v>88.101214282244001</c:v>
                </c:pt>
                <c:pt idx="31">
                  <c:v>88.199670445487996</c:v>
                </c:pt>
                <c:pt idx="32">
                  <c:v>93.242986440402007</c:v>
                </c:pt>
                <c:pt idx="33">
                  <c:v>95.709311164287996</c:v>
                </c:pt>
                <c:pt idx="34">
                  <c:v>98.291644693386004</c:v>
                </c:pt>
                <c:pt idx="35">
                  <c:v>103.3463424287</c:v>
                </c:pt>
                <c:pt idx="36">
                  <c:v>108.32566509030001</c:v>
                </c:pt>
                <c:pt idx="37">
                  <c:v>113.37349716919</c:v>
                </c:pt>
                <c:pt idx="38">
                  <c:v>118.42764068035</c:v>
                </c:pt>
                <c:pt idx="39">
                  <c:v>123.27467729639</c:v>
                </c:pt>
                <c:pt idx="40">
                  <c:v>123.41356152916001</c:v>
                </c:pt>
                <c:pt idx="41">
                  <c:v>128.45370759190999</c:v>
                </c:pt>
                <c:pt idx="42">
                  <c:v>133.50069381322999</c:v>
                </c:pt>
                <c:pt idx="43">
                  <c:v>138.55278227323001</c:v>
                </c:pt>
                <c:pt idx="44">
                  <c:v>143.5394121381</c:v>
                </c:pt>
                <c:pt idx="45">
                  <c:v>148.58761394634001</c:v>
                </c:pt>
                <c:pt idx="46">
                  <c:v>153.63398081642001</c:v>
                </c:pt>
                <c:pt idx="47">
                  <c:v>158.61830561727001</c:v>
                </c:pt>
                <c:pt idx="48">
                  <c:v>163.66621777909</c:v>
                </c:pt>
                <c:pt idx="49">
                  <c:v>168.55038050248001</c:v>
                </c:pt>
                <c:pt idx="50">
                  <c:v>168.70801763608</c:v>
                </c:pt>
                <c:pt idx="51">
                  <c:v>173.76013857359001</c:v>
                </c:pt>
                <c:pt idx="52">
                  <c:v>178.75407898371</c:v>
                </c:pt>
                <c:pt idx="53">
                  <c:v>183.80239964704</c:v>
                </c:pt>
                <c:pt idx="54">
                  <c:v>188.79518743692</c:v>
                </c:pt>
                <c:pt idx="55">
                  <c:v>193.85009092723999</c:v>
                </c:pt>
                <c:pt idx="56">
                  <c:v>198.88929128276999</c:v>
                </c:pt>
                <c:pt idx="57">
                  <c:v>203.88378349204999</c:v>
                </c:pt>
                <c:pt idx="58">
                  <c:v>208.94518436065999</c:v>
                </c:pt>
                <c:pt idx="59">
                  <c:v>213.99958492736999</c:v>
                </c:pt>
                <c:pt idx="60">
                  <c:v>218.90335956771</c:v>
                </c:pt>
                <c:pt idx="61">
                  <c:v>218.98665311393</c:v>
                </c:pt>
                <c:pt idx="62">
                  <c:v>224.04163984959001</c:v>
                </c:pt>
                <c:pt idx="63">
                  <c:v>225.48941137415</c:v>
                </c:pt>
                <c:pt idx="64">
                  <c:v>229.09662658607999</c:v>
                </c:pt>
                <c:pt idx="65">
                  <c:v>234.074848914</c:v>
                </c:pt>
                <c:pt idx="66">
                  <c:v>239.16143264226</c:v>
                </c:pt>
                <c:pt idx="67">
                  <c:v>244.18630776808999</c:v>
                </c:pt>
                <c:pt idx="68">
                  <c:v>249.21871079587001</c:v>
                </c:pt>
                <c:pt idx="69">
                  <c:v>254.23605801881001</c:v>
                </c:pt>
                <c:pt idx="70">
                  <c:v>259.26093314400998</c:v>
                </c:pt>
                <c:pt idx="71">
                  <c:v>264.24203622389001</c:v>
                </c:pt>
                <c:pt idx="72">
                  <c:v>264.28703238577998</c:v>
                </c:pt>
                <c:pt idx="73">
                  <c:v>269.29626998611002</c:v>
                </c:pt>
                <c:pt idx="74">
                  <c:v>274.32174280659001</c:v>
                </c:pt>
                <c:pt idx="75">
                  <c:v>279.33909801700003</c:v>
                </c:pt>
                <c:pt idx="76">
                  <c:v>279.87690204738999</c:v>
                </c:pt>
                <c:pt idx="77">
                  <c:v>284.42265258357997</c:v>
                </c:pt>
                <c:pt idx="78">
                  <c:v>289.44083729485999</c:v>
                </c:pt>
                <c:pt idx="79">
                  <c:v>294.45001825459002</c:v>
                </c:pt>
                <c:pt idx="80">
                  <c:v>298.08001909219001</c:v>
                </c:pt>
                <c:pt idx="81">
                  <c:v>299.39393091545998</c:v>
                </c:pt>
                <c:pt idx="82">
                  <c:v>299.44146956226001</c:v>
                </c:pt>
                <c:pt idx="83">
                  <c:v>301.18759821812</c:v>
                </c:pt>
                <c:pt idx="84">
                  <c:v>304.47123461856</c:v>
                </c:pt>
                <c:pt idx="85">
                  <c:v>309.4725876521</c:v>
                </c:pt>
                <c:pt idx="86">
                  <c:v>314.47545421478998</c:v>
                </c:pt>
                <c:pt idx="87">
                  <c:v>315.16159366980003</c:v>
                </c:pt>
                <c:pt idx="88">
                  <c:v>319.48046343327002</c:v>
                </c:pt>
                <c:pt idx="89">
                  <c:v>324.48581322547</c:v>
                </c:pt>
                <c:pt idx="90">
                  <c:v>329.53906918103002</c:v>
                </c:pt>
                <c:pt idx="91">
                  <c:v>329.54989453456</c:v>
                </c:pt>
                <c:pt idx="92">
                  <c:v>329.56987338151998</c:v>
                </c:pt>
                <c:pt idx="93">
                  <c:v>334.38765607127999</c:v>
                </c:pt>
                <c:pt idx="94">
                  <c:v>334.55241446193997</c:v>
                </c:pt>
                <c:pt idx="95">
                  <c:v>339.54765146900002</c:v>
                </c:pt>
                <c:pt idx="96">
                  <c:v>344.55402376655002</c:v>
                </c:pt>
                <c:pt idx="97">
                  <c:v>349.55697485778001</c:v>
                </c:pt>
                <c:pt idx="98">
                  <c:v>352.67130157599001</c:v>
                </c:pt>
                <c:pt idx="99">
                  <c:v>354.61972934244</c:v>
                </c:pt>
                <c:pt idx="100">
                  <c:v>359.62322654244002</c:v>
                </c:pt>
                <c:pt idx="101">
                  <c:v>364.62672374042</c:v>
                </c:pt>
                <c:pt idx="102">
                  <c:v>369.63061853798001</c:v>
                </c:pt>
                <c:pt idx="103">
                  <c:v>374.58296053063998</c:v>
                </c:pt>
                <c:pt idx="104">
                  <c:v>374.62584090327999</c:v>
                </c:pt>
                <c:pt idx="105">
                  <c:v>375.39326592910999</c:v>
                </c:pt>
                <c:pt idx="106">
                  <c:v>379.62958135533</c:v>
                </c:pt>
                <c:pt idx="107">
                  <c:v>384.62549572936001</c:v>
                </c:pt>
                <c:pt idx="108">
                  <c:v>386.29670105366</c:v>
                </c:pt>
                <c:pt idx="109">
                  <c:v>389.68918413646998</c:v>
                </c:pt>
                <c:pt idx="110">
                  <c:v>394.68912833927999</c:v>
                </c:pt>
                <c:pt idx="111">
                  <c:v>399.68441014671998</c:v>
                </c:pt>
                <c:pt idx="112">
                  <c:v>404.62234801531997</c:v>
                </c:pt>
                <c:pt idx="113">
                  <c:v>404.67924960686003</c:v>
                </c:pt>
                <c:pt idx="114">
                  <c:v>409.72802604761</c:v>
                </c:pt>
                <c:pt idx="115">
                  <c:v>414.72167850288997</c:v>
                </c:pt>
                <c:pt idx="116">
                  <c:v>418.44421175257997</c:v>
                </c:pt>
                <c:pt idx="117">
                  <c:v>419.71607421268999</c:v>
                </c:pt>
                <c:pt idx="118">
                  <c:v>420.85506601982001</c:v>
                </c:pt>
                <c:pt idx="119">
                  <c:v>424.76758963662002</c:v>
                </c:pt>
                <c:pt idx="120">
                  <c:v>429.13740697282998</c:v>
                </c:pt>
                <c:pt idx="121">
                  <c:v>429.76465657695002</c:v>
                </c:pt>
                <c:pt idx="122">
                  <c:v>434.75500123923001</c:v>
                </c:pt>
                <c:pt idx="123">
                  <c:v>439.79700404302997</c:v>
                </c:pt>
                <c:pt idx="124">
                  <c:v>439.81430085377002</c:v>
                </c:pt>
                <c:pt idx="125">
                  <c:v>439.83927386603</c:v>
                </c:pt>
                <c:pt idx="126">
                  <c:v>444.72182931591999</c:v>
                </c:pt>
                <c:pt idx="127">
                  <c:v>444.79316821268998</c:v>
                </c:pt>
                <c:pt idx="128">
                  <c:v>449.09332905842001</c:v>
                </c:pt>
                <c:pt idx="129">
                  <c:v>449.79025413583003</c:v>
                </c:pt>
                <c:pt idx="130">
                  <c:v>454.83993595148002</c:v>
                </c:pt>
                <c:pt idx="131">
                  <c:v>459.85697618567002</c:v>
                </c:pt>
                <c:pt idx="132">
                  <c:v>464.86141126221997</c:v>
                </c:pt>
                <c:pt idx="133">
                  <c:v>469.86798823741998</c:v>
                </c:pt>
                <c:pt idx="134">
                  <c:v>474.87028141665002</c:v>
                </c:pt>
                <c:pt idx="135">
                  <c:v>479.90968895046001</c:v>
                </c:pt>
                <c:pt idx="136">
                  <c:v>484.91192543889002</c:v>
                </c:pt>
                <c:pt idx="137">
                  <c:v>489.91475664550001</c:v>
                </c:pt>
                <c:pt idx="138">
                  <c:v>494.95900299759001</c:v>
                </c:pt>
                <c:pt idx="139">
                  <c:v>499.78900738811001</c:v>
                </c:pt>
                <c:pt idx="140">
                  <c:v>499.96854261046002</c:v>
                </c:pt>
                <c:pt idx="141">
                  <c:v>504.97168923074003</c:v>
                </c:pt>
                <c:pt idx="142">
                  <c:v>509.98984556327002</c:v>
                </c:pt>
                <c:pt idx="143">
                  <c:v>514.99791866500004</c:v>
                </c:pt>
                <c:pt idx="144">
                  <c:v>519.99866700108998</c:v>
                </c:pt>
                <c:pt idx="145">
                  <c:v>524.93422883452001</c:v>
                </c:pt>
                <c:pt idx="146">
                  <c:v>529.83379754297005</c:v>
                </c:pt>
                <c:pt idx="147">
                  <c:v>534.77852460925999</c:v>
                </c:pt>
                <c:pt idx="148">
                  <c:v>539.69259692757998</c:v>
                </c:pt>
                <c:pt idx="149">
                  <c:v>544.49678412787</c:v>
                </c:pt>
                <c:pt idx="150">
                  <c:v>544.58870516572995</c:v>
                </c:pt>
                <c:pt idx="151">
                  <c:v>549.50977487933994</c:v>
                </c:pt>
                <c:pt idx="152">
                  <c:v>554.43538359783997</c:v>
                </c:pt>
                <c:pt idx="153">
                  <c:v>559.35619526674998</c:v>
                </c:pt>
                <c:pt idx="154">
                  <c:v>564.27700693588997</c:v>
                </c:pt>
                <c:pt idx="155">
                  <c:v>569.19781860479998</c:v>
                </c:pt>
                <c:pt idx="156">
                  <c:v>574.10418279404996</c:v>
                </c:pt>
                <c:pt idx="157">
                  <c:v>578.99972998678004</c:v>
                </c:pt>
                <c:pt idx="158">
                  <c:v>583.90246369252998</c:v>
                </c:pt>
                <c:pt idx="159">
                  <c:v>588.87395700499997</c:v>
                </c:pt>
                <c:pt idx="160">
                  <c:v>593.77078133478994</c:v>
                </c:pt>
                <c:pt idx="161">
                  <c:v>593.77314854523001</c:v>
                </c:pt>
                <c:pt idx="162">
                  <c:v>598.67509793478996</c:v>
                </c:pt>
                <c:pt idx="163">
                  <c:v>603.57770750693999</c:v>
                </c:pt>
                <c:pt idx="164">
                  <c:v>608.54786157996</c:v>
                </c:pt>
                <c:pt idx="165">
                  <c:v>613.43933373968002</c:v>
                </c:pt>
                <c:pt idx="166">
                  <c:v>618.34154142982004</c:v>
                </c:pt>
                <c:pt idx="167">
                  <c:v>623.24058056684999</c:v>
                </c:pt>
                <c:pt idx="168">
                  <c:v>623.25125114605999</c:v>
                </c:pt>
                <c:pt idx="169">
                  <c:v>628.21064355996998</c:v>
                </c:pt>
                <c:pt idx="170">
                  <c:v>633.10919327066995</c:v>
                </c:pt>
                <c:pt idx="171">
                  <c:v>638.01152652039002</c:v>
                </c:pt>
                <c:pt idx="172">
                  <c:v>642.94392848568998</c:v>
                </c:pt>
                <c:pt idx="173">
                  <c:v>647.8687352984</c:v>
                </c:pt>
                <c:pt idx="174">
                  <c:v>652.77152600611998</c:v>
                </c:pt>
                <c:pt idx="175">
                  <c:v>657.67072104383999</c:v>
                </c:pt>
                <c:pt idx="176">
                  <c:v>662.63597939220006</c:v>
                </c:pt>
                <c:pt idx="177">
                  <c:v>662.64960771828999</c:v>
                </c:pt>
                <c:pt idx="178">
                  <c:v>667.53524953265003</c:v>
                </c:pt>
                <c:pt idx="179">
                  <c:v>672.43451988286995</c:v>
                </c:pt>
                <c:pt idx="180">
                  <c:v>677.39196896494002</c:v>
                </c:pt>
                <c:pt idx="181">
                  <c:v>682.29823493393997</c:v>
                </c:pt>
                <c:pt idx="182">
                  <c:v>686.32681908884001</c:v>
                </c:pt>
                <c:pt idx="183">
                  <c:v>687.21360578328995</c:v>
                </c:pt>
                <c:pt idx="184">
                  <c:v>692.10588888740995</c:v>
                </c:pt>
                <c:pt idx="185">
                  <c:v>692.20176529919001</c:v>
                </c:pt>
                <c:pt idx="186">
                  <c:v>697.11792118461005</c:v>
                </c:pt>
                <c:pt idx="187">
                  <c:v>702.04122505417001</c:v>
                </c:pt>
                <c:pt idx="188">
                  <c:v>707.02120665929999</c:v>
                </c:pt>
                <c:pt idx="189">
                  <c:v>711.94733690993996</c:v>
                </c:pt>
                <c:pt idx="190">
                  <c:v>716.81217351763996</c:v>
                </c:pt>
                <c:pt idx="191">
                  <c:v>716.86781081106005</c:v>
                </c:pt>
                <c:pt idx="192">
                  <c:v>721.82306960446999</c:v>
                </c:pt>
                <c:pt idx="193">
                  <c:v>726.78221995061006</c:v>
                </c:pt>
                <c:pt idx="194">
                  <c:v>731.70876181611004</c:v>
                </c:pt>
                <c:pt idx="195">
                  <c:v>736.63726285273003</c:v>
                </c:pt>
                <c:pt idx="196">
                  <c:v>741.62435710270995</c:v>
                </c:pt>
                <c:pt idx="197">
                  <c:v>746.54627249193004</c:v>
                </c:pt>
                <c:pt idx="198">
                  <c:v>751.45618982417</c:v>
                </c:pt>
                <c:pt idx="199">
                  <c:v>756.44183764539002</c:v>
                </c:pt>
                <c:pt idx="200">
                  <c:v>761.36617101473996</c:v>
                </c:pt>
                <c:pt idx="201">
                  <c:v>766.28268798270994</c:v>
                </c:pt>
                <c:pt idx="202">
                  <c:v>766.28374617161001</c:v>
                </c:pt>
                <c:pt idx="203">
                  <c:v>771.26159469588004</c:v>
                </c:pt>
                <c:pt idx="204">
                  <c:v>775.75237257830997</c:v>
                </c:pt>
                <c:pt idx="205">
                  <c:v>776.17797193884996</c:v>
                </c:pt>
                <c:pt idx="206">
                  <c:v>776.74372443476</c:v>
                </c:pt>
                <c:pt idx="207">
                  <c:v>781.14906244212</c:v>
                </c:pt>
                <c:pt idx="208">
                  <c:v>785.00352441861003</c:v>
                </c:pt>
                <c:pt idx="209">
                  <c:v>786.05762350429995</c:v>
                </c:pt>
                <c:pt idx="210">
                  <c:v>787.26237352093005</c:v>
                </c:pt>
                <c:pt idx="211">
                  <c:v>791.02871400802997</c:v>
                </c:pt>
                <c:pt idx="212">
                  <c:v>793.86202387373999</c:v>
                </c:pt>
                <c:pt idx="213">
                  <c:v>795.94533445468005</c:v>
                </c:pt>
                <c:pt idx="214">
                  <c:v>798.71412866475998</c:v>
                </c:pt>
                <c:pt idx="215">
                  <c:v>800.91618175372002</c:v>
                </c:pt>
                <c:pt idx="216">
                  <c:v>802.57272312956002</c:v>
                </c:pt>
                <c:pt idx="217">
                  <c:v>805.83293959175001</c:v>
                </c:pt>
                <c:pt idx="218">
                  <c:v>810.81149093270994</c:v>
                </c:pt>
                <c:pt idx="219">
                  <c:v>815.72054472965999</c:v>
                </c:pt>
                <c:pt idx="220">
                  <c:v>820.69119862153002</c:v>
                </c:pt>
                <c:pt idx="221">
                  <c:v>825.54445998045003</c:v>
                </c:pt>
                <c:pt idx="222">
                  <c:v>825.60080957984997</c:v>
                </c:pt>
                <c:pt idx="223">
                  <c:v>828.95495364576004</c:v>
                </c:pt>
                <c:pt idx="224">
                  <c:v>830.57671691988003</c:v>
                </c:pt>
                <c:pt idx="225">
                  <c:v>835.49952416111</c:v>
                </c:pt>
                <c:pt idx="226">
                  <c:v>838.42878168158995</c:v>
                </c:pt>
                <c:pt idx="227">
                  <c:v>840.42282245278</c:v>
                </c:pt>
                <c:pt idx="228">
                  <c:v>840.93280888987999</c:v>
                </c:pt>
                <c:pt idx="229">
                  <c:v>845.41029614246997</c:v>
                </c:pt>
                <c:pt idx="230">
                  <c:v>850.34277648396005</c:v>
                </c:pt>
                <c:pt idx="231">
                  <c:v>855.26048984515</c:v>
                </c:pt>
                <c:pt idx="232">
                  <c:v>860.19093850335003</c:v>
                </c:pt>
                <c:pt idx="233">
                  <c:v>865.17895824752998</c:v>
                </c:pt>
                <c:pt idx="234">
                  <c:v>870.10330721586001</c:v>
                </c:pt>
                <c:pt idx="235">
                  <c:v>875.03530752820996</c:v>
                </c:pt>
                <c:pt idx="236">
                  <c:v>879.96742908100998</c:v>
                </c:pt>
                <c:pt idx="237">
                  <c:v>880.53170552108998</c:v>
                </c:pt>
                <c:pt idx="238">
                  <c:v>884.8910004608</c:v>
                </c:pt>
                <c:pt idx="239">
                  <c:v>886.00627690307999</c:v>
                </c:pt>
                <c:pt idx="240">
                  <c:v>889.8731410012</c:v>
                </c:pt>
                <c:pt idx="241">
                  <c:v>889.87976817542005</c:v>
                </c:pt>
                <c:pt idx="242">
                  <c:v>895.89640049339005</c:v>
                </c:pt>
                <c:pt idx="243">
                  <c:v>901.91365078777005</c:v>
                </c:pt>
                <c:pt idx="244">
                  <c:v>905.45367413509996</c:v>
                </c:pt>
                <c:pt idx="245">
                  <c:v>905.61795602224004</c:v>
                </c:pt>
                <c:pt idx="246">
                  <c:v>908.98787252792999</c:v>
                </c:pt>
                <c:pt idx="247">
                  <c:v>914.01544374295997</c:v>
                </c:pt>
                <c:pt idx="248">
                  <c:v>914.08709183468</c:v>
                </c:pt>
                <c:pt idx="249">
                  <c:v>917.52735617459996</c:v>
                </c:pt>
                <c:pt idx="250">
                  <c:v>921.02083261436997</c:v>
                </c:pt>
                <c:pt idx="251">
                  <c:v>925.99252543334001</c:v>
                </c:pt>
                <c:pt idx="252">
                  <c:v>930.76870361464</c:v>
                </c:pt>
                <c:pt idx="253">
                  <c:v>935.93879206752001</c:v>
                </c:pt>
                <c:pt idx="254">
                  <c:v>940.91034539638997</c:v>
                </c:pt>
                <c:pt idx="255">
                  <c:v>945.88367539583999</c:v>
                </c:pt>
                <c:pt idx="256">
                  <c:v>949.87528898011999</c:v>
                </c:pt>
                <c:pt idx="257">
                  <c:v>949.97588646712995</c:v>
                </c:pt>
                <c:pt idx="258">
                  <c:v>954.06843886575996</c:v>
                </c:pt>
                <c:pt idx="259">
                  <c:v>958.99907516364999</c:v>
                </c:pt>
                <c:pt idx="260">
                  <c:v>963.88507128815002</c:v>
                </c:pt>
              </c:numCache>
            </c:numRef>
          </c:xVal>
          <c:yVal>
            <c:numRef>
              <c:f>'WSPL_2D-Model_IST'!$Q$4:$Q$264</c:f>
              <c:numCache>
                <c:formatCode>0.00</c:formatCode>
                <c:ptCount val="261"/>
                <c:pt idx="0">
                  <c:v>85.136111065047004</c:v>
                </c:pt>
                <c:pt idx="1">
                  <c:v>85.204987636897997</c:v>
                </c:pt>
                <c:pt idx="2">
                  <c:v>85.206381314601003</c:v>
                </c:pt>
                <c:pt idx="3">
                  <c:v>85.205337770061007</c:v>
                </c:pt>
                <c:pt idx="4">
                  <c:v>85.202063643746001</c:v>
                </c:pt>
                <c:pt idx="5">
                  <c:v>85.199634055627001</c:v>
                </c:pt>
                <c:pt idx="6">
                  <c:v>85.209474800555995</c:v>
                </c:pt>
                <c:pt idx="7">
                  <c:v>85.217232814408007</c:v>
                </c:pt>
                <c:pt idx="8">
                  <c:v>85.21271774569</c:v>
                </c:pt>
                <c:pt idx="9">
                  <c:v>85.218191534506005</c:v>
                </c:pt>
                <c:pt idx="10">
                  <c:v>85.218137723416007</c:v>
                </c:pt>
                <c:pt idx="11">
                  <c:v>85.198138316013001</c:v>
                </c:pt>
                <c:pt idx="12">
                  <c:v>85.198138316013001</c:v>
                </c:pt>
                <c:pt idx="13">
                  <c:v>85.185283039842005</c:v>
                </c:pt>
                <c:pt idx="14">
                  <c:v>85.198354190507004</c:v>
                </c:pt>
                <c:pt idx="15">
                  <c:v>85.242620962678998</c:v>
                </c:pt>
                <c:pt idx="16">
                  <c:v>85.240257569188998</c:v>
                </c:pt>
                <c:pt idx="17">
                  <c:v>85.238735791899998</c:v>
                </c:pt>
                <c:pt idx="18">
                  <c:v>85.221692738239994</c:v>
                </c:pt>
                <c:pt idx="19">
                  <c:v>85.221652918261995</c:v>
                </c:pt>
                <c:pt idx="20">
                  <c:v>85.221542445840996</c:v>
                </c:pt>
                <c:pt idx="21">
                  <c:v>85.248622187907998</c:v>
                </c:pt>
                <c:pt idx="22">
                  <c:v>85.306108548335004</c:v>
                </c:pt>
                <c:pt idx="23">
                  <c:v>85.301562828347002</c:v>
                </c:pt>
                <c:pt idx="24">
                  <c:v>85.315752414607999</c:v>
                </c:pt>
                <c:pt idx="25">
                  <c:v>85.314393592182</c:v>
                </c:pt>
                <c:pt idx="26">
                  <c:v>85.313028167140999</c:v>
                </c:pt>
                <c:pt idx="27">
                  <c:v>85.323288592905996</c:v>
                </c:pt>
                <c:pt idx="28">
                  <c:v>85.320209038884002</c:v>
                </c:pt>
                <c:pt idx="29">
                  <c:v>85.325620419836994</c:v>
                </c:pt>
                <c:pt idx="30">
                  <c:v>85.326478701824996</c:v>
                </c:pt>
                <c:pt idx="31">
                  <c:v>85.326492075057004</c:v>
                </c:pt>
                <c:pt idx="32">
                  <c:v>85.330071404090006</c:v>
                </c:pt>
                <c:pt idx="33">
                  <c:v>85.330990023271994</c:v>
                </c:pt>
                <c:pt idx="34">
                  <c:v>85.332021302159006</c:v>
                </c:pt>
                <c:pt idx="35">
                  <c:v>85.333709086027994</c:v>
                </c:pt>
                <c:pt idx="36">
                  <c:v>85.335703296177996</c:v>
                </c:pt>
                <c:pt idx="37">
                  <c:v>85.336982783552997</c:v>
                </c:pt>
                <c:pt idx="38">
                  <c:v>85.338926338682995</c:v>
                </c:pt>
                <c:pt idx="39">
                  <c:v>85.339529066889</c:v>
                </c:pt>
                <c:pt idx="40">
                  <c:v>85.339545829192005</c:v>
                </c:pt>
                <c:pt idx="41">
                  <c:v>85.341241407621993</c:v>
                </c:pt>
                <c:pt idx="42">
                  <c:v>85.342179879788006</c:v>
                </c:pt>
                <c:pt idx="43">
                  <c:v>85.343613092416007</c:v>
                </c:pt>
                <c:pt idx="44">
                  <c:v>85.344402325849998</c:v>
                </c:pt>
                <c:pt idx="45">
                  <c:v>85.345305738397997</c:v>
                </c:pt>
                <c:pt idx="46">
                  <c:v>85.346410069632995</c:v>
                </c:pt>
                <c:pt idx="47">
                  <c:v>85.347471621135</c:v>
                </c:pt>
                <c:pt idx="48">
                  <c:v>85.348450747477997</c:v>
                </c:pt>
                <c:pt idx="49">
                  <c:v>85.349613236552997</c:v>
                </c:pt>
                <c:pt idx="50">
                  <c:v>85.349649707951997</c:v>
                </c:pt>
                <c:pt idx="51">
                  <c:v>85.350091631384004</c:v>
                </c:pt>
                <c:pt idx="52">
                  <c:v>85.351042440835002</c:v>
                </c:pt>
                <c:pt idx="53">
                  <c:v>85.351463116231997</c:v>
                </c:pt>
                <c:pt idx="54">
                  <c:v>85.352224822938993</c:v>
                </c:pt>
                <c:pt idx="55">
                  <c:v>85.352573522114994</c:v>
                </c:pt>
                <c:pt idx="56">
                  <c:v>85.353069699290998</c:v>
                </c:pt>
                <c:pt idx="57">
                  <c:v>85.353220983412996</c:v>
                </c:pt>
                <c:pt idx="58">
                  <c:v>85.353514437266</c:v>
                </c:pt>
                <c:pt idx="59">
                  <c:v>85.353506614034998</c:v>
                </c:pt>
                <c:pt idx="60">
                  <c:v>85.353717570346006</c:v>
                </c:pt>
                <c:pt idx="61">
                  <c:v>85.353722615793998</c:v>
                </c:pt>
                <c:pt idx="62">
                  <c:v>85.353751533028003</c:v>
                </c:pt>
                <c:pt idx="63">
                  <c:v>85.353804578481004</c:v>
                </c:pt>
                <c:pt idx="64">
                  <c:v>85.353943257257001</c:v>
                </c:pt>
                <c:pt idx="65">
                  <c:v>85.354005800283005</c:v>
                </c:pt>
                <c:pt idx="66">
                  <c:v>85.354230707819994</c:v>
                </c:pt>
                <c:pt idx="67">
                  <c:v>85.354287171793999</c:v>
                </c:pt>
                <c:pt idx="68">
                  <c:v>85.354438606048006</c:v>
                </c:pt>
                <c:pt idx="69">
                  <c:v>85.354528787473001</c:v>
                </c:pt>
                <c:pt idx="70">
                  <c:v>85.354706692402004</c:v>
                </c:pt>
                <c:pt idx="71">
                  <c:v>85.354811287277002</c:v>
                </c:pt>
                <c:pt idx="72">
                  <c:v>85.354811982615999</c:v>
                </c:pt>
                <c:pt idx="73">
                  <c:v>85.354995938998002</c:v>
                </c:pt>
                <c:pt idx="74">
                  <c:v>85.355109941126997</c:v>
                </c:pt>
                <c:pt idx="75">
                  <c:v>85.355323519807996</c:v>
                </c:pt>
                <c:pt idx="76">
                  <c:v>85.355335896566004</c:v>
                </c:pt>
                <c:pt idx="77">
                  <c:v>85.355431264526004</c:v>
                </c:pt>
                <c:pt idx="78">
                  <c:v>85.355570829103002</c:v>
                </c:pt>
                <c:pt idx="79">
                  <c:v>85.355660381183995</c:v>
                </c:pt>
                <c:pt idx="80">
                  <c:v>85.355753812935006</c:v>
                </c:pt>
                <c:pt idx="81">
                  <c:v>85.355785919856999</c:v>
                </c:pt>
                <c:pt idx="82">
                  <c:v>85.355786883530001</c:v>
                </c:pt>
                <c:pt idx="83">
                  <c:v>85.355826260181004</c:v>
                </c:pt>
                <c:pt idx="84">
                  <c:v>85.355885368808003</c:v>
                </c:pt>
                <c:pt idx="85">
                  <c:v>85.356024417876995</c:v>
                </c:pt>
                <c:pt idx="86">
                  <c:v>85.356085857566001</c:v>
                </c:pt>
                <c:pt idx="87">
                  <c:v>85.356108704638999</c:v>
                </c:pt>
                <c:pt idx="88">
                  <c:v>85.356244706062</c:v>
                </c:pt>
                <c:pt idx="89">
                  <c:v>85.356293461139998</c:v>
                </c:pt>
                <c:pt idx="90">
                  <c:v>85.356505923564001</c:v>
                </c:pt>
                <c:pt idx="91">
                  <c:v>85.356506333238997</c:v>
                </c:pt>
                <c:pt idx="92">
                  <c:v>85.356506439008001</c:v>
                </c:pt>
                <c:pt idx="93">
                  <c:v>85.356522109476998</c:v>
                </c:pt>
                <c:pt idx="94">
                  <c:v>85.356522038706999</c:v>
                </c:pt>
                <c:pt idx="95">
                  <c:v>85.356738592010004</c:v>
                </c:pt>
                <c:pt idx="96">
                  <c:v>85.356779377915004</c:v>
                </c:pt>
                <c:pt idx="97">
                  <c:v>85.357057162038004</c:v>
                </c:pt>
                <c:pt idx="98">
                  <c:v>85.357063293457003</c:v>
                </c:pt>
                <c:pt idx="99">
                  <c:v>85.357051659335994</c:v>
                </c:pt>
                <c:pt idx="100">
                  <c:v>85.357255401603993</c:v>
                </c:pt>
                <c:pt idx="101">
                  <c:v>85.357316770856997</c:v>
                </c:pt>
                <c:pt idx="102">
                  <c:v>85.357566425200005</c:v>
                </c:pt>
                <c:pt idx="103">
                  <c:v>85.357618983459005</c:v>
                </c:pt>
                <c:pt idx="104">
                  <c:v>85.357619000987</c:v>
                </c:pt>
                <c:pt idx="105">
                  <c:v>85.357657693177998</c:v>
                </c:pt>
                <c:pt idx="106">
                  <c:v>85.357864980548001</c:v>
                </c:pt>
                <c:pt idx="107">
                  <c:v>85.357951504647005</c:v>
                </c:pt>
                <c:pt idx="108">
                  <c:v>85.358074353293006</c:v>
                </c:pt>
                <c:pt idx="109">
                  <c:v>85.358298256351006</c:v>
                </c:pt>
                <c:pt idx="110">
                  <c:v>85.358464132639995</c:v>
                </c:pt>
                <c:pt idx="111">
                  <c:v>85.358829895498999</c:v>
                </c:pt>
                <c:pt idx="112">
                  <c:v>85.358938146390003</c:v>
                </c:pt>
                <c:pt idx="113">
                  <c:v>85.358938303127999</c:v>
                </c:pt>
                <c:pt idx="114">
                  <c:v>85.359237995995002</c:v>
                </c:pt>
                <c:pt idx="115">
                  <c:v>85.359505961113001</c:v>
                </c:pt>
                <c:pt idx="116">
                  <c:v>85.359815713353001</c:v>
                </c:pt>
                <c:pt idx="117">
                  <c:v>85.359913789987999</c:v>
                </c:pt>
                <c:pt idx="118">
                  <c:v>85.359966569893999</c:v>
                </c:pt>
                <c:pt idx="119">
                  <c:v>85.360122249965002</c:v>
                </c:pt>
                <c:pt idx="120">
                  <c:v>85.360398106031994</c:v>
                </c:pt>
                <c:pt idx="121">
                  <c:v>85.360435421090997</c:v>
                </c:pt>
                <c:pt idx="122">
                  <c:v>85.360695760341997</c:v>
                </c:pt>
                <c:pt idx="123">
                  <c:v>85.361105464174003</c:v>
                </c:pt>
                <c:pt idx="124">
                  <c:v>85.361106871073005</c:v>
                </c:pt>
                <c:pt idx="125">
                  <c:v>85.361108708412999</c:v>
                </c:pt>
                <c:pt idx="126">
                  <c:v>85.361468060234003</c:v>
                </c:pt>
                <c:pt idx="127">
                  <c:v>85.361473404517</c:v>
                </c:pt>
                <c:pt idx="128">
                  <c:v>85.361899831318993</c:v>
                </c:pt>
                <c:pt idx="129">
                  <c:v>85.361967277225006</c:v>
                </c:pt>
                <c:pt idx="130">
                  <c:v>85.362214316030006</c:v>
                </c:pt>
                <c:pt idx="131">
                  <c:v>85.362907377238997</c:v>
                </c:pt>
                <c:pt idx="132">
                  <c:v>85.363092027133007</c:v>
                </c:pt>
                <c:pt idx="133">
                  <c:v>85.363820604713993</c:v>
                </c:pt>
                <c:pt idx="134">
                  <c:v>85.364073854680996</c:v>
                </c:pt>
                <c:pt idx="135">
                  <c:v>85.364821406624998</c:v>
                </c:pt>
                <c:pt idx="136">
                  <c:v>85.365164940027995</c:v>
                </c:pt>
                <c:pt idx="137">
                  <c:v>85.365996119613996</c:v>
                </c:pt>
                <c:pt idx="138">
                  <c:v>85.36630282182</c:v>
                </c:pt>
                <c:pt idx="139">
                  <c:v>85.366837365313003</c:v>
                </c:pt>
                <c:pt idx="140">
                  <c:v>85.366859259636001</c:v>
                </c:pt>
                <c:pt idx="141">
                  <c:v>85.367633023693003</c:v>
                </c:pt>
                <c:pt idx="142">
                  <c:v>85.368053376302001</c:v>
                </c:pt>
                <c:pt idx="143">
                  <c:v>85.368844141395996</c:v>
                </c:pt>
                <c:pt idx="144">
                  <c:v>85.369312450365001</c:v>
                </c:pt>
                <c:pt idx="145">
                  <c:v>85.370393434381</c:v>
                </c:pt>
                <c:pt idx="146">
                  <c:v>85.370511534005999</c:v>
                </c:pt>
                <c:pt idx="147">
                  <c:v>85.371251528806994</c:v>
                </c:pt>
                <c:pt idx="148">
                  <c:v>85.371177604056001</c:v>
                </c:pt>
                <c:pt idx="149">
                  <c:v>85.372161776631003</c:v>
                </c:pt>
                <c:pt idx="150">
                  <c:v>85.372178688540998</c:v>
                </c:pt>
                <c:pt idx="151">
                  <c:v>85.372165380116002</c:v>
                </c:pt>
                <c:pt idx="152">
                  <c:v>85.373168787203994</c:v>
                </c:pt>
                <c:pt idx="153">
                  <c:v>85.373275237743002</c:v>
                </c:pt>
                <c:pt idx="154">
                  <c:v>85.374138953550997</c:v>
                </c:pt>
                <c:pt idx="155">
                  <c:v>85.374221493213994</c:v>
                </c:pt>
                <c:pt idx="156">
                  <c:v>85.374816962099004</c:v>
                </c:pt>
                <c:pt idx="157">
                  <c:v>85.374925082144003</c:v>
                </c:pt>
                <c:pt idx="158">
                  <c:v>85.375728943721001</c:v>
                </c:pt>
                <c:pt idx="159">
                  <c:v>85.375708001649002</c:v>
                </c:pt>
                <c:pt idx="160">
                  <c:v>85.376601747855005</c:v>
                </c:pt>
                <c:pt idx="161">
                  <c:v>85.376602178140999</c:v>
                </c:pt>
                <c:pt idx="162">
                  <c:v>85.376632077606004</c:v>
                </c:pt>
                <c:pt idx="163">
                  <c:v>85.377929311154006</c:v>
                </c:pt>
                <c:pt idx="164">
                  <c:v>85.376746375921002</c:v>
                </c:pt>
                <c:pt idx="165">
                  <c:v>85.378071888842001</c:v>
                </c:pt>
                <c:pt idx="166">
                  <c:v>85.377568673561001</c:v>
                </c:pt>
                <c:pt idx="167">
                  <c:v>85.380030637250002</c:v>
                </c:pt>
                <c:pt idx="168">
                  <c:v>85.380025473415003</c:v>
                </c:pt>
                <c:pt idx="169">
                  <c:v>85.377524277632006</c:v>
                </c:pt>
                <c:pt idx="170">
                  <c:v>85.380460671197</c:v>
                </c:pt>
                <c:pt idx="171">
                  <c:v>85.379415677351005</c:v>
                </c:pt>
                <c:pt idx="172">
                  <c:v>85.382261641385</c:v>
                </c:pt>
                <c:pt idx="173">
                  <c:v>85.379696961394004</c:v>
                </c:pt>
                <c:pt idx="174">
                  <c:v>85.384177949003004</c:v>
                </c:pt>
                <c:pt idx="175">
                  <c:v>85.381825734155001</c:v>
                </c:pt>
                <c:pt idx="176">
                  <c:v>85.385803183231005</c:v>
                </c:pt>
                <c:pt idx="177">
                  <c:v>85.385795904524002</c:v>
                </c:pt>
                <c:pt idx="178">
                  <c:v>85.383805635304995</c:v>
                </c:pt>
                <c:pt idx="179">
                  <c:v>85.387580338953001</c:v>
                </c:pt>
                <c:pt idx="180">
                  <c:v>85.386528259244997</c:v>
                </c:pt>
                <c:pt idx="181">
                  <c:v>85.391769985479002</c:v>
                </c:pt>
                <c:pt idx="182">
                  <c:v>85.391463602114996</c:v>
                </c:pt>
                <c:pt idx="183">
                  <c:v>85.390979065428994</c:v>
                </c:pt>
                <c:pt idx="184">
                  <c:v>85.394238241264006</c:v>
                </c:pt>
                <c:pt idx="185">
                  <c:v>85.394310898569998</c:v>
                </c:pt>
                <c:pt idx="186">
                  <c:v>85.392849903699002</c:v>
                </c:pt>
                <c:pt idx="187">
                  <c:v>85.394179062263007</c:v>
                </c:pt>
                <c:pt idx="188">
                  <c:v>85.396132181151003</c:v>
                </c:pt>
                <c:pt idx="189">
                  <c:v>85.396354610610004</c:v>
                </c:pt>
                <c:pt idx="190">
                  <c:v>85.402455295595999</c:v>
                </c:pt>
                <c:pt idx="191">
                  <c:v>85.402529353494003</c:v>
                </c:pt>
                <c:pt idx="192">
                  <c:v>85.398068358990997</c:v>
                </c:pt>
                <c:pt idx="193">
                  <c:v>85.407579235965002</c:v>
                </c:pt>
                <c:pt idx="194">
                  <c:v>85.401152775463004</c:v>
                </c:pt>
                <c:pt idx="195">
                  <c:v>85.408608531127996</c:v>
                </c:pt>
                <c:pt idx="196">
                  <c:v>85.403332304006</c:v>
                </c:pt>
                <c:pt idx="197">
                  <c:v>85.415442552643</c:v>
                </c:pt>
                <c:pt idx="198">
                  <c:v>85.425182516890004</c:v>
                </c:pt>
                <c:pt idx="199">
                  <c:v>85.433430314511</c:v>
                </c:pt>
                <c:pt idx="200">
                  <c:v>85.448642200680993</c:v>
                </c:pt>
                <c:pt idx="201">
                  <c:v>85.454369347778993</c:v>
                </c:pt>
                <c:pt idx="202">
                  <c:v>85.454372397544006</c:v>
                </c:pt>
                <c:pt idx="203">
                  <c:v>85.469412680974003</c:v>
                </c:pt>
                <c:pt idx="204">
                  <c:v>85.475492718745997</c:v>
                </c:pt>
                <c:pt idx="205">
                  <c:v>85.476099225392005</c:v>
                </c:pt>
                <c:pt idx="206">
                  <c:v>85.477733336040004</c:v>
                </c:pt>
                <c:pt idx="207">
                  <c:v>85.490601179875995</c:v>
                </c:pt>
                <c:pt idx="208">
                  <c:v>85.499615409225996</c:v>
                </c:pt>
                <c:pt idx="209">
                  <c:v>85.502101940154006</c:v>
                </c:pt>
                <c:pt idx="210">
                  <c:v>85.504615945568005</c:v>
                </c:pt>
                <c:pt idx="211">
                  <c:v>85.512585267646998</c:v>
                </c:pt>
                <c:pt idx="212">
                  <c:v>85.519719503415999</c:v>
                </c:pt>
                <c:pt idx="213">
                  <c:v>85.525013870289001</c:v>
                </c:pt>
                <c:pt idx="214">
                  <c:v>85.535375257487999</c:v>
                </c:pt>
                <c:pt idx="215">
                  <c:v>85.543504365060997</c:v>
                </c:pt>
                <c:pt idx="216">
                  <c:v>85.549028436613</c:v>
                </c:pt>
                <c:pt idx="217">
                  <c:v>85.559388440874002</c:v>
                </c:pt>
                <c:pt idx="218">
                  <c:v>85.578035690996003</c:v>
                </c:pt>
                <c:pt idx="219">
                  <c:v>85.585194875420996</c:v>
                </c:pt>
                <c:pt idx="220">
                  <c:v>85.600511232189007</c:v>
                </c:pt>
                <c:pt idx="221">
                  <c:v>85.610978487744006</c:v>
                </c:pt>
                <c:pt idx="222">
                  <c:v>85.611101253480996</c:v>
                </c:pt>
                <c:pt idx="223">
                  <c:v>85.620460004939005</c:v>
                </c:pt>
                <c:pt idx="224">
                  <c:v>85.624948481393005</c:v>
                </c:pt>
                <c:pt idx="225">
                  <c:v>85.633759145523001</c:v>
                </c:pt>
                <c:pt idx="226">
                  <c:v>85.640586373884005</c:v>
                </c:pt>
                <c:pt idx="227">
                  <c:v>85.645220072917994</c:v>
                </c:pt>
                <c:pt idx="228">
                  <c:v>85.645949315455994</c:v>
                </c:pt>
                <c:pt idx="229">
                  <c:v>85.652142922134999</c:v>
                </c:pt>
                <c:pt idx="230">
                  <c:v>85.663030335376007</c:v>
                </c:pt>
                <c:pt idx="231">
                  <c:v>85.673176443523005</c:v>
                </c:pt>
                <c:pt idx="232">
                  <c:v>85.687387515896006</c:v>
                </c:pt>
                <c:pt idx="233">
                  <c:v>85.698221257531003</c:v>
                </c:pt>
                <c:pt idx="234">
                  <c:v>85.709810385782006</c:v>
                </c:pt>
                <c:pt idx="235">
                  <c:v>85.715863188103</c:v>
                </c:pt>
                <c:pt idx="236">
                  <c:v>85.727187104129996</c:v>
                </c:pt>
                <c:pt idx="237">
                  <c:v>85.728104005168007</c:v>
                </c:pt>
                <c:pt idx="238">
                  <c:v>85.735330645492994</c:v>
                </c:pt>
                <c:pt idx="239">
                  <c:v>85.737739248150007</c:v>
                </c:pt>
                <c:pt idx="240">
                  <c:v>85.746774189975</c:v>
                </c:pt>
                <c:pt idx="241">
                  <c:v>85.746790695943005</c:v>
                </c:pt>
                <c:pt idx="242">
                  <c:v>85.766900105234996</c:v>
                </c:pt>
                <c:pt idx="243">
                  <c:v>85.771501204217003</c:v>
                </c:pt>
                <c:pt idx="244">
                  <c:v>85.773407699255998</c:v>
                </c:pt>
                <c:pt idx="245">
                  <c:v>85.77379462044</c:v>
                </c:pt>
                <c:pt idx="246">
                  <c:v>85.780493181555002</c:v>
                </c:pt>
                <c:pt idx="247">
                  <c:v>85.792001148853004</c:v>
                </c:pt>
                <c:pt idx="248">
                  <c:v>85.792091277900994</c:v>
                </c:pt>
                <c:pt idx="249">
                  <c:v>85.803247337390005</c:v>
                </c:pt>
                <c:pt idx="250">
                  <c:v>85.818135719607994</c:v>
                </c:pt>
                <c:pt idx="251">
                  <c:v>85.824824200677995</c:v>
                </c:pt>
                <c:pt idx="252">
                  <c:v>85.819208148960996</c:v>
                </c:pt>
                <c:pt idx="253">
                  <c:v>85.812167086201995</c:v>
                </c:pt>
                <c:pt idx="254">
                  <c:v>85.809566356939996</c:v>
                </c:pt>
                <c:pt idx="255">
                  <c:v>85.779124083710002</c:v>
                </c:pt>
                <c:pt idx="256">
                  <c:v>85.813983472486001</c:v>
                </c:pt>
                <c:pt idx="257">
                  <c:v>85.814795562648001</c:v>
                </c:pt>
                <c:pt idx="258">
                  <c:v>85.780312023419995</c:v>
                </c:pt>
                <c:pt idx="259">
                  <c:v>85.820925558604003</c:v>
                </c:pt>
                <c:pt idx="260">
                  <c:v>85.830752007783005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5-CEBE-4FC3-BD7E-330D4E519333}"/>
            </c:ext>
          </c:extLst>
        </c:ser>
        <c:ser>
          <c:idx val="13"/>
          <c:order val="6"/>
          <c:tx>
            <c:strRef>
              <c:f>'WSPL_2D-Model_IST'!$AN$2:$AN$3</c:f>
              <c:strCache>
                <c:ptCount val="2"/>
                <c:pt idx="0">
                  <c:v>Fließgeschwindigkeit [m/s]</c:v>
                </c:pt>
                <c:pt idx="1">
                  <c:v>MNQ</c:v>
                </c:pt>
              </c:strCache>
              <c:extLst xmlns:c15="http://schemas.microsoft.com/office/drawing/2012/chart"/>
            </c:strRef>
          </c:tx>
          <c:spPr>
            <a:ln w="19050" cap="rnd">
              <a:solidFill>
                <a:schemeClr val="accent2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'WSPL_2D-Model_IST'!$B$4:$B$263</c:f>
              <c:numCache>
                <c:formatCode>0.00</c:formatCode>
                <c:ptCount val="260"/>
                <c:pt idx="0">
                  <c:v>0</c:v>
                </c:pt>
                <c:pt idx="1">
                  <c:v>3.7126912906259002</c:v>
                </c:pt>
                <c:pt idx="2">
                  <c:v>8.5651999658832008</c:v>
                </c:pt>
                <c:pt idx="3">
                  <c:v>13.369331455093</c:v>
                </c:pt>
                <c:pt idx="4">
                  <c:v>15.840870174196001</c:v>
                </c:pt>
                <c:pt idx="5">
                  <c:v>17.889179487284999</c:v>
                </c:pt>
                <c:pt idx="6">
                  <c:v>21.714405056074</c:v>
                </c:pt>
                <c:pt idx="7">
                  <c:v>24.551894295795002</c:v>
                </c:pt>
                <c:pt idx="8">
                  <c:v>27.391041351841999</c:v>
                </c:pt>
                <c:pt idx="9">
                  <c:v>30.401569171782999</c:v>
                </c:pt>
                <c:pt idx="10">
                  <c:v>30.471673731164</c:v>
                </c:pt>
                <c:pt idx="11">
                  <c:v>33.808050038669002</c:v>
                </c:pt>
                <c:pt idx="12">
                  <c:v>37.204476948076</c:v>
                </c:pt>
                <c:pt idx="13">
                  <c:v>37.938721338886999</c:v>
                </c:pt>
                <c:pt idx="14">
                  <c:v>41.037080473878</c:v>
                </c:pt>
                <c:pt idx="15">
                  <c:v>41.647063829994003</c:v>
                </c:pt>
                <c:pt idx="16">
                  <c:v>43.682643017247997</c:v>
                </c:pt>
                <c:pt idx="17">
                  <c:v>45.737329920351002</c:v>
                </c:pt>
                <c:pt idx="18">
                  <c:v>45.896522545347999</c:v>
                </c:pt>
                <c:pt idx="19">
                  <c:v>45.916638843344998</c:v>
                </c:pt>
                <c:pt idx="20">
                  <c:v>49.539868252799003</c:v>
                </c:pt>
                <c:pt idx="21">
                  <c:v>54.250283052805003</c:v>
                </c:pt>
                <c:pt idx="22">
                  <c:v>58.940312225542002</c:v>
                </c:pt>
                <c:pt idx="23">
                  <c:v>63.636802308378002</c:v>
                </c:pt>
                <c:pt idx="24">
                  <c:v>66.313192910327004</c:v>
                </c:pt>
                <c:pt idx="25">
                  <c:v>68.383304220556994</c:v>
                </c:pt>
                <c:pt idx="26">
                  <c:v>73.069280233827001</c:v>
                </c:pt>
                <c:pt idx="27">
                  <c:v>78.138976984015002</c:v>
                </c:pt>
                <c:pt idx="28">
                  <c:v>83.205242929600999</c:v>
                </c:pt>
                <c:pt idx="29">
                  <c:v>88.101214226124995</c:v>
                </c:pt>
                <c:pt idx="30">
                  <c:v>88.199169209269996</c:v>
                </c:pt>
                <c:pt idx="31">
                  <c:v>93.242524150459005</c:v>
                </c:pt>
                <c:pt idx="32">
                  <c:v>95.654061516978999</c:v>
                </c:pt>
                <c:pt idx="33">
                  <c:v>98.291182405076</c:v>
                </c:pt>
                <c:pt idx="34">
                  <c:v>103.3458711724</c:v>
                </c:pt>
                <c:pt idx="35">
                  <c:v>108.32519383579</c:v>
                </c:pt>
                <c:pt idx="36">
                  <c:v>113.37302591290999</c:v>
                </c:pt>
                <c:pt idx="37">
                  <c:v>118.42716481149</c:v>
                </c:pt>
                <c:pt idx="38">
                  <c:v>123.27467723565</c:v>
                </c:pt>
                <c:pt idx="39">
                  <c:v>123.41313403197999</c:v>
                </c:pt>
                <c:pt idx="40">
                  <c:v>128.45322701344</c:v>
                </c:pt>
                <c:pt idx="41">
                  <c:v>133.50021323375</c:v>
                </c:pt>
                <c:pt idx="42">
                  <c:v>138.55229194847001</c:v>
                </c:pt>
                <c:pt idx="43">
                  <c:v>143.53896999688001</c:v>
                </c:pt>
                <c:pt idx="44">
                  <c:v>148.58711859875001</c:v>
                </c:pt>
                <c:pt idx="45">
                  <c:v>153.63348546908</c:v>
                </c:pt>
                <c:pt idx="46">
                  <c:v>158.61785836358001</c:v>
                </c:pt>
                <c:pt idx="47">
                  <c:v>163.66576529915</c:v>
                </c:pt>
                <c:pt idx="48">
                  <c:v>168.55038043235999</c:v>
                </c:pt>
                <c:pt idx="49">
                  <c:v>168.70751723537001</c:v>
                </c:pt>
                <c:pt idx="50">
                  <c:v>173.75963295477001</c:v>
                </c:pt>
                <c:pt idx="51">
                  <c:v>178.75361561328</c:v>
                </c:pt>
                <c:pt idx="52">
                  <c:v>183.80188870631</c:v>
                </c:pt>
                <c:pt idx="53">
                  <c:v>188.79472406510001</c:v>
                </c:pt>
                <c:pt idx="54">
                  <c:v>193.84962196110001</c:v>
                </c:pt>
                <c:pt idx="55">
                  <c:v>198.88877490100001</c:v>
                </c:pt>
                <c:pt idx="56">
                  <c:v>203.88330879097001</c:v>
                </c:pt>
                <c:pt idx="57">
                  <c:v>208.94470378373001</c:v>
                </c:pt>
                <c:pt idx="58">
                  <c:v>213.99910435213999</c:v>
                </c:pt>
                <c:pt idx="59">
                  <c:v>218.90335948922001</c:v>
                </c:pt>
                <c:pt idx="60">
                  <c:v>218.98616642178999</c:v>
                </c:pt>
                <c:pt idx="61">
                  <c:v>224.04115315544001</c:v>
                </c:pt>
                <c:pt idx="62">
                  <c:v>225.57899281428001</c:v>
                </c:pt>
                <c:pt idx="63">
                  <c:v>229.09613989229999</c:v>
                </c:pt>
                <c:pt idx="64">
                  <c:v>234.07430878072</c:v>
                </c:pt>
                <c:pt idx="65">
                  <c:v>239.16094594862</c:v>
                </c:pt>
                <c:pt idx="66">
                  <c:v>244.18582107594</c:v>
                </c:pt>
                <c:pt idx="67">
                  <c:v>249.21822410272</c:v>
                </c:pt>
                <c:pt idx="68">
                  <c:v>254.23557132415999</c:v>
                </c:pt>
                <c:pt idx="69">
                  <c:v>259.26044645011001</c:v>
                </c:pt>
                <c:pt idx="70">
                  <c:v>264.24203613479</c:v>
                </c:pt>
                <c:pt idx="71">
                  <c:v>264.28650405812999</c:v>
                </c:pt>
                <c:pt idx="72">
                  <c:v>269.29573576493999</c:v>
                </c:pt>
                <c:pt idx="73">
                  <c:v>274.32121448097001</c:v>
                </c:pt>
                <c:pt idx="74">
                  <c:v>279.33856969100998</c:v>
                </c:pt>
                <c:pt idx="75">
                  <c:v>279.84405832426</c:v>
                </c:pt>
                <c:pt idx="76">
                  <c:v>284.42211836121999</c:v>
                </c:pt>
                <c:pt idx="77">
                  <c:v>289.44030896929002</c:v>
                </c:pt>
                <c:pt idx="78">
                  <c:v>294.44948992757003</c:v>
                </c:pt>
                <c:pt idx="79">
                  <c:v>298.10152959149002</c:v>
                </c:pt>
                <c:pt idx="80">
                  <c:v>299.39393082242998</c:v>
                </c:pt>
                <c:pt idx="81">
                  <c:v>299.44093658038997</c:v>
                </c:pt>
                <c:pt idx="82">
                  <c:v>301.15849918036002</c:v>
                </c:pt>
                <c:pt idx="83">
                  <c:v>304.47069575620998</c:v>
                </c:pt>
                <c:pt idx="84">
                  <c:v>309.47210108720998</c:v>
                </c:pt>
                <c:pt idx="85">
                  <c:v>314.47496764804998</c:v>
                </c:pt>
                <c:pt idx="86">
                  <c:v>315.24303709765002</c:v>
                </c:pt>
                <c:pt idx="87">
                  <c:v>319.47993620032003</c:v>
                </c:pt>
                <c:pt idx="88">
                  <c:v>324.48528599407001</c:v>
                </c:pt>
                <c:pt idx="89">
                  <c:v>329.49411789516</c:v>
                </c:pt>
                <c:pt idx="90">
                  <c:v>329.54936155207002</c:v>
                </c:pt>
                <c:pt idx="91">
                  <c:v>329.65131670039</c:v>
                </c:pt>
                <c:pt idx="92">
                  <c:v>334.38765597321998</c:v>
                </c:pt>
                <c:pt idx="93">
                  <c:v>334.55193385644998</c:v>
                </c:pt>
                <c:pt idx="94">
                  <c:v>339.54717086606001</c:v>
                </c:pt>
                <c:pt idx="95">
                  <c:v>344.55349672833</c:v>
                </c:pt>
                <c:pt idx="96">
                  <c:v>349.55645341809998</c:v>
                </c:pt>
                <c:pt idx="97">
                  <c:v>352.63884914634002</c:v>
                </c:pt>
                <c:pt idx="98">
                  <c:v>354.61920230584002</c:v>
                </c:pt>
                <c:pt idx="99">
                  <c:v>359.62269950365999</c:v>
                </c:pt>
                <c:pt idx="100">
                  <c:v>364.62619670287</c:v>
                </c:pt>
                <c:pt idx="101">
                  <c:v>369.63014374059998</c:v>
                </c:pt>
                <c:pt idx="102">
                  <c:v>374.58296042440998</c:v>
                </c:pt>
                <c:pt idx="103">
                  <c:v>374.62536612271998</c:v>
                </c:pt>
                <c:pt idx="104">
                  <c:v>375.54077800411</c:v>
                </c:pt>
                <c:pt idx="105">
                  <c:v>379.62905985766997</c:v>
                </c:pt>
                <c:pt idx="106">
                  <c:v>384.62497422874998</c:v>
                </c:pt>
                <c:pt idx="107">
                  <c:v>386.26054141527999</c:v>
                </c:pt>
                <c:pt idx="108">
                  <c:v>389.68866263903999</c:v>
                </c:pt>
                <c:pt idx="109">
                  <c:v>394.68865923409999</c:v>
                </c:pt>
                <c:pt idx="110">
                  <c:v>399.68394658251998</c:v>
                </c:pt>
                <c:pt idx="111">
                  <c:v>404.62234790366</c:v>
                </c:pt>
                <c:pt idx="112">
                  <c:v>404.67878617346003</c:v>
                </c:pt>
                <c:pt idx="113">
                  <c:v>409.72750980149999</c:v>
                </c:pt>
                <c:pt idx="114">
                  <c:v>414.72121506841</c:v>
                </c:pt>
                <c:pt idx="115">
                  <c:v>418.49991347028998</c:v>
                </c:pt>
                <c:pt idx="116">
                  <c:v>419.71556868753999</c:v>
                </c:pt>
                <c:pt idx="117">
                  <c:v>420.80422533392999</c:v>
                </c:pt>
                <c:pt idx="118">
                  <c:v>424.76707880756999</c:v>
                </c:pt>
                <c:pt idx="119">
                  <c:v>429.19310836872</c:v>
                </c:pt>
                <c:pt idx="120">
                  <c:v>429.76419858782998</c:v>
                </c:pt>
                <c:pt idx="121">
                  <c:v>434.75449040855</c:v>
                </c:pt>
                <c:pt idx="122">
                  <c:v>439.73685925893</c:v>
                </c:pt>
                <c:pt idx="123">
                  <c:v>439.81379532963001</c:v>
                </c:pt>
                <c:pt idx="124">
                  <c:v>439.92487497760999</c:v>
                </c:pt>
                <c:pt idx="125">
                  <c:v>444.72182919584998</c:v>
                </c:pt>
                <c:pt idx="126">
                  <c:v>444.79270984627999</c:v>
                </c:pt>
                <c:pt idx="127">
                  <c:v>449.01630857172</c:v>
                </c:pt>
                <c:pt idx="128">
                  <c:v>449.78979576961001</c:v>
                </c:pt>
                <c:pt idx="129">
                  <c:v>454.83943585794998</c:v>
                </c:pt>
                <c:pt idx="130">
                  <c:v>459.85652306678003</c:v>
                </c:pt>
                <c:pt idx="131">
                  <c:v>464.86095814355002</c:v>
                </c:pt>
                <c:pt idx="132">
                  <c:v>469.86754025066</c:v>
                </c:pt>
                <c:pt idx="133">
                  <c:v>474.86982829919998</c:v>
                </c:pt>
                <c:pt idx="134">
                  <c:v>479.90919386601001</c:v>
                </c:pt>
                <c:pt idx="135">
                  <c:v>484.91144007746999</c:v>
                </c:pt>
                <c:pt idx="136">
                  <c:v>489.91427128397999</c:v>
                </c:pt>
                <c:pt idx="137">
                  <c:v>494.95856492529998</c:v>
                </c:pt>
                <c:pt idx="138">
                  <c:v>499.78900725952002</c:v>
                </c:pt>
                <c:pt idx="139">
                  <c:v>499.96810953211002</c:v>
                </c:pt>
                <c:pt idx="140">
                  <c:v>504.97125615093</c:v>
                </c:pt>
                <c:pt idx="141">
                  <c:v>509.98936494685</c:v>
                </c:pt>
                <c:pt idx="142">
                  <c:v>514.99744269300004</c:v>
                </c:pt>
                <c:pt idx="143">
                  <c:v>519.99819558572005</c:v>
                </c:pt>
                <c:pt idx="144">
                  <c:v>524.93380506335996</c:v>
                </c:pt>
                <c:pt idx="145">
                  <c:v>529.83332612743004</c:v>
                </c:pt>
                <c:pt idx="146">
                  <c:v>534.77810083846998</c:v>
                </c:pt>
                <c:pt idx="147">
                  <c:v>539.69212095583998</c:v>
                </c:pt>
                <c:pt idx="148">
                  <c:v>544.49678398971002</c:v>
                </c:pt>
                <c:pt idx="149">
                  <c:v>544.58823362237001</c:v>
                </c:pt>
                <c:pt idx="150">
                  <c:v>549.50930333861004</c:v>
                </c:pt>
                <c:pt idx="151">
                  <c:v>554.43491649217003</c:v>
                </c:pt>
                <c:pt idx="152">
                  <c:v>559.35572816086994</c:v>
                </c:pt>
                <c:pt idx="153">
                  <c:v>564.27653983130006</c:v>
                </c:pt>
                <c:pt idx="154">
                  <c:v>569.19735149962003</c:v>
                </c:pt>
                <c:pt idx="155">
                  <c:v>574.10371568864002</c:v>
                </c:pt>
                <c:pt idx="156">
                  <c:v>578.99925844562995</c:v>
                </c:pt>
                <c:pt idx="157">
                  <c:v>583.90199658701999</c:v>
                </c:pt>
                <c:pt idx="158">
                  <c:v>588.87348546483997</c:v>
                </c:pt>
                <c:pt idx="159">
                  <c:v>593.77078118845998</c:v>
                </c:pt>
                <c:pt idx="160">
                  <c:v>593.77267705599002</c:v>
                </c:pt>
                <c:pt idx="161">
                  <c:v>598.67462190977994</c:v>
                </c:pt>
                <c:pt idx="162">
                  <c:v>603.57723601812995</c:v>
                </c:pt>
                <c:pt idx="163">
                  <c:v>608.54738555595998</c:v>
                </c:pt>
                <c:pt idx="164">
                  <c:v>613.43885771439</c:v>
                </c:pt>
                <c:pt idx="165">
                  <c:v>618.34106078295997</c:v>
                </c:pt>
                <c:pt idx="166">
                  <c:v>623.24009991976004</c:v>
                </c:pt>
                <c:pt idx="167">
                  <c:v>623.25125099466004</c:v>
                </c:pt>
                <c:pt idx="168">
                  <c:v>628.21016756306005</c:v>
                </c:pt>
                <c:pt idx="169">
                  <c:v>633.10871727535005</c:v>
                </c:pt>
                <c:pt idx="170">
                  <c:v>638.01104588855003</c:v>
                </c:pt>
                <c:pt idx="171">
                  <c:v>642.94340997216</c:v>
                </c:pt>
                <c:pt idx="172">
                  <c:v>647.86825466638004</c:v>
                </c:pt>
                <c:pt idx="173">
                  <c:v>652.77104064638002</c:v>
                </c:pt>
                <c:pt idx="174">
                  <c:v>657.67023568302</c:v>
                </c:pt>
                <c:pt idx="175">
                  <c:v>662.63549403305001</c:v>
                </c:pt>
                <c:pt idx="176">
                  <c:v>662.64960755924994</c:v>
                </c:pt>
                <c:pt idx="177">
                  <c:v>667.53476416547005</c:v>
                </c:pt>
                <c:pt idx="178">
                  <c:v>672.43403451824997</c:v>
                </c:pt>
                <c:pt idx="179">
                  <c:v>677.39144062518005</c:v>
                </c:pt>
                <c:pt idx="180">
                  <c:v>682.29774468810001</c:v>
                </c:pt>
                <c:pt idx="181">
                  <c:v>686.34842451164002</c:v>
                </c:pt>
                <c:pt idx="182">
                  <c:v>687.21311553582996</c:v>
                </c:pt>
                <c:pt idx="183">
                  <c:v>692.10588872297001</c:v>
                </c:pt>
                <c:pt idx="184">
                  <c:v>692.20127509917995</c:v>
                </c:pt>
                <c:pt idx="185">
                  <c:v>697.11742604143001</c:v>
                </c:pt>
                <c:pt idx="186">
                  <c:v>702.04072990953</c:v>
                </c:pt>
                <c:pt idx="187">
                  <c:v>707.02071151565997</c:v>
                </c:pt>
                <c:pt idx="188">
                  <c:v>711.94683671983</c:v>
                </c:pt>
                <c:pt idx="189">
                  <c:v>716.81217334985001</c:v>
                </c:pt>
                <c:pt idx="190">
                  <c:v>716.86731569852998</c:v>
                </c:pt>
                <c:pt idx="191">
                  <c:v>721.82253700964998</c:v>
                </c:pt>
                <c:pt idx="192">
                  <c:v>726.78171981046</c:v>
                </c:pt>
                <c:pt idx="193">
                  <c:v>731.70826670233998</c:v>
                </c:pt>
                <c:pt idx="194">
                  <c:v>736.63676271412999</c:v>
                </c:pt>
                <c:pt idx="195">
                  <c:v>741.62385696309002</c:v>
                </c:pt>
                <c:pt idx="196">
                  <c:v>746.54576722259003</c:v>
                </c:pt>
                <c:pt idx="197">
                  <c:v>751.45568968406997</c:v>
                </c:pt>
                <c:pt idx="198">
                  <c:v>756.44133237543997</c:v>
                </c:pt>
                <c:pt idx="199">
                  <c:v>761.36566574547999</c:v>
                </c:pt>
                <c:pt idx="200">
                  <c:v>766.28218271373999</c:v>
                </c:pt>
                <c:pt idx="201">
                  <c:v>766.28374599486995</c:v>
                </c:pt>
                <c:pt idx="202">
                  <c:v>771.26108944122996</c:v>
                </c:pt>
                <c:pt idx="203">
                  <c:v>775.79668943312004</c:v>
                </c:pt>
                <c:pt idx="204">
                  <c:v>776.17746668264999</c:v>
                </c:pt>
                <c:pt idx="205">
                  <c:v>776.68363683993005</c:v>
                </c:pt>
                <c:pt idx="206">
                  <c:v>781.14855718752005</c:v>
                </c:pt>
                <c:pt idx="207">
                  <c:v>785.05515068902002</c:v>
                </c:pt>
                <c:pt idx="208">
                  <c:v>786.05711825013998</c:v>
                </c:pt>
                <c:pt idx="209">
                  <c:v>787.20228660762996</c:v>
                </c:pt>
                <c:pt idx="210">
                  <c:v>791.02820875430996</c:v>
                </c:pt>
                <c:pt idx="211">
                  <c:v>793.90634004059996</c:v>
                </c:pt>
                <c:pt idx="212">
                  <c:v>795.94482396668002</c:v>
                </c:pt>
                <c:pt idx="213">
                  <c:v>798.65404164193001</c:v>
                </c:pt>
                <c:pt idx="214">
                  <c:v>800.91567650024001</c:v>
                </c:pt>
                <c:pt idx="215">
                  <c:v>802.61703920753996</c:v>
                </c:pt>
                <c:pt idx="216">
                  <c:v>805.83242910280001</c:v>
                </c:pt>
                <c:pt idx="217">
                  <c:v>810.81098044524003</c:v>
                </c:pt>
                <c:pt idx="218">
                  <c:v>815.72003424033005</c:v>
                </c:pt>
                <c:pt idx="219">
                  <c:v>820.69068813313004</c:v>
                </c:pt>
                <c:pt idx="220">
                  <c:v>825.54445979303</c:v>
                </c:pt>
                <c:pt idx="221">
                  <c:v>825.60029401530005</c:v>
                </c:pt>
                <c:pt idx="222">
                  <c:v>828.92386605424997</c:v>
                </c:pt>
                <c:pt idx="223">
                  <c:v>830.57620664433</c:v>
                </c:pt>
                <c:pt idx="224">
                  <c:v>835.49901388546004</c:v>
                </c:pt>
                <c:pt idx="225">
                  <c:v>838.57631564422002</c:v>
                </c:pt>
                <c:pt idx="226">
                  <c:v>840.42227570957004</c:v>
                </c:pt>
                <c:pt idx="227">
                  <c:v>840.89438962191002</c:v>
                </c:pt>
                <c:pt idx="228">
                  <c:v>845.40974940086005</c:v>
                </c:pt>
                <c:pt idx="229">
                  <c:v>850.34222974206</c:v>
                </c:pt>
                <c:pt idx="230">
                  <c:v>855.25998474954997</c:v>
                </c:pt>
                <c:pt idx="231">
                  <c:v>860.19043341042004</c:v>
                </c:pt>
                <c:pt idx="232">
                  <c:v>865.17841646997999</c:v>
                </c:pt>
                <c:pt idx="233">
                  <c:v>870.10277031585997</c:v>
                </c:pt>
                <c:pt idx="234">
                  <c:v>875.03477062704997</c:v>
                </c:pt>
                <c:pt idx="235">
                  <c:v>879.96692398663004</c:v>
                </c:pt>
                <c:pt idx="236">
                  <c:v>880.67923585797996</c:v>
                </c:pt>
                <c:pt idx="237">
                  <c:v>884.89046355902997</c:v>
                </c:pt>
                <c:pt idx="238">
                  <c:v>885.96785841622</c:v>
                </c:pt>
                <c:pt idx="239">
                  <c:v>889.87314079965995</c:v>
                </c:pt>
                <c:pt idx="240">
                  <c:v>889.87923142245995</c:v>
                </c:pt>
                <c:pt idx="241">
                  <c:v>895.89585393470998</c:v>
                </c:pt>
                <c:pt idx="242">
                  <c:v>901.91308882897999</c:v>
                </c:pt>
                <c:pt idx="243">
                  <c:v>905.45313252559004</c:v>
                </c:pt>
                <c:pt idx="244">
                  <c:v>905.61795581811998</c:v>
                </c:pt>
                <c:pt idx="245">
                  <c:v>908.98735522641005</c:v>
                </c:pt>
                <c:pt idx="246">
                  <c:v>914.01544353817997</c:v>
                </c:pt>
                <c:pt idx="247">
                  <c:v>914.08656943557003</c:v>
                </c:pt>
                <c:pt idx="248">
                  <c:v>917.52682458100003</c:v>
                </c:pt>
                <c:pt idx="249">
                  <c:v>921.02028660360997</c:v>
                </c:pt>
                <c:pt idx="250">
                  <c:v>925.99198431519005</c:v>
                </c:pt>
                <c:pt idx="251">
                  <c:v>930.96504299482001</c:v>
                </c:pt>
                <c:pt idx="252">
                  <c:v>935.93824107385001</c:v>
                </c:pt>
                <c:pt idx="253">
                  <c:v>940.90979938364001</c:v>
                </c:pt>
                <c:pt idx="254">
                  <c:v>945.88312440115999</c:v>
                </c:pt>
                <c:pt idx="255">
                  <c:v>949.87528876885995</c:v>
                </c:pt>
                <c:pt idx="256">
                  <c:v>949.97538098587995</c:v>
                </c:pt>
                <c:pt idx="257">
                  <c:v>954.06795350237996</c:v>
                </c:pt>
                <c:pt idx="258">
                  <c:v>958.99859457955995</c:v>
                </c:pt>
                <c:pt idx="259">
                  <c:v>963.8850710657</c:v>
                </c:pt>
              </c:numCache>
              <c:extLst xmlns:c15="http://schemas.microsoft.com/office/drawing/2012/chart"/>
            </c:numRef>
          </c:xVal>
          <c:yVal>
            <c:numRef>
              <c:f>'WSPL_2D-Model_IST'!$AN$4:$AN$263</c:f>
              <c:extLst xmlns:c15="http://schemas.microsoft.com/office/drawing/2012/chart"/>
            </c:numRef>
          </c:yVal>
          <c:smooth val="1"/>
          <c:extLst xmlns:c15="http://schemas.microsoft.com/office/drawing/2012/chart">
            <c:ext xmlns:c16="http://schemas.microsoft.com/office/drawing/2014/chart" uri="{C3380CC4-5D6E-409C-BE32-E72D297353CC}">
              <c16:uniqueId val="{00000006-CEBE-4FC3-BD7E-330D4E519333}"/>
            </c:ext>
          </c:extLst>
        </c:ser>
        <c:ser>
          <c:idx val="14"/>
          <c:order val="7"/>
          <c:tx>
            <c:strRef>
              <c:f>'WSPL_2D-Model_IST'!$AO$2:$AO$3</c:f>
              <c:strCache>
                <c:ptCount val="2"/>
                <c:pt idx="0">
                  <c:v>Fließgeschwindigkeit [m/s]</c:v>
                </c:pt>
                <c:pt idx="1">
                  <c:v>MQ</c:v>
                </c:pt>
              </c:strCache>
              <c:extLst xmlns:c15="http://schemas.microsoft.com/office/drawing/2012/chart"/>
            </c:strRef>
          </c:tx>
          <c:spPr>
            <a:ln w="19050" cap="rnd">
              <a:solidFill>
                <a:schemeClr val="accent3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'WSPL_2D-Model_IST'!$B$4:$B$263</c:f>
              <c:numCache>
                <c:formatCode>0.00</c:formatCode>
                <c:ptCount val="260"/>
                <c:pt idx="0">
                  <c:v>0</c:v>
                </c:pt>
                <c:pt idx="1">
                  <c:v>3.7126912906259002</c:v>
                </c:pt>
                <c:pt idx="2">
                  <c:v>8.5651999658832008</c:v>
                </c:pt>
                <c:pt idx="3">
                  <c:v>13.369331455093</c:v>
                </c:pt>
                <c:pt idx="4">
                  <c:v>15.840870174196001</c:v>
                </c:pt>
                <c:pt idx="5">
                  <c:v>17.889179487284999</c:v>
                </c:pt>
                <c:pt idx="6">
                  <c:v>21.714405056074</c:v>
                </c:pt>
                <c:pt idx="7">
                  <c:v>24.551894295795002</c:v>
                </c:pt>
                <c:pt idx="8">
                  <c:v>27.391041351841999</c:v>
                </c:pt>
                <c:pt idx="9">
                  <c:v>30.401569171782999</c:v>
                </c:pt>
                <c:pt idx="10">
                  <c:v>30.471673731164</c:v>
                </c:pt>
                <c:pt idx="11">
                  <c:v>33.808050038669002</c:v>
                </c:pt>
                <c:pt idx="12">
                  <c:v>37.204476948076</c:v>
                </c:pt>
                <c:pt idx="13">
                  <c:v>37.938721338886999</c:v>
                </c:pt>
                <c:pt idx="14">
                  <c:v>41.037080473878</c:v>
                </c:pt>
                <c:pt idx="15">
                  <c:v>41.647063829994003</c:v>
                </c:pt>
                <c:pt idx="16">
                  <c:v>43.682643017247997</c:v>
                </c:pt>
                <c:pt idx="17">
                  <c:v>45.737329920351002</c:v>
                </c:pt>
                <c:pt idx="18">
                  <c:v>45.896522545347999</c:v>
                </c:pt>
                <c:pt idx="19">
                  <c:v>45.916638843344998</c:v>
                </c:pt>
                <c:pt idx="20">
                  <c:v>49.539868252799003</c:v>
                </c:pt>
                <c:pt idx="21">
                  <c:v>54.250283052805003</c:v>
                </c:pt>
                <c:pt idx="22">
                  <c:v>58.940312225542002</c:v>
                </c:pt>
                <c:pt idx="23">
                  <c:v>63.636802308378002</c:v>
                </c:pt>
                <c:pt idx="24">
                  <c:v>66.313192910327004</c:v>
                </c:pt>
                <c:pt idx="25">
                  <c:v>68.383304220556994</c:v>
                </c:pt>
                <c:pt idx="26">
                  <c:v>73.069280233827001</c:v>
                </c:pt>
                <c:pt idx="27">
                  <c:v>78.138976984015002</c:v>
                </c:pt>
                <c:pt idx="28">
                  <c:v>83.205242929600999</c:v>
                </c:pt>
                <c:pt idx="29">
                  <c:v>88.101214226124995</c:v>
                </c:pt>
                <c:pt idx="30">
                  <c:v>88.199169209269996</c:v>
                </c:pt>
                <c:pt idx="31">
                  <c:v>93.242524150459005</c:v>
                </c:pt>
                <c:pt idx="32">
                  <c:v>95.654061516978999</c:v>
                </c:pt>
                <c:pt idx="33">
                  <c:v>98.291182405076</c:v>
                </c:pt>
                <c:pt idx="34">
                  <c:v>103.3458711724</c:v>
                </c:pt>
                <c:pt idx="35">
                  <c:v>108.32519383579</c:v>
                </c:pt>
                <c:pt idx="36">
                  <c:v>113.37302591290999</c:v>
                </c:pt>
                <c:pt idx="37">
                  <c:v>118.42716481149</c:v>
                </c:pt>
                <c:pt idx="38">
                  <c:v>123.27467723565</c:v>
                </c:pt>
                <c:pt idx="39">
                  <c:v>123.41313403197999</c:v>
                </c:pt>
                <c:pt idx="40">
                  <c:v>128.45322701344</c:v>
                </c:pt>
                <c:pt idx="41">
                  <c:v>133.50021323375</c:v>
                </c:pt>
                <c:pt idx="42">
                  <c:v>138.55229194847001</c:v>
                </c:pt>
                <c:pt idx="43">
                  <c:v>143.53896999688001</c:v>
                </c:pt>
                <c:pt idx="44">
                  <c:v>148.58711859875001</c:v>
                </c:pt>
                <c:pt idx="45">
                  <c:v>153.63348546908</c:v>
                </c:pt>
                <c:pt idx="46">
                  <c:v>158.61785836358001</c:v>
                </c:pt>
                <c:pt idx="47">
                  <c:v>163.66576529915</c:v>
                </c:pt>
                <c:pt idx="48">
                  <c:v>168.55038043235999</c:v>
                </c:pt>
                <c:pt idx="49">
                  <c:v>168.70751723537001</c:v>
                </c:pt>
                <c:pt idx="50">
                  <c:v>173.75963295477001</c:v>
                </c:pt>
                <c:pt idx="51">
                  <c:v>178.75361561328</c:v>
                </c:pt>
                <c:pt idx="52">
                  <c:v>183.80188870631</c:v>
                </c:pt>
                <c:pt idx="53">
                  <c:v>188.79472406510001</c:v>
                </c:pt>
                <c:pt idx="54">
                  <c:v>193.84962196110001</c:v>
                </c:pt>
                <c:pt idx="55">
                  <c:v>198.88877490100001</c:v>
                </c:pt>
                <c:pt idx="56">
                  <c:v>203.88330879097001</c:v>
                </c:pt>
                <c:pt idx="57">
                  <c:v>208.94470378373001</c:v>
                </c:pt>
                <c:pt idx="58">
                  <c:v>213.99910435213999</c:v>
                </c:pt>
                <c:pt idx="59">
                  <c:v>218.90335948922001</c:v>
                </c:pt>
                <c:pt idx="60">
                  <c:v>218.98616642178999</c:v>
                </c:pt>
                <c:pt idx="61">
                  <c:v>224.04115315544001</c:v>
                </c:pt>
                <c:pt idx="62">
                  <c:v>225.57899281428001</c:v>
                </c:pt>
                <c:pt idx="63">
                  <c:v>229.09613989229999</c:v>
                </c:pt>
                <c:pt idx="64">
                  <c:v>234.07430878072</c:v>
                </c:pt>
                <c:pt idx="65">
                  <c:v>239.16094594862</c:v>
                </c:pt>
                <c:pt idx="66">
                  <c:v>244.18582107594</c:v>
                </c:pt>
                <c:pt idx="67">
                  <c:v>249.21822410272</c:v>
                </c:pt>
                <c:pt idx="68">
                  <c:v>254.23557132415999</c:v>
                </c:pt>
                <c:pt idx="69">
                  <c:v>259.26044645011001</c:v>
                </c:pt>
                <c:pt idx="70">
                  <c:v>264.24203613479</c:v>
                </c:pt>
                <c:pt idx="71">
                  <c:v>264.28650405812999</c:v>
                </c:pt>
                <c:pt idx="72">
                  <c:v>269.29573576493999</c:v>
                </c:pt>
                <c:pt idx="73">
                  <c:v>274.32121448097001</c:v>
                </c:pt>
                <c:pt idx="74">
                  <c:v>279.33856969100998</c:v>
                </c:pt>
                <c:pt idx="75">
                  <c:v>279.84405832426</c:v>
                </c:pt>
                <c:pt idx="76">
                  <c:v>284.42211836121999</c:v>
                </c:pt>
                <c:pt idx="77">
                  <c:v>289.44030896929002</c:v>
                </c:pt>
                <c:pt idx="78">
                  <c:v>294.44948992757003</c:v>
                </c:pt>
                <c:pt idx="79">
                  <c:v>298.10152959149002</c:v>
                </c:pt>
                <c:pt idx="80">
                  <c:v>299.39393082242998</c:v>
                </c:pt>
                <c:pt idx="81">
                  <c:v>299.44093658038997</c:v>
                </c:pt>
                <c:pt idx="82">
                  <c:v>301.15849918036002</c:v>
                </c:pt>
                <c:pt idx="83">
                  <c:v>304.47069575620998</c:v>
                </c:pt>
                <c:pt idx="84">
                  <c:v>309.47210108720998</c:v>
                </c:pt>
                <c:pt idx="85">
                  <c:v>314.47496764804998</c:v>
                </c:pt>
                <c:pt idx="86">
                  <c:v>315.24303709765002</c:v>
                </c:pt>
                <c:pt idx="87">
                  <c:v>319.47993620032003</c:v>
                </c:pt>
                <c:pt idx="88">
                  <c:v>324.48528599407001</c:v>
                </c:pt>
                <c:pt idx="89">
                  <c:v>329.49411789516</c:v>
                </c:pt>
                <c:pt idx="90">
                  <c:v>329.54936155207002</c:v>
                </c:pt>
                <c:pt idx="91">
                  <c:v>329.65131670039</c:v>
                </c:pt>
                <c:pt idx="92">
                  <c:v>334.38765597321998</c:v>
                </c:pt>
                <c:pt idx="93">
                  <c:v>334.55193385644998</c:v>
                </c:pt>
                <c:pt idx="94">
                  <c:v>339.54717086606001</c:v>
                </c:pt>
                <c:pt idx="95">
                  <c:v>344.55349672833</c:v>
                </c:pt>
                <c:pt idx="96">
                  <c:v>349.55645341809998</c:v>
                </c:pt>
                <c:pt idx="97">
                  <c:v>352.63884914634002</c:v>
                </c:pt>
                <c:pt idx="98">
                  <c:v>354.61920230584002</c:v>
                </c:pt>
                <c:pt idx="99">
                  <c:v>359.62269950365999</c:v>
                </c:pt>
                <c:pt idx="100">
                  <c:v>364.62619670287</c:v>
                </c:pt>
                <c:pt idx="101">
                  <c:v>369.63014374059998</c:v>
                </c:pt>
                <c:pt idx="102">
                  <c:v>374.58296042440998</c:v>
                </c:pt>
                <c:pt idx="103">
                  <c:v>374.62536612271998</c:v>
                </c:pt>
                <c:pt idx="104">
                  <c:v>375.54077800411</c:v>
                </c:pt>
                <c:pt idx="105">
                  <c:v>379.62905985766997</c:v>
                </c:pt>
                <c:pt idx="106">
                  <c:v>384.62497422874998</c:v>
                </c:pt>
                <c:pt idx="107">
                  <c:v>386.26054141527999</c:v>
                </c:pt>
                <c:pt idx="108">
                  <c:v>389.68866263903999</c:v>
                </c:pt>
                <c:pt idx="109">
                  <c:v>394.68865923409999</c:v>
                </c:pt>
                <c:pt idx="110">
                  <c:v>399.68394658251998</c:v>
                </c:pt>
                <c:pt idx="111">
                  <c:v>404.62234790366</c:v>
                </c:pt>
                <c:pt idx="112">
                  <c:v>404.67878617346003</c:v>
                </c:pt>
                <c:pt idx="113">
                  <c:v>409.72750980149999</c:v>
                </c:pt>
                <c:pt idx="114">
                  <c:v>414.72121506841</c:v>
                </c:pt>
                <c:pt idx="115">
                  <c:v>418.49991347028998</c:v>
                </c:pt>
                <c:pt idx="116">
                  <c:v>419.71556868753999</c:v>
                </c:pt>
                <c:pt idx="117">
                  <c:v>420.80422533392999</c:v>
                </c:pt>
                <c:pt idx="118">
                  <c:v>424.76707880756999</c:v>
                </c:pt>
                <c:pt idx="119">
                  <c:v>429.19310836872</c:v>
                </c:pt>
                <c:pt idx="120">
                  <c:v>429.76419858782998</c:v>
                </c:pt>
                <c:pt idx="121">
                  <c:v>434.75449040855</c:v>
                </c:pt>
                <c:pt idx="122">
                  <c:v>439.73685925893</c:v>
                </c:pt>
                <c:pt idx="123">
                  <c:v>439.81379532963001</c:v>
                </c:pt>
                <c:pt idx="124">
                  <c:v>439.92487497760999</c:v>
                </c:pt>
                <c:pt idx="125">
                  <c:v>444.72182919584998</c:v>
                </c:pt>
                <c:pt idx="126">
                  <c:v>444.79270984627999</c:v>
                </c:pt>
                <c:pt idx="127">
                  <c:v>449.01630857172</c:v>
                </c:pt>
                <c:pt idx="128">
                  <c:v>449.78979576961001</c:v>
                </c:pt>
                <c:pt idx="129">
                  <c:v>454.83943585794998</c:v>
                </c:pt>
                <c:pt idx="130">
                  <c:v>459.85652306678003</c:v>
                </c:pt>
                <c:pt idx="131">
                  <c:v>464.86095814355002</c:v>
                </c:pt>
                <c:pt idx="132">
                  <c:v>469.86754025066</c:v>
                </c:pt>
                <c:pt idx="133">
                  <c:v>474.86982829919998</c:v>
                </c:pt>
                <c:pt idx="134">
                  <c:v>479.90919386601001</c:v>
                </c:pt>
                <c:pt idx="135">
                  <c:v>484.91144007746999</c:v>
                </c:pt>
                <c:pt idx="136">
                  <c:v>489.91427128397999</c:v>
                </c:pt>
                <c:pt idx="137">
                  <c:v>494.95856492529998</c:v>
                </c:pt>
                <c:pt idx="138">
                  <c:v>499.78900725952002</c:v>
                </c:pt>
                <c:pt idx="139">
                  <c:v>499.96810953211002</c:v>
                </c:pt>
                <c:pt idx="140">
                  <c:v>504.97125615093</c:v>
                </c:pt>
                <c:pt idx="141">
                  <c:v>509.98936494685</c:v>
                </c:pt>
                <c:pt idx="142">
                  <c:v>514.99744269300004</c:v>
                </c:pt>
                <c:pt idx="143">
                  <c:v>519.99819558572005</c:v>
                </c:pt>
                <c:pt idx="144">
                  <c:v>524.93380506335996</c:v>
                </c:pt>
                <c:pt idx="145">
                  <c:v>529.83332612743004</c:v>
                </c:pt>
                <c:pt idx="146">
                  <c:v>534.77810083846998</c:v>
                </c:pt>
                <c:pt idx="147">
                  <c:v>539.69212095583998</c:v>
                </c:pt>
                <c:pt idx="148">
                  <c:v>544.49678398971002</c:v>
                </c:pt>
                <c:pt idx="149">
                  <c:v>544.58823362237001</c:v>
                </c:pt>
                <c:pt idx="150">
                  <c:v>549.50930333861004</c:v>
                </c:pt>
                <c:pt idx="151">
                  <c:v>554.43491649217003</c:v>
                </c:pt>
                <c:pt idx="152">
                  <c:v>559.35572816086994</c:v>
                </c:pt>
                <c:pt idx="153">
                  <c:v>564.27653983130006</c:v>
                </c:pt>
                <c:pt idx="154">
                  <c:v>569.19735149962003</c:v>
                </c:pt>
                <c:pt idx="155">
                  <c:v>574.10371568864002</c:v>
                </c:pt>
                <c:pt idx="156">
                  <c:v>578.99925844562995</c:v>
                </c:pt>
                <c:pt idx="157">
                  <c:v>583.90199658701999</c:v>
                </c:pt>
                <c:pt idx="158">
                  <c:v>588.87348546483997</c:v>
                </c:pt>
                <c:pt idx="159">
                  <c:v>593.77078118845998</c:v>
                </c:pt>
                <c:pt idx="160">
                  <c:v>593.77267705599002</c:v>
                </c:pt>
                <c:pt idx="161">
                  <c:v>598.67462190977994</c:v>
                </c:pt>
                <c:pt idx="162">
                  <c:v>603.57723601812995</c:v>
                </c:pt>
                <c:pt idx="163">
                  <c:v>608.54738555595998</c:v>
                </c:pt>
                <c:pt idx="164">
                  <c:v>613.43885771439</c:v>
                </c:pt>
                <c:pt idx="165">
                  <c:v>618.34106078295997</c:v>
                </c:pt>
                <c:pt idx="166">
                  <c:v>623.24009991976004</c:v>
                </c:pt>
                <c:pt idx="167">
                  <c:v>623.25125099466004</c:v>
                </c:pt>
                <c:pt idx="168">
                  <c:v>628.21016756306005</c:v>
                </c:pt>
                <c:pt idx="169">
                  <c:v>633.10871727535005</c:v>
                </c:pt>
                <c:pt idx="170">
                  <c:v>638.01104588855003</c:v>
                </c:pt>
                <c:pt idx="171">
                  <c:v>642.94340997216</c:v>
                </c:pt>
                <c:pt idx="172">
                  <c:v>647.86825466638004</c:v>
                </c:pt>
                <c:pt idx="173">
                  <c:v>652.77104064638002</c:v>
                </c:pt>
                <c:pt idx="174">
                  <c:v>657.67023568302</c:v>
                </c:pt>
                <c:pt idx="175">
                  <c:v>662.63549403305001</c:v>
                </c:pt>
                <c:pt idx="176">
                  <c:v>662.64960755924994</c:v>
                </c:pt>
                <c:pt idx="177">
                  <c:v>667.53476416547005</c:v>
                </c:pt>
                <c:pt idx="178">
                  <c:v>672.43403451824997</c:v>
                </c:pt>
                <c:pt idx="179">
                  <c:v>677.39144062518005</c:v>
                </c:pt>
                <c:pt idx="180">
                  <c:v>682.29774468810001</c:v>
                </c:pt>
                <c:pt idx="181">
                  <c:v>686.34842451164002</c:v>
                </c:pt>
                <c:pt idx="182">
                  <c:v>687.21311553582996</c:v>
                </c:pt>
                <c:pt idx="183">
                  <c:v>692.10588872297001</c:v>
                </c:pt>
                <c:pt idx="184">
                  <c:v>692.20127509917995</c:v>
                </c:pt>
                <c:pt idx="185">
                  <c:v>697.11742604143001</c:v>
                </c:pt>
                <c:pt idx="186">
                  <c:v>702.04072990953</c:v>
                </c:pt>
                <c:pt idx="187">
                  <c:v>707.02071151565997</c:v>
                </c:pt>
                <c:pt idx="188">
                  <c:v>711.94683671983</c:v>
                </c:pt>
                <c:pt idx="189">
                  <c:v>716.81217334985001</c:v>
                </c:pt>
                <c:pt idx="190">
                  <c:v>716.86731569852998</c:v>
                </c:pt>
                <c:pt idx="191">
                  <c:v>721.82253700964998</c:v>
                </c:pt>
                <c:pt idx="192">
                  <c:v>726.78171981046</c:v>
                </c:pt>
                <c:pt idx="193">
                  <c:v>731.70826670233998</c:v>
                </c:pt>
                <c:pt idx="194">
                  <c:v>736.63676271412999</c:v>
                </c:pt>
                <c:pt idx="195">
                  <c:v>741.62385696309002</c:v>
                </c:pt>
                <c:pt idx="196">
                  <c:v>746.54576722259003</c:v>
                </c:pt>
                <c:pt idx="197">
                  <c:v>751.45568968406997</c:v>
                </c:pt>
                <c:pt idx="198">
                  <c:v>756.44133237543997</c:v>
                </c:pt>
                <c:pt idx="199">
                  <c:v>761.36566574547999</c:v>
                </c:pt>
                <c:pt idx="200">
                  <c:v>766.28218271373999</c:v>
                </c:pt>
                <c:pt idx="201">
                  <c:v>766.28374599486995</c:v>
                </c:pt>
                <c:pt idx="202">
                  <c:v>771.26108944122996</c:v>
                </c:pt>
                <c:pt idx="203">
                  <c:v>775.79668943312004</c:v>
                </c:pt>
                <c:pt idx="204">
                  <c:v>776.17746668264999</c:v>
                </c:pt>
                <c:pt idx="205">
                  <c:v>776.68363683993005</c:v>
                </c:pt>
                <c:pt idx="206">
                  <c:v>781.14855718752005</c:v>
                </c:pt>
                <c:pt idx="207">
                  <c:v>785.05515068902002</c:v>
                </c:pt>
                <c:pt idx="208">
                  <c:v>786.05711825013998</c:v>
                </c:pt>
                <c:pt idx="209">
                  <c:v>787.20228660762996</c:v>
                </c:pt>
                <c:pt idx="210">
                  <c:v>791.02820875430996</c:v>
                </c:pt>
                <c:pt idx="211">
                  <c:v>793.90634004059996</c:v>
                </c:pt>
                <c:pt idx="212">
                  <c:v>795.94482396668002</c:v>
                </c:pt>
                <c:pt idx="213">
                  <c:v>798.65404164193001</c:v>
                </c:pt>
                <c:pt idx="214">
                  <c:v>800.91567650024001</c:v>
                </c:pt>
                <c:pt idx="215">
                  <c:v>802.61703920753996</c:v>
                </c:pt>
                <c:pt idx="216">
                  <c:v>805.83242910280001</c:v>
                </c:pt>
                <c:pt idx="217">
                  <c:v>810.81098044524003</c:v>
                </c:pt>
                <c:pt idx="218">
                  <c:v>815.72003424033005</c:v>
                </c:pt>
                <c:pt idx="219">
                  <c:v>820.69068813313004</c:v>
                </c:pt>
                <c:pt idx="220">
                  <c:v>825.54445979303</c:v>
                </c:pt>
                <c:pt idx="221">
                  <c:v>825.60029401530005</c:v>
                </c:pt>
                <c:pt idx="222">
                  <c:v>828.92386605424997</c:v>
                </c:pt>
                <c:pt idx="223">
                  <c:v>830.57620664433</c:v>
                </c:pt>
                <c:pt idx="224">
                  <c:v>835.49901388546004</c:v>
                </c:pt>
                <c:pt idx="225">
                  <c:v>838.57631564422002</c:v>
                </c:pt>
                <c:pt idx="226">
                  <c:v>840.42227570957004</c:v>
                </c:pt>
                <c:pt idx="227">
                  <c:v>840.89438962191002</c:v>
                </c:pt>
                <c:pt idx="228">
                  <c:v>845.40974940086005</c:v>
                </c:pt>
                <c:pt idx="229">
                  <c:v>850.34222974206</c:v>
                </c:pt>
                <c:pt idx="230">
                  <c:v>855.25998474954997</c:v>
                </c:pt>
                <c:pt idx="231">
                  <c:v>860.19043341042004</c:v>
                </c:pt>
                <c:pt idx="232">
                  <c:v>865.17841646997999</c:v>
                </c:pt>
                <c:pt idx="233">
                  <c:v>870.10277031585997</c:v>
                </c:pt>
                <c:pt idx="234">
                  <c:v>875.03477062704997</c:v>
                </c:pt>
                <c:pt idx="235">
                  <c:v>879.96692398663004</c:v>
                </c:pt>
                <c:pt idx="236">
                  <c:v>880.67923585797996</c:v>
                </c:pt>
                <c:pt idx="237">
                  <c:v>884.89046355902997</c:v>
                </c:pt>
                <c:pt idx="238">
                  <c:v>885.96785841622</c:v>
                </c:pt>
                <c:pt idx="239">
                  <c:v>889.87314079965995</c:v>
                </c:pt>
                <c:pt idx="240">
                  <c:v>889.87923142245995</c:v>
                </c:pt>
                <c:pt idx="241">
                  <c:v>895.89585393470998</c:v>
                </c:pt>
                <c:pt idx="242">
                  <c:v>901.91308882897999</c:v>
                </c:pt>
                <c:pt idx="243">
                  <c:v>905.45313252559004</c:v>
                </c:pt>
                <c:pt idx="244">
                  <c:v>905.61795581811998</c:v>
                </c:pt>
                <c:pt idx="245">
                  <c:v>908.98735522641005</c:v>
                </c:pt>
                <c:pt idx="246">
                  <c:v>914.01544353817997</c:v>
                </c:pt>
                <c:pt idx="247">
                  <c:v>914.08656943557003</c:v>
                </c:pt>
                <c:pt idx="248">
                  <c:v>917.52682458100003</c:v>
                </c:pt>
                <c:pt idx="249">
                  <c:v>921.02028660360997</c:v>
                </c:pt>
                <c:pt idx="250">
                  <c:v>925.99198431519005</c:v>
                </c:pt>
                <c:pt idx="251">
                  <c:v>930.96504299482001</c:v>
                </c:pt>
                <c:pt idx="252">
                  <c:v>935.93824107385001</c:v>
                </c:pt>
                <c:pt idx="253">
                  <c:v>940.90979938364001</c:v>
                </c:pt>
                <c:pt idx="254">
                  <c:v>945.88312440115999</c:v>
                </c:pt>
                <c:pt idx="255">
                  <c:v>949.87528876885995</c:v>
                </c:pt>
                <c:pt idx="256">
                  <c:v>949.97538098587995</c:v>
                </c:pt>
                <c:pt idx="257">
                  <c:v>954.06795350237996</c:v>
                </c:pt>
                <c:pt idx="258">
                  <c:v>958.99859457955995</c:v>
                </c:pt>
                <c:pt idx="259">
                  <c:v>963.8850710657</c:v>
                </c:pt>
              </c:numCache>
              <c:extLst xmlns:c15="http://schemas.microsoft.com/office/drawing/2012/chart"/>
            </c:numRef>
          </c:xVal>
          <c:yVal>
            <c:numRef>
              <c:f>'WSPL_2D-Model_IST'!$AO$4:$AO$263</c:f>
              <c:extLst xmlns:c15="http://schemas.microsoft.com/office/drawing/2012/chart"/>
            </c:numRef>
          </c:yVal>
          <c:smooth val="1"/>
          <c:extLst xmlns:c15="http://schemas.microsoft.com/office/drawing/2012/chart">
            <c:ext xmlns:c16="http://schemas.microsoft.com/office/drawing/2014/chart" uri="{C3380CC4-5D6E-409C-BE32-E72D297353CC}">
              <c16:uniqueId val="{00000007-CEBE-4FC3-BD7E-330D4E519333}"/>
            </c:ext>
          </c:extLst>
        </c:ser>
        <c:ser>
          <c:idx val="15"/>
          <c:order val="8"/>
          <c:tx>
            <c:strRef>
              <c:f>'WSPL_2D-Model_IST'!$AP$2:$AP$3</c:f>
              <c:strCache>
                <c:ptCount val="2"/>
                <c:pt idx="0">
                  <c:v>Fließgeschwindigkeit [m/s]</c:v>
                </c:pt>
                <c:pt idx="1">
                  <c:v>HQhaeufig</c:v>
                </c:pt>
              </c:strCache>
              <c:extLst xmlns:c15="http://schemas.microsoft.com/office/drawing/2012/chart"/>
            </c:strRef>
          </c:tx>
          <c:spPr>
            <a:ln w="19050" cap="rnd">
              <a:solidFill>
                <a:schemeClr val="accent4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'WSPL_2D-Model_IST'!$B$4:$B$263</c:f>
              <c:numCache>
                <c:formatCode>0.00</c:formatCode>
                <c:ptCount val="260"/>
                <c:pt idx="0">
                  <c:v>0</c:v>
                </c:pt>
                <c:pt idx="1">
                  <c:v>3.7126912906259002</c:v>
                </c:pt>
                <c:pt idx="2">
                  <c:v>8.5651999658832008</c:v>
                </c:pt>
                <c:pt idx="3">
                  <c:v>13.369331455093</c:v>
                </c:pt>
                <c:pt idx="4">
                  <c:v>15.840870174196001</c:v>
                </c:pt>
                <c:pt idx="5">
                  <c:v>17.889179487284999</c:v>
                </c:pt>
                <c:pt idx="6">
                  <c:v>21.714405056074</c:v>
                </c:pt>
                <c:pt idx="7">
                  <c:v>24.551894295795002</c:v>
                </c:pt>
                <c:pt idx="8">
                  <c:v>27.391041351841999</c:v>
                </c:pt>
                <c:pt idx="9">
                  <c:v>30.401569171782999</c:v>
                </c:pt>
                <c:pt idx="10">
                  <c:v>30.471673731164</c:v>
                </c:pt>
                <c:pt idx="11">
                  <c:v>33.808050038669002</c:v>
                </c:pt>
                <c:pt idx="12">
                  <c:v>37.204476948076</c:v>
                </c:pt>
                <c:pt idx="13">
                  <c:v>37.938721338886999</c:v>
                </c:pt>
                <c:pt idx="14">
                  <c:v>41.037080473878</c:v>
                </c:pt>
                <c:pt idx="15">
                  <c:v>41.647063829994003</c:v>
                </c:pt>
                <c:pt idx="16">
                  <c:v>43.682643017247997</c:v>
                </c:pt>
                <c:pt idx="17">
                  <c:v>45.737329920351002</c:v>
                </c:pt>
                <c:pt idx="18">
                  <c:v>45.896522545347999</c:v>
                </c:pt>
                <c:pt idx="19">
                  <c:v>45.916638843344998</c:v>
                </c:pt>
                <c:pt idx="20">
                  <c:v>49.539868252799003</c:v>
                </c:pt>
                <c:pt idx="21">
                  <c:v>54.250283052805003</c:v>
                </c:pt>
                <c:pt idx="22">
                  <c:v>58.940312225542002</c:v>
                </c:pt>
                <c:pt idx="23">
                  <c:v>63.636802308378002</c:v>
                </c:pt>
                <c:pt idx="24">
                  <c:v>66.313192910327004</c:v>
                </c:pt>
                <c:pt idx="25">
                  <c:v>68.383304220556994</c:v>
                </c:pt>
                <c:pt idx="26">
                  <c:v>73.069280233827001</c:v>
                </c:pt>
                <c:pt idx="27">
                  <c:v>78.138976984015002</c:v>
                </c:pt>
                <c:pt idx="28">
                  <c:v>83.205242929600999</c:v>
                </c:pt>
                <c:pt idx="29">
                  <c:v>88.101214226124995</c:v>
                </c:pt>
                <c:pt idx="30">
                  <c:v>88.199169209269996</c:v>
                </c:pt>
                <c:pt idx="31">
                  <c:v>93.242524150459005</c:v>
                </c:pt>
                <c:pt idx="32">
                  <c:v>95.654061516978999</c:v>
                </c:pt>
                <c:pt idx="33">
                  <c:v>98.291182405076</c:v>
                </c:pt>
                <c:pt idx="34">
                  <c:v>103.3458711724</c:v>
                </c:pt>
                <c:pt idx="35">
                  <c:v>108.32519383579</c:v>
                </c:pt>
                <c:pt idx="36">
                  <c:v>113.37302591290999</c:v>
                </c:pt>
                <c:pt idx="37">
                  <c:v>118.42716481149</c:v>
                </c:pt>
                <c:pt idx="38">
                  <c:v>123.27467723565</c:v>
                </c:pt>
                <c:pt idx="39">
                  <c:v>123.41313403197999</c:v>
                </c:pt>
                <c:pt idx="40">
                  <c:v>128.45322701344</c:v>
                </c:pt>
                <c:pt idx="41">
                  <c:v>133.50021323375</c:v>
                </c:pt>
                <c:pt idx="42">
                  <c:v>138.55229194847001</c:v>
                </c:pt>
                <c:pt idx="43">
                  <c:v>143.53896999688001</c:v>
                </c:pt>
                <c:pt idx="44">
                  <c:v>148.58711859875001</c:v>
                </c:pt>
                <c:pt idx="45">
                  <c:v>153.63348546908</c:v>
                </c:pt>
                <c:pt idx="46">
                  <c:v>158.61785836358001</c:v>
                </c:pt>
                <c:pt idx="47">
                  <c:v>163.66576529915</c:v>
                </c:pt>
                <c:pt idx="48">
                  <c:v>168.55038043235999</c:v>
                </c:pt>
                <c:pt idx="49">
                  <c:v>168.70751723537001</c:v>
                </c:pt>
                <c:pt idx="50">
                  <c:v>173.75963295477001</c:v>
                </c:pt>
                <c:pt idx="51">
                  <c:v>178.75361561328</c:v>
                </c:pt>
                <c:pt idx="52">
                  <c:v>183.80188870631</c:v>
                </c:pt>
                <c:pt idx="53">
                  <c:v>188.79472406510001</c:v>
                </c:pt>
                <c:pt idx="54">
                  <c:v>193.84962196110001</c:v>
                </c:pt>
                <c:pt idx="55">
                  <c:v>198.88877490100001</c:v>
                </c:pt>
                <c:pt idx="56">
                  <c:v>203.88330879097001</c:v>
                </c:pt>
                <c:pt idx="57">
                  <c:v>208.94470378373001</c:v>
                </c:pt>
                <c:pt idx="58">
                  <c:v>213.99910435213999</c:v>
                </c:pt>
                <c:pt idx="59">
                  <c:v>218.90335948922001</c:v>
                </c:pt>
                <c:pt idx="60">
                  <c:v>218.98616642178999</c:v>
                </c:pt>
                <c:pt idx="61">
                  <c:v>224.04115315544001</c:v>
                </c:pt>
                <c:pt idx="62">
                  <c:v>225.57899281428001</c:v>
                </c:pt>
                <c:pt idx="63">
                  <c:v>229.09613989229999</c:v>
                </c:pt>
                <c:pt idx="64">
                  <c:v>234.07430878072</c:v>
                </c:pt>
                <c:pt idx="65">
                  <c:v>239.16094594862</c:v>
                </c:pt>
                <c:pt idx="66">
                  <c:v>244.18582107594</c:v>
                </c:pt>
                <c:pt idx="67">
                  <c:v>249.21822410272</c:v>
                </c:pt>
                <c:pt idx="68">
                  <c:v>254.23557132415999</c:v>
                </c:pt>
                <c:pt idx="69">
                  <c:v>259.26044645011001</c:v>
                </c:pt>
                <c:pt idx="70">
                  <c:v>264.24203613479</c:v>
                </c:pt>
                <c:pt idx="71">
                  <c:v>264.28650405812999</c:v>
                </c:pt>
                <c:pt idx="72">
                  <c:v>269.29573576493999</c:v>
                </c:pt>
                <c:pt idx="73">
                  <c:v>274.32121448097001</c:v>
                </c:pt>
                <c:pt idx="74">
                  <c:v>279.33856969100998</c:v>
                </c:pt>
                <c:pt idx="75">
                  <c:v>279.84405832426</c:v>
                </c:pt>
                <c:pt idx="76">
                  <c:v>284.42211836121999</c:v>
                </c:pt>
                <c:pt idx="77">
                  <c:v>289.44030896929002</c:v>
                </c:pt>
                <c:pt idx="78">
                  <c:v>294.44948992757003</c:v>
                </c:pt>
                <c:pt idx="79">
                  <c:v>298.10152959149002</c:v>
                </c:pt>
                <c:pt idx="80">
                  <c:v>299.39393082242998</c:v>
                </c:pt>
                <c:pt idx="81">
                  <c:v>299.44093658038997</c:v>
                </c:pt>
                <c:pt idx="82">
                  <c:v>301.15849918036002</c:v>
                </c:pt>
                <c:pt idx="83">
                  <c:v>304.47069575620998</c:v>
                </c:pt>
                <c:pt idx="84">
                  <c:v>309.47210108720998</c:v>
                </c:pt>
                <c:pt idx="85">
                  <c:v>314.47496764804998</c:v>
                </c:pt>
                <c:pt idx="86">
                  <c:v>315.24303709765002</c:v>
                </c:pt>
                <c:pt idx="87">
                  <c:v>319.47993620032003</c:v>
                </c:pt>
                <c:pt idx="88">
                  <c:v>324.48528599407001</c:v>
                </c:pt>
                <c:pt idx="89">
                  <c:v>329.49411789516</c:v>
                </c:pt>
                <c:pt idx="90">
                  <c:v>329.54936155207002</c:v>
                </c:pt>
                <c:pt idx="91">
                  <c:v>329.65131670039</c:v>
                </c:pt>
                <c:pt idx="92">
                  <c:v>334.38765597321998</c:v>
                </c:pt>
                <c:pt idx="93">
                  <c:v>334.55193385644998</c:v>
                </c:pt>
                <c:pt idx="94">
                  <c:v>339.54717086606001</c:v>
                </c:pt>
                <c:pt idx="95">
                  <c:v>344.55349672833</c:v>
                </c:pt>
                <c:pt idx="96">
                  <c:v>349.55645341809998</c:v>
                </c:pt>
                <c:pt idx="97">
                  <c:v>352.63884914634002</c:v>
                </c:pt>
                <c:pt idx="98">
                  <c:v>354.61920230584002</c:v>
                </c:pt>
                <c:pt idx="99">
                  <c:v>359.62269950365999</c:v>
                </c:pt>
                <c:pt idx="100">
                  <c:v>364.62619670287</c:v>
                </c:pt>
                <c:pt idx="101">
                  <c:v>369.63014374059998</c:v>
                </c:pt>
                <c:pt idx="102">
                  <c:v>374.58296042440998</c:v>
                </c:pt>
                <c:pt idx="103">
                  <c:v>374.62536612271998</c:v>
                </c:pt>
                <c:pt idx="104">
                  <c:v>375.54077800411</c:v>
                </c:pt>
                <c:pt idx="105">
                  <c:v>379.62905985766997</c:v>
                </c:pt>
                <c:pt idx="106">
                  <c:v>384.62497422874998</c:v>
                </c:pt>
                <c:pt idx="107">
                  <c:v>386.26054141527999</c:v>
                </c:pt>
                <c:pt idx="108">
                  <c:v>389.68866263903999</c:v>
                </c:pt>
                <c:pt idx="109">
                  <c:v>394.68865923409999</c:v>
                </c:pt>
                <c:pt idx="110">
                  <c:v>399.68394658251998</c:v>
                </c:pt>
                <c:pt idx="111">
                  <c:v>404.62234790366</c:v>
                </c:pt>
                <c:pt idx="112">
                  <c:v>404.67878617346003</c:v>
                </c:pt>
                <c:pt idx="113">
                  <c:v>409.72750980149999</c:v>
                </c:pt>
                <c:pt idx="114">
                  <c:v>414.72121506841</c:v>
                </c:pt>
                <c:pt idx="115">
                  <c:v>418.49991347028998</c:v>
                </c:pt>
                <c:pt idx="116">
                  <c:v>419.71556868753999</c:v>
                </c:pt>
                <c:pt idx="117">
                  <c:v>420.80422533392999</c:v>
                </c:pt>
                <c:pt idx="118">
                  <c:v>424.76707880756999</c:v>
                </c:pt>
                <c:pt idx="119">
                  <c:v>429.19310836872</c:v>
                </c:pt>
                <c:pt idx="120">
                  <c:v>429.76419858782998</c:v>
                </c:pt>
                <c:pt idx="121">
                  <c:v>434.75449040855</c:v>
                </c:pt>
                <c:pt idx="122">
                  <c:v>439.73685925893</c:v>
                </c:pt>
                <c:pt idx="123">
                  <c:v>439.81379532963001</c:v>
                </c:pt>
                <c:pt idx="124">
                  <c:v>439.92487497760999</c:v>
                </c:pt>
                <c:pt idx="125">
                  <c:v>444.72182919584998</c:v>
                </c:pt>
                <c:pt idx="126">
                  <c:v>444.79270984627999</c:v>
                </c:pt>
                <c:pt idx="127">
                  <c:v>449.01630857172</c:v>
                </c:pt>
                <c:pt idx="128">
                  <c:v>449.78979576961001</c:v>
                </c:pt>
                <c:pt idx="129">
                  <c:v>454.83943585794998</c:v>
                </c:pt>
                <c:pt idx="130">
                  <c:v>459.85652306678003</c:v>
                </c:pt>
                <c:pt idx="131">
                  <c:v>464.86095814355002</c:v>
                </c:pt>
                <c:pt idx="132">
                  <c:v>469.86754025066</c:v>
                </c:pt>
                <c:pt idx="133">
                  <c:v>474.86982829919998</c:v>
                </c:pt>
                <c:pt idx="134">
                  <c:v>479.90919386601001</c:v>
                </c:pt>
                <c:pt idx="135">
                  <c:v>484.91144007746999</c:v>
                </c:pt>
                <c:pt idx="136">
                  <c:v>489.91427128397999</c:v>
                </c:pt>
                <c:pt idx="137">
                  <c:v>494.95856492529998</c:v>
                </c:pt>
                <c:pt idx="138">
                  <c:v>499.78900725952002</c:v>
                </c:pt>
                <c:pt idx="139">
                  <c:v>499.96810953211002</c:v>
                </c:pt>
                <c:pt idx="140">
                  <c:v>504.97125615093</c:v>
                </c:pt>
                <c:pt idx="141">
                  <c:v>509.98936494685</c:v>
                </c:pt>
                <c:pt idx="142">
                  <c:v>514.99744269300004</c:v>
                </c:pt>
                <c:pt idx="143">
                  <c:v>519.99819558572005</c:v>
                </c:pt>
                <c:pt idx="144">
                  <c:v>524.93380506335996</c:v>
                </c:pt>
                <c:pt idx="145">
                  <c:v>529.83332612743004</c:v>
                </c:pt>
                <c:pt idx="146">
                  <c:v>534.77810083846998</c:v>
                </c:pt>
                <c:pt idx="147">
                  <c:v>539.69212095583998</c:v>
                </c:pt>
                <c:pt idx="148">
                  <c:v>544.49678398971002</c:v>
                </c:pt>
                <c:pt idx="149">
                  <c:v>544.58823362237001</c:v>
                </c:pt>
                <c:pt idx="150">
                  <c:v>549.50930333861004</c:v>
                </c:pt>
                <c:pt idx="151">
                  <c:v>554.43491649217003</c:v>
                </c:pt>
                <c:pt idx="152">
                  <c:v>559.35572816086994</c:v>
                </c:pt>
                <c:pt idx="153">
                  <c:v>564.27653983130006</c:v>
                </c:pt>
                <c:pt idx="154">
                  <c:v>569.19735149962003</c:v>
                </c:pt>
                <c:pt idx="155">
                  <c:v>574.10371568864002</c:v>
                </c:pt>
                <c:pt idx="156">
                  <c:v>578.99925844562995</c:v>
                </c:pt>
                <c:pt idx="157">
                  <c:v>583.90199658701999</c:v>
                </c:pt>
                <c:pt idx="158">
                  <c:v>588.87348546483997</c:v>
                </c:pt>
                <c:pt idx="159">
                  <c:v>593.77078118845998</c:v>
                </c:pt>
                <c:pt idx="160">
                  <c:v>593.77267705599002</c:v>
                </c:pt>
                <c:pt idx="161">
                  <c:v>598.67462190977994</c:v>
                </c:pt>
                <c:pt idx="162">
                  <c:v>603.57723601812995</c:v>
                </c:pt>
                <c:pt idx="163">
                  <c:v>608.54738555595998</c:v>
                </c:pt>
                <c:pt idx="164">
                  <c:v>613.43885771439</c:v>
                </c:pt>
                <c:pt idx="165">
                  <c:v>618.34106078295997</c:v>
                </c:pt>
                <c:pt idx="166">
                  <c:v>623.24009991976004</c:v>
                </c:pt>
                <c:pt idx="167">
                  <c:v>623.25125099466004</c:v>
                </c:pt>
                <c:pt idx="168">
                  <c:v>628.21016756306005</c:v>
                </c:pt>
                <c:pt idx="169">
                  <c:v>633.10871727535005</c:v>
                </c:pt>
                <c:pt idx="170">
                  <c:v>638.01104588855003</c:v>
                </c:pt>
                <c:pt idx="171">
                  <c:v>642.94340997216</c:v>
                </c:pt>
                <c:pt idx="172">
                  <c:v>647.86825466638004</c:v>
                </c:pt>
                <c:pt idx="173">
                  <c:v>652.77104064638002</c:v>
                </c:pt>
                <c:pt idx="174">
                  <c:v>657.67023568302</c:v>
                </c:pt>
                <c:pt idx="175">
                  <c:v>662.63549403305001</c:v>
                </c:pt>
                <c:pt idx="176">
                  <c:v>662.64960755924994</c:v>
                </c:pt>
                <c:pt idx="177">
                  <c:v>667.53476416547005</c:v>
                </c:pt>
                <c:pt idx="178">
                  <c:v>672.43403451824997</c:v>
                </c:pt>
                <c:pt idx="179">
                  <c:v>677.39144062518005</c:v>
                </c:pt>
                <c:pt idx="180">
                  <c:v>682.29774468810001</c:v>
                </c:pt>
                <c:pt idx="181">
                  <c:v>686.34842451164002</c:v>
                </c:pt>
                <c:pt idx="182">
                  <c:v>687.21311553582996</c:v>
                </c:pt>
                <c:pt idx="183">
                  <c:v>692.10588872297001</c:v>
                </c:pt>
                <c:pt idx="184">
                  <c:v>692.20127509917995</c:v>
                </c:pt>
                <c:pt idx="185">
                  <c:v>697.11742604143001</c:v>
                </c:pt>
                <c:pt idx="186">
                  <c:v>702.04072990953</c:v>
                </c:pt>
                <c:pt idx="187">
                  <c:v>707.02071151565997</c:v>
                </c:pt>
                <c:pt idx="188">
                  <c:v>711.94683671983</c:v>
                </c:pt>
                <c:pt idx="189">
                  <c:v>716.81217334985001</c:v>
                </c:pt>
                <c:pt idx="190">
                  <c:v>716.86731569852998</c:v>
                </c:pt>
                <c:pt idx="191">
                  <c:v>721.82253700964998</c:v>
                </c:pt>
                <c:pt idx="192">
                  <c:v>726.78171981046</c:v>
                </c:pt>
                <c:pt idx="193">
                  <c:v>731.70826670233998</c:v>
                </c:pt>
                <c:pt idx="194">
                  <c:v>736.63676271412999</c:v>
                </c:pt>
                <c:pt idx="195">
                  <c:v>741.62385696309002</c:v>
                </c:pt>
                <c:pt idx="196">
                  <c:v>746.54576722259003</c:v>
                </c:pt>
                <c:pt idx="197">
                  <c:v>751.45568968406997</c:v>
                </c:pt>
                <c:pt idx="198">
                  <c:v>756.44133237543997</c:v>
                </c:pt>
                <c:pt idx="199">
                  <c:v>761.36566574547999</c:v>
                </c:pt>
                <c:pt idx="200">
                  <c:v>766.28218271373999</c:v>
                </c:pt>
                <c:pt idx="201">
                  <c:v>766.28374599486995</c:v>
                </c:pt>
                <c:pt idx="202">
                  <c:v>771.26108944122996</c:v>
                </c:pt>
                <c:pt idx="203">
                  <c:v>775.79668943312004</c:v>
                </c:pt>
                <c:pt idx="204">
                  <c:v>776.17746668264999</c:v>
                </c:pt>
                <c:pt idx="205">
                  <c:v>776.68363683993005</c:v>
                </c:pt>
                <c:pt idx="206">
                  <c:v>781.14855718752005</c:v>
                </c:pt>
                <c:pt idx="207">
                  <c:v>785.05515068902002</c:v>
                </c:pt>
                <c:pt idx="208">
                  <c:v>786.05711825013998</c:v>
                </c:pt>
                <c:pt idx="209">
                  <c:v>787.20228660762996</c:v>
                </c:pt>
                <c:pt idx="210">
                  <c:v>791.02820875430996</c:v>
                </c:pt>
                <c:pt idx="211">
                  <c:v>793.90634004059996</c:v>
                </c:pt>
                <c:pt idx="212">
                  <c:v>795.94482396668002</c:v>
                </c:pt>
                <c:pt idx="213">
                  <c:v>798.65404164193001</c:v>
                </c:pt>
                <c:pt idx="214">
                  <c:v>800.91567650024001</c:v>
                </c:pt>
                <c:pt idx="215">
                  <c:v>802.61703920753996</c:v>
                </c:pt>
                <c:pt idx="216">
                  <c:v>805.83242910280001</c:v>
                </c:pt>
                <c:pt idx="217">
                  <c:v>810.81098044524003</c:v>
                </c:pt>
                <c:pt idx="218">
                  <c:v>815.72003424033005</c:v>
                </c:pt>
                <c:pt idx="219">
                  <c:v>820.69068813313004</c:v>
                </c:pt>
                <c:pt idx="220">
                  <c:v>825.54445979303</c:v>
                </c:pt>
                <c:pt idx="221">
                  <c:v>825.60029401530005</c:v>
                </c:pt>
                <c:pt idx="222">
                  <c:v>828.92386605424997</c:v>
                </c:pt>
                <c:pt idx="223">
                  <c:v>830.57620664433</c:v>
                </c:pt>
                <c:pt idx="224">
                  <c:v>835.49901388546004</c:v>
                </c:pt>
                <c:pt idx="225">
                  <c:v>838.57631564422002</c:v>
                </c:pt>
                <c:pt idx="226">
                  <c:v>840.42227570957004</c:v>
                </c:pt>
                <c:pt idx="227">
                  <c:v>840.89438962191002</c:v>
                </c:pt>
                <c:pt idx="228">
                  <c:v>845.40974940086005</c:v>
                </c:pt>
                <c:pt idx="229">
                  <c:v>850.34222974206</c:v>
                </c:pt>
                <c:pt idx="230">
                  <c:v>855.25998474954997</c:v>
                </c:pt>
                <c:pt idx="231">
                  <c:v>860.19043341042004</c:v>
                </c:pt>
                <c:pt idx="232">
                  <c:v>865.17841646997999</c:v>
                </c:pt>
                <c:pt idx="233">
                  <c:v>870.10277031585997</c:v>
                </c:pt>
                <c:pt idx="234">
                  <c:v>875.03477062704997</c:v>
                </c:pt>
                <c:pt idx="235">
                  <c:v>879.96692398663004</c:v>
                </c:pt>
                <c:pt idx="236">
                  <c:v>880.67923585797996</c:v>
                </c:pt>
                <c:pt idx="237">
                  <c:v>884.89046355902997</c:v>
                </c:pt>
                <c:pt idx="238">
                  <c:v>885.96785841622</c:v>
                </c:pt>
                <c:pt idx="239">
                  <c:v>889.87314079965995</c:v>
                </c:pt>
                <c:pt idx="240">
                  <c:v>889.87923142245995</c:v>
                </c:pt>
                <c:pt idx="241">
                  <c:v>895.89585393470998</c:v>
                </c:pt>
                <c:pt idx="242">
                  <c:v>901.91308882897999</c:v>
                </c:pt>
                <c:pt idx="243">
                  <c:v>905.45313252559004</c:v>
                </c:pt>
                <c:pt idx="244">
                  <c:v>905.61795581811998</c:v>
                </c:pt>
                <c:pt idx="245">
                  <c:v>908.98735522641005</c:v>
                </c:pt>
                <c:pt idx="246">
                  <c:v>914.01544353817997</c:v>
                </c:pt>
                <c:pt idx="247">
                  <c:v>914.08656943557003</c:v>
                </c:pt>
                <c:pt idx="248">
                  <c:v>917.52682458100003</c:v>
                </c:pt>
                <c:pt idx="249">
                  <c:v>921.02028660360997</c:v>
                </c:pt>
                <c:pt idx="250">
                  <c:v>925.99198431519005</c:v>
                </c:pt>
                <c:pt idx="251">
                  <c:v>930.96504299482001</c:v>
                </c:pt>
                <c:pt idx="252">
                  <c:v>935.93824107385001</c:v>
                </c:pt>
                <c:pt idx="253">
                  <c:v>940.90979938364001</c:v>
                </c:pt>
                <c:pt idx="254">
                  <c:v>945.88312440115999</c:v>
                </c:pt>
                <c:pt idx="255">
                  <c:v>949.87528876885995</c:v>
                </c:pt>
                <c:pt idx="256">
                  <c:v>949.97538098587995</c:v>
                </c:pt>
                <c:pt idx="257">
                  <c:v>954.06795350237996</c:v>
                </c:pt>
                <c:pt idx="258">
                  <c:v>958.99859457955995</c:v>
                </c:pt>
                <c:pt idx="259">
                  <c:v>963.8850710657</c:v>
                </c:pt>
              </c:numCache>
              <c:extLst xmlns:c15="http://schemas.microsoft.com/office/drawing/2012/chart"/>
            </c:numRef>
          </c:xVal>
          <c:yVal>
            <c:numRef>
              <c:f>'WSPL_2D-Model_IST'!$AP$4:$AP$263</c:f>
              <c:extLst xmlns:c15="http://schemas.microsoft.com/office/drawing/2012/chart"/>
            </c:numRef>
          </c:yVal>
          <c:smooth val="1"/>
          <c:extLst xmlns:c15="http://schemas.microsoft.com/office/drawing/2012/chart">
            <c:ext xmlns:c16="http://schemas.microsoft.com/office/drawing/2014/chart" uri="{C3380CC4-5D6E-409C-BE32-E72D297353CC}">
              <c16:uniqueId val="{00000008-CEBE-4FC3-BD7E-330D4E519333}"/>
            </c:ext>
          </c:extLst>
        </c:ser>
        <c:ser>
          <c:idx val="16"/>
          <c:order val="9"/>
          <c:tx>
            <c:strRef>
              <c:f>'WSPL_2D-Model_IST'!$AQ$2:$AQ$3</c:f>
              <c:strCache>
                <c:ptCount val="2"/>
                <c:pt idx="0">
                  <c:v>Fließgeschwindigkeit [m/s]</c:v>
                </c:pt>
                <c:pt idx="1">
                  <c:v>HQ100</c:v>
                </c:pt>
              </c:strCache>
              <c:extLst xmlns:c15="http://schemas.microsoft.com/office/drawing/2012/chart"/>
            </c:strRef>
          </c:tx>
          <c:spPr>
            <a:ln w="19050" cap="rnd">
              <a:solidFill>
                <a:schemeClr val="accent5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'WSPL_2D-Model_IST'!$B$4:$B$263</c:f>
              <c:numCache>
                <c:formatCode>0.00</c:formatCode>
                <c:ptCount val="260"/>
                <c:pt idx="0">
                  <c:v>0</c:v>
                </c:pt>
                <c:pt idx="1">
                  <c:v>3.7126912906259002</c:v>
                </c:pt>
                <c:pt idx="2">
                  <c:v>8.5651999658832008</c:v>
                </c:pt>
                <c:pt idx="3">
                  <c:v>13.369331455093</c:v>
                </c:pt>
                <c:pt idx="4">
                  <c:v>15.840870174196001</c:v>
                </c:pt>
                <c:pt idx="5">
                  <c:v>17.889179487284999</c:v>
                </c:pt>
                <c:pt idx="6">
                  <c:v>21.714405056074</c:v>
                </c:pt>
                <c:pt idx="7">
                  <c:v>24.551894295795002</c:v>
                </c:pt>
                <c:pt idx="8">
                  <c:v>27.391041351841999</c:v>
                </c:pt>
                <c:pt idx="9">
                  <c:v>30.401569171782999</c:v>
                </c:pt>
                <c:pt idx="10">
                  <c:v>30.471673731164</c:v>
                </c:pt>
                <c:pt idx="11">
                  <c:v>33.808050038669002</c:v>
                </c:pt>
                <c:pt idx="12">
                  <c:v>37.204476948076</c:v>
                </c:pt>
                <c:pt idx="13">
                  <c:v>37.938721338886999</c:v>
                </c:pt>
                <c:pt idx="14">
                  <c:v>41.037080473878</c:v>
                </c:pt>
                <c:pt idx="15">
                  <c:v>41.647063829994003</c:v>
                </c:pt>
                <c:pt idx="16">
                  <c:v>43.682643017247997</c:v>
                </c:pt>
                <c:pt idx="17">
                  <c:v>45.737329920351002</c:v>
                </c:pt>
                <c:pt idx="18">
                  <c:v>45.896522545347999</c:v>
                </c:pt>
                <c:pt idx="19">
                  <c:v>45.916638843344998</c:v>
                </c:pt>
                <c:pt idx="20">
                  <c:v>49.539868252799003</c:v>
                </c:pt>
                <c:pt idx="21">
                  <c:v>54.250283052805003</c:v>
                </c:pt>
                <c:pt idx="22">
                  <c:v>58.940312225542002</c:v>
                </c:pt>
                <c:pt idx="23">
                  <c:v>63.636802308378002</c:v>
                </c:pt>
                <c:pt idx="24">
                  <c:v>66.313192910327004</c:v>
                </c:pt>
                <c:pt idx="25">
                  <c:v>68.383304220556994</c:v>
                </c:pt>
                <c:pt idx="26">
                  <c:v>73.069280233827001</c:v>
                </c:pt>
                <c:pt idx="27">
                  <c:v>78.138976984015002</c:v>
                </c:pt>
                <c:pt idx="28">
                  <c:v>83.205242929600999</c:v>
                </c:pt>
                <c:pt idx="29">
                  <c:v>88.101214226124995</c:v>
                </c:pt>
                <c:pt idx="30">
                  <c:v>88.199169209269996</c:v>
                </c:pt>
                <c:pt idx="31">
                  <c:v>93.242524150459005</c:v>
                </c:pt>
                <c:pt idx="32">
                  <c:v>95.654061516978999</c:v>
                </c:pt>
                <c:pt idx="33">
                  <c:v>98.291182405076</c:v>
                </c:pt>
                <c:pt idx="34">
                  <c:v>103.3458711724</c:v>
                </c:pt>
                <c:pt idx="35">
                  <c:v>108.32519383579</c:v>
                </c:pt>
                <c:pt idx="36">
                  <c:v>113.37302591290999</c:v>
                </c:pt>
                <c:pt idx="37">
                  <c:v>118.42716481149</c:v>
                </c:pt>
                <c:pt idx="38">
                  <c:v>123.27467723565</c:v>
                </c:pt>
                <c:pt idx="39">
                  <c:v>123.41313403197999</c:v>
                </c:pt>
                <c:pt idx="40">
                  <c:v>128.45322701344</c:v>
                </c:pt>
                <c:pt idx="41">
                  <c:v>133.50021323375</c:v>
                </c:pt>
                <c:pt idx="42">
                  <c:v>138.55229194847001</c:v>
                </c:pt>
                <c:pt idx="43">
                  <c:v>143.53896999688001</c:v>
                </c:pt>
                <c:pt idx="44">
                  <c:v>148.58711859875001</c:v>
                </c:pt>
                <c:pt idx="45">
                  <c:v>153.63348546908</c:v>
                </c:pt>
                <c:pt idx="46">
                  <c:v>158.61785836358001</c:v>
                </c:pt>
                <c:pt idx="47">
                  <c:v>163.66576529915</c:v>
                </c:pt>
                <c:pt idx="48">
                  <c:v>168.55038043235999</c:v>
                </c:pt>
                <c:pt idx="49">
                  <c:v>168.70751723537001</c:v>
                </c:pt>
                <c:pt idx="50">
                  <c:v>173.75963295477001</c:v>
                </c:pt>
                <c:pt idx="51">
                  <c:v>178.75361561328</c:v>
                </c:pt>
                <c:pt idx="52">
                  <c:v>183.80188870631</c:v>
                </c:pt>
                <c:pt idx="53">
                  <c:v>188.79472406510001</c:v>
                </c:pt>
                <c:pt idx="54">
                  <c:v>193.84962196110001</c:v>
                </c:pt>
                <c:pt idx="55">
                  <c:v>198.88877490100001</c:v>
                </c:pt>
                <c:pt idx="56">
                  <c:v>203.88330879097001</c:v>
                </c:pt>
                <c:pt idx="57">
                  <c:v>208.94470378373001</c:v>
                </c:pt>
                <c:pt idx="58">
                  <c:v>213.99910435213999</c:v>
                </c:pt>
                <c:pt idx="59">
                  <c:v>218.90335948922001</c:v>
                </c:pt>
                <c:pt idx="60">
                  <c:v>218.98616642178999</c:v>
                </c:pt>
                <c:pt idx="61">
                  <c:v>224.04115315544001</c:v>
                </c:pt>
                <c:pt idx="62">
                  <c:v>225.57899281428001</c:v>
                </c:pt>
                <c:pt idx="63">
                  <c:v>229.09613989229999</c:v>
                </c:pt>
                <c:pt idx="64">
                  <c:v>234.07430878072</c:v>
                </c:pt>
                <c:pt idx="65">
                  <c:v>239.16094594862</c:v>
                </c:pt>
                <c:pt idx="66">
                  <c:v>244.18582107594</c:v>
                </c:pt>
                <c:pt idx="67">
                  <c:v>249.21822410272</c:v>
                </c:pt>
                <c:pt idx="68">
                  <c:v>254.23557132415999</c:v>
                </c:pt>
                <c:pt idx="69">
                  <c:v>259.26044645011001</c:v>
                </c:pt>
                <c:pt idx="70">
                  <c:v>264.24203613479</c:v>
                </c:pt>
                <c:pt idx="71">
                  <c:v>264.28650405812999</c:v>
                </c:pt>
                <c:pt idx="72">
                  <c:v>269.29573576493999</c:v>
                </c:pt>
                <c:pt idx="73">
                  <c:v>274.32121448097001</c:v>
                </c:pt>
                <c:pt idx="74">
                  <c:v>279.33856969100998</c:v>
                </c:pt>
                <c:pt idx="75">
                  <c:v>279.84405832426</c:v>
                </c:pt>
                <c:pt idx="76">
                  <c:v>284.42211836121999</c:v>
                </c:pt>
                <c:pt idx="77">
                  <c:v>289.44030896929002</c:v>
                </c:pt>
                <c:pt idx="78">
                  <c:v>294.44948992757003</c:v>
                </c:pt>
                <c:pt idx="79">
                  <c:v>298.10152959149002</c:v>
                </c:pt>
                <c:pt idx="80">
                  <c:v>299.39393082242998</c:v>
                </c:pt>
                <c:pt idx="81">
                  <c:v>299.44093658038997</c:v>
                </c:pt>
                <c:pt idx="82">
                  <c:v>301.15849918036002</c:v>
                </c:pt>
                <c:pt idx="83">
                  <c:v>304.47069575620998</c:v>
                </c:pt>
                <c:pt idx="84">
                  <c:v>309.47210108720998</c:v>
                </c:pt>
                <c:pt idx="85">
                  <c:v>314.47496764804998</c:v>
                </c:pt>
                <c:pt idx="86">
                  <c:v>315.24303709765002</c:v>
                </c:pt>
                <c:pt idx="87">
                  <c:v>319.47993620032003</c:v>
                </c:pt>
                <c:pt idx="88">
                  <c:v>324.48528599407001</c:v>
                </c:pt>
                <c:pt idx="89">
                  <c:v>329.49411789516</c:v>
                </c:pt>
                <c:pt idx="90">
                  <c:v>329.54936155207002</c:v>
                </c:pt>
                <c:pt idx="91">
                  <c:v>329.65131670039</c:v>
                </c:pt>
                <c:pt idx="92">
                  <c:v>334.38765597321998</c:v>
                </c:pt>
                <c:pt idx="93">
                  <c:v>334.55193385644998</c:v>
                </c:pt>
                <c:pt idx="94">
                  <c:v>339.54717086606001</c:v>
                </c:pt>
                <c:pt idx="95">
                  <c:v>344.55349672833</c:v>
                </c:pt>
                <c:pt idx="96">
                  <c:v>349.55645341809998</c:v>
                </c:pt>
                <c:pt idx="97">
                  <c:v>352.63884914634002</c:v>
                </c:pt>
                <c:pt idx="98">
                  <c:v>354.61920230584002</c:v>
                </c:pt>
                <c:pt idx="99">
                  <c:v>359.62269950365999</c:v>
                </c:pt>
                <c:pt idx="100">
                  <c:v>364.62619670287</c:v>
                </c:pt>
                <c:pt idx="101">
                  <c:v>369.63014374059998</c:v>
                </c:pt>
                <c:pt idx="102">
                  <c:v>374.58296042440998</c:v>
                </c:pt>
                <c:pt idx="103">
                  <c:v>374.62536612271998</c:v>
                </c:pt>
                <c:pt idx="104">
                  <c:v>375.54077800411</c:v>
                </c:pt>
                <c:pt idx="105">
                  <c:v>379.62905985766997</c:v>
                </c:pt>
                <c:pt idx="106">
                  <c:v>384.62497422874998</c:v>
                </c:pt>
                <c:pt idx="107">
                  <c:v>386.26054141527999</c:v>
                </c:pt>
                <c:pt idx="108">
                  <c:v>389.68866263903999</c:v>
                </c:pt>
                <c:pt idx="109">
                  <c:v>394.68865923409999</c:v>
                </c:pt>
                <c:pt idx="110">
                  <c:v>399.68394658251998</c:v>
                </c:pt>
                <c:pt idx="111">
                  <c:v>404.62234790366</c:v>
                </c:pt>
                <c:pt idx="112">
                  <c:v>404.67878617346003</c:v>
                </c:pt>
                <c:pt idx="113">
                  <c:v>409.72750980149999</c:v>
                </c:pt>
                <c:pt idx="114">
                  <c:v>414.72121506841</c:v>
                </c:pt>
                <c:pt idx="115">
                  <c:v>418.49991347028998</c:v>
                </c:pt>
                <c:pt idx="116">
                  <c:v>419.71556868753999</c:v>
                </c:pt>
                <c:pt idx="117">
                  <c:v>420.80422533392999</c:v>
                </c:pt>
                <c:pt idx="118">
                  <c:v>424.76707880756999</c:v>
                </c:pt>
                <c:pt idx="119">
                  <c:v>429.19310836872</c:v>
                </c:pt>
                <c:pt idx="120">
                  <c:v>429.76419858782998</c:v>
                </c:pt>
                <c:pt idx="121">
                  <c:v>434.75449040855</c:v>
                </c:pt>
                <c:pt idx="122">
                  <c:v>439.73685925893</c:v>
                </c:pt>
                <c:pt idx="123">
                  <c:v>439.81379532963001</c:v>
                </c:pt>
                <c:pt idx="124">
                  <c:v>439.92487497760999</c:v>
                </c:pt>
                <c:pt idx="125">
                  <c:v>444.72182919584998</c:v>
                </c:pt>
                <c:pt idx="126">
                  <c:v>444.79270984627999</c:v>
                </c:pt>
                <c:pt idx="127">
                  <c:v>449.01630857172</c:v>
                </c:pt>
                <c:pt idx="128">
                  <c:v>449.78979576961001</c:v>
                </c:pt>
                <c:pt idx="129">
                  <c:v>454.83943585794998</c:v>
                </c:pt>
                <c:pt idx="130">
                  <c:v>459.85652306678003</c:v>
                </c:pt>
                <c:pt idx="131">
                  <c:v>464.86095814355002</c:v>
                </c:pt>
                <c:pt idx="132">
                  <c:v>469.86754025066</c:v>
                </c:pt>
                <c:pt idx="133">
                  <c:v>474.86982829919998</c:v>
                </c:pt>
                <c:pt idx="134">
                  <c:v>479.90919386601001</c:v>
                </c:pt>
                <c:pt idx="135">
                  <c:v>484.91144007746999</c:v>
                </c:pt>
                <c:pt idx="136">
                  <c:v>489.91427128397999</c:v>
                </c:pt>
                <c:pt idx="137">
                  <c:v>494.95856492529998</c:v>
                </c:pt>
                <c:pt idx="138">
                  <c:v>499.78900725952002</c:v>
                </c:pt>
                <c:pt idx="139">
                  <c:v>499.96810953211002</c:v>
                </c:pt>
                <c:pt idx="140">
                  <c:v>504.97125615093</c:v>
                </c:pt>
                <c:pt idx="141">
                  <c:v>509.98936494685</c:v>
                </c:pt>
                <c:pt idx="142">
                  <c:v>514.99744269300004</c:v>
                </c:pt>
                <c:pt idx="143">
                  <c:v>519.99819558572005</c:v>
                </c:pt>
                <c:pt idx="144">
                  <c:v>524.93380506335996</c:v>
                </c:pt>
                <c:pt idx="145">
                  <c:v>529.83332612743004</c:v>
                </c:pt>
                <c:pt idx="146">
                  <c:v>534.77810083846998</c:v>
                </c:pt>
                <c:pt idx="147">
                  <c:v>539.69212095583998</c:v>
                </c:pt>
                <c:pt idx="148">
                  <c:v>544.49678398971002</c:v>
                </c:pt>
                <c:pt idx="149">
                  <c:v>544.58823362237001</c:v>
                </c:pt>
                <c:pt idx="150">
                  <c:v>549.50930333861004</c:v>
                </c:pt>
                <c:pt idx="151">
                  <c:v>554.43491649217003</c:v>
                </c:pt>
                <c:pt idx="152">
                  <c:v>559.35572816086994</c:v>
                </c:pt>
                <c:pt idx="153">
                  <c:v>564.27653983130006</c:v>
                </c:pt>
                <c:pt idx="154">
                  <c:v>569.19735149962003</c:v>
                </c:pt>
                <c:pt idx="155">
                  <c:v>574.10371568864002</c:v>
                </c:pt>
                <c:pt idx="156">
                  <c:v>578.99925844562995</c:v>
                </c:pt>
                <c:pt idx="157">
                  <c:v>583.90199658701999</c:v>
                </c:pt>
                <c:pt idx="158">
                  <c:v>588.87348546483997</c:v>
                </c:pt>
                <c:pt idx="159">
                  <c:v>593.77078118845998</c:v>
                </c:pt>
                <c:pt idx="160">
                  <c:v>593.77267705599002</c:v>
                </c:pt>
                <c:pt idx="161">
                  <c:v>598.67462190977994</c:v>
                </c:pt>
                <c:pt idx="162">
                  <c:v>603.57723601812995</c:v>
                </c:pt>
                <c:pt idx="163">
                  <c:v>608.54738555595998</c:v>
                </c:pt>
                <c:pt idx="164">
                  <c:v>613.43885771439</c:v>
                </c:pt>
                <c:pt idx="165">
                  <c:v>618.34106078295997</c:v>
                </c:pt>
                <c:pt idx="166">
                  <c:v>623.24009991976004</c:v>
                </c:pt>
                <c:pt idx="167">
                  <c:v>623.25125099466004</c:v>
                </c:pt>
                <c:pt idx="168">
                  <c:v>628.21016756306005</c:v>
                </c:pt>
                <c:pt idx="169">
                  <c:v>633.10871727535005</c:v>
                </c:pt>
                <c:pt idx="170">
                  <c:v>638.01104588855003</c:v>
                </c:pt>
                <c:pt idx="171">
                  <c:v>642.94340997216</c:v>
                </c:pt>
                <c:pt idx="172">
                  <c:v>647.86825466638004</c:v>
                </c:pt>
                <c:pt idx="173">
                  <c:v>652.77104064638002</c:v>
                </c:pt>
                <c:pt idx="174">
                  <c:v>657.67023568302</c:v>
                </c:pt>
                <c:pt idx="175">
                  <c:v>662.63549403305001</c:v>
                </c:pt>
                <c:pt idx="176">
                  <c:v>662.64960755924994</c:v>
                </c:pt>
                <c:pt idx="177">
                  <c:v>667.53476416547005</c:v>
                </c:pt>
                <c:pt idx="178">
                  <c:v>672.43403451824997</c:v>
                </c:pt>
                <c:pt idx="179">
                  <c:v>677.39144062518005</c:v>
                </c:pt>
                <c:pt idx="180">
                  <c:v>682.29774468810001</c:v>
                </c:pt>
                <c:pt idx="181">
                  <c:v>686.34842451164002</c:v>
                </c:pt>
                <c:pt idx="182">
                  <c:v>687.21311553582996</c:v>
                </c:pt>
                <c:pt idx="183">
                  <c:v>692.10588872297001</c:v>
                </c:pt>
                <c:pt idx="184">
                  <c:v>692.20127509917995</c:v>
                </c:pt>
                <c:pt idx="185">
                  <c:v>697.11742604143001</c:v>
                </c:pt>
                <c:pt idx="186">
                  <c:v>702.04072990953</c:v>
                </c:pt>
                <c:pt idx="187">
                  <c:v>707.02071151565997</c:v>
                </c:pt>
                <c:pt idx="188">
                  <c:v>711.94683671983</c:v>
                </c:pt>
                <c:pt idx="189">
                  <c:v>716.81217334985001</c:v>
                </c:pt>
                <c:pt idx="190">
                  <c:v>716.86731569852998</c:v>
                </c:pt>
                <c:pt idx="191">
                  <c:v>721.82253700964998</c:v>
                </c:pt>
                <c:pt idx="192">
                  <c:v>726.78171981046</c:v>
                </c:pt>
                <c:pt idx="193">
                  <c:v>731.70826670233998</c:v>
                </c:pt>
                <c:pt idx="194">
                  <c:v>736.63676271412999</c:v>
                </c:pt>
                <c:pt idx="195">
                  <c:v>741.62385696309002</c:v>
                </c:pt>
                <c:pt idx="196">
                  <c:v>746.54576722259003</c:v>
                </c:pt>
                <c:pt idx="197">
                  <c:v>751.45568968406997</c:v>
                </c:pt>
                <c:pt idx="198">
                  <c:v>756.44133237543997</c:v>
                </c:pt>
                <c:pt idx="199">
                  <c:v>761.36566574547999</c:v>
                </c:pt>
                <c:pt idx="200">
                  <c:v>766.28218271373999</c:v>
                </c:pt>
                <c:pt idx="201">
                  <c:v>766.28374599486995</c:v>
                </c:pt>
                <c:pt idx="202">
                  <c:v>771.26108944122996</c:v>
                </c:pt>
                <c:pt idx="203">
                  <c:v>775.79668943312004</c:v>
                </c:pt>
                <c:pt idx="204">
                  <c:v>776.17746668264999</c:v>
                </c:pt>
                <c:pt idx="205">
                  <c:v>776.68363683993005</c:v>
                </c:pt>
                <c:pt idx="206">
                  <c:v>781.14855718752005</c:v>
                </c:pt>
                <c:pt idx="207">
                  <c:v>785.05515068902002</c:v>
                </c:pt>
                <c:pt idx="208">
                  <c:v>786.05711825013998</c:v>
                </c:pt>
                <c:pt idx="209">
                  <c:v>787.20228660762996</c:v>
                </c:pt>
                <c:pt idx="210">
                  <c:v>791.02820875430996</c:v>
                </c:pt>
                <c:pt idx="211">
                  <c:v>793.90634004059996</c:v>
                </c:pt>
                <c:pt idx="212">
                  <c:v>795.94482396668002</c:v>
                </c:pt>
                <c:pt idx="213">
                  <c:v>798.65404164193001</c:v>
                </c:pt>
                <c:pt idx="214">
                  <c:v>800.91567650024001</c:v>
                </c:pt>
                <c:pt idx="215">
                  <c:v>802.61703920753996</c:v>
                </c:pt>
                <c:pt idx="216">
                  <c:v>805.83242910280001</c:v>
                </c:pt>
                <c:pt idx="217">
                  <c:v>810.81098044524003</c:v>
                </c:pt>
                <c:pt idx="218">
                  <c:v>815.72003424033005</c:v>
                </c:pt>
                <c:pt idx="219">
                  <c:v>820.69068813313004</c:v>
                </c:pt>
                <c:pt idx="220">
                  <c:v>825.54445979303</c:v>
                </c:pt>
                <c:pt idx="221">
                  <c:v>825.60029401530005</c:v>
                </c:pt>
                <c:pt idx="222">
                  <c:v>828.92386605424997</c:v>
                </c:pt>
                <c:pt idx="223">
                  <c:v>830.57620664433</c:v>
                </c:pt>
                <c:pt idx="224">
                  <c:v>835.49901388546004</c:v>
                </c:pt>
                <c:pt idx="225">
                  <c:v>838.57631564422002</c:v>
                </c:pt>
                <c:pt idx="226">
                  <c:v>840.42227570957004</c:v>
                </c:pt>
                <c:pt idx="227">
                  <c:v>840.89438962191002</c:v>
                </c:pt>
                <c:pt idx="228">
                  <c:v>845.40974940086005</c:v>
                </c:pt>
                <c:pt idx="229">
                  <c:v>850.34222974206</c:v>
                </c:pt>
                <c:pt idx="230">
                  <c:v>855.25998474954997</c:v>
                </c:pt>
                <c:pt idx="231">
                  <c:v>860.19043341042004</c:v>
                </c:pt>
                <c:pt idx="232">
                  <c:v>865.17841646997999</c:v>
                </c:pt>
                <c:pt idx="233">
                  <c:v>870.10277031585997</c:v>
                </c:pt>
                <c:pt idx="234">
                  <c:v>875.03477062704997</c:v>
                </c:pt>
                <c:pt idx="235">
                  <c:v>879.96692398663004</c:v>
                </c:pt>
                <c:pt idx="236">
                  <c:v>880.67923585797996</c:v>
                </c:pt>
                <c:pt idx="237">
                  <c:v>884.89046355902997</c:v>
                </c:pt>
                <c:pt idx="238">
                  <c:v>885.96785841622</c:v>
                </c:pt>
                <c:pt idx="239">
                  <c:v>889.87314079965995</c:v>
                </c:pt>
                <c:pt idx="240">
                  <c:v>889.87923142245995</c:v>
                </c:pt>
                <c:pt idx="241">
                  <c:v>895.89585393470998</c:v>
                </c:pt>
                <c:pt idx="242">
                  <c:v>901.91308882897999</c:v>
                </c:pt>
                <c:pt idx="243">
                  <c:v>905.45313252559004</c:v>
                </c:pt>
                <c:pt idx="244">
                  <c:v>905.61795581811998</c:v>
                </c:pt>
                <c:pt idx="245">
                  <c:v>908.98735522641005</c:v>
                </c:pt>
                <c:pt idx="246">
                  <c:v>914.01544353817997</c:v>
                </c:pt>
                <c:pt idx="247">
                  <c:v>914.08656943557003</c:v>
                </c:pt>
                <c:pt idx="248">
                  <c:v>917.52682458100003</c:v>
                </c:pt>
                <c:pt idx="249">
                  <c:v>921.02028660360997</c:v>
                </c:pt>
                <c:pt idx="250">
                  <c:v>925.99198431519005</c:v>
                </c:pt>
                <c:pt idx="251">
                  <c:v>930.96504299482001</c:v>
                </c:pt>
                <c:pt idx="252">
                  <c:v>935.93824107385001</c:v>
                </c:pt>
                <c:pt idx="253">
                  <c:v>940.90979938364001</c:v>
                </c:pt>
                <c:pt idx="254">
                  <c:v>945.88312440115999</c:v>
                </c:pt>
                <c:pt idx="255">
                  <c:v>949.87528876885995</c:v>
                </c:pt>
                <c:pt idx="256">
                  <c:v>949.97538098587995</c:v>
                </c:pt>
                <c:pt idx="257">
                  <c:v>954.06795350237996</c:v>
                </c:pt>
                <c:pt idx="258">
                  <c:v>958.99859457955995</c:v>
                </c:pt>
                <c:pt idx="259">
                  <c:v>963.8850710657</c:v>
                </c:pt>
              </c:numCache>
              <c:extLst xmlns:c15="http://schemas.microsoft.com/office/drawing/2012/chart"/>
            </c:numRef>
          </c:xVal>
          <c:yVal>
            <c:numRef>
              <c:f>'WSPL_2D-Model_IST'!$AQ$4:$AQ$263</c:f>
              <c:extLst xmlns:c15="http://schemas.microsoft.com/office/drawing/2012/chart"/>
            </c:numRef>
          </c:yVal>
          <c:smooth val="1"/>
          <c:extLst xmlns:c15="http://schemas.microsoft.com/office/drawing/2012/chart">
            <c:ext xmlns:c16="http://schemas.microsoft.com/office/drawing/2014/chart" uri="{C3380CC4-5D6E-409C-BE32-E72D297353CC}">
              <c16:uniqueId val="{00000009-CEBE-4FC3-BD7E-330D4E519333}"/>
            </c:ext>
          </c:extLst>
        </c:ser>
        <c:ser>
          <c:idx val="17"/>
          <c:order val="10"/>
          <c:tx>
            <c:strRef>
              <c:f>'WSPL_2D-Model_IST'!$AR$2:$AR$3</c:f>
              <c:strCache>
                <c:ptCount val="2"/>
                <c:pt idx="0">
                  <c:v>Fließgeschwindigkeit [m/s]</c:v>
                </c:pt>
                <c:pt idx="1">
                  <c:v>HQextrem</c:v>
                </c:pt>
              </c:strCache>
              <c:extLst xmlns:c15="http://schemas.microsoft.com/office/drawing/2012/chart"/>
            </c:strRef>
          </c:tx>
          <c:spPr>
            <a:ln w="19050" cap="rnd">
              <a:solidFill>
                <a:schemeClr val="accent6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'WSPL_2D-Model_IST'!$B$4:$B$263</c:f>
              <c:numCache>
                <c:formatCode>0.00</c:formatCode>
                <c:ptCount val="260"/>
                <c:pt idx="0">
                  <c:v>0</c:v>
                </c:pt>
                <c:pt idx="1">
                  <c:v>3.7126912906259002</c:v>
                </c:pt>
                <c:pt idx="2">
                  <c:v>8.5651999658832008</c:v>
                </c:pt>
                <c:pt idx="3">
                  <c:v>13.369331455093</c:v>
                </c:pt>
                <c:pt idx="4">
                  <c:v>15.840870174196001</c:v>
                </c:pt>
                <c:pt idx="5">
                  <c:v>17.889179487284999</c:v>
                </c:pt>
                <c:pt idx="6">
                  <c:v>21.714405056074</c:v>
                </c:pt>
                <c:pt idx="7">
                  <c:v>24.551894295795002</c:v>
                </c:pt>
                <c:pt idx="8">
                  <c:v>27.391041351841999</c:v>
                </c:pt>
                <c:pt idx="9">
                  <c:v>30.401569171782999</c:v>
                </c:pt>
                <c:pt idx="10">
                  <c:v>30.471673731164</c:v>
                </c:pt>
                <c:pt idx="11">
                  <c:v>33.808050038669002</c:v>
                </c:pt>
                <c:pt idx="12">
                  <c:v>37.204476948076</c:v>
                </c:pt>
                <c:pt idx="13">
                  <c:v>37.938721338886999</c:v>
                </c:pt>
                <c:pt idx="14">
                  <c:v>41.037080473878</c:v>
                </c:pt>
                <c:pt idx="15">
                  <c:v>41.647063829994003</c:v>
                </c:pt>
                <c:pt idx="16">
                  <c:v>43.682643017247997</c:v>
                </c:pt>
                <c:pt idx="17">
                  <c:v>45.737329920351002</c:v>
                </c:pt>
                <c:pt idx="18">
                  <c:v>45.896522545347999</c:v>
                </c:pt>
                <c:pt idx="19">
                  <c:v>45.916638843344998</c:v>
                </c:pt>
                <c:pt idx="20">
                  <c:v>49.539868252799003</c:v>
                </c:pt>
                <c:pt idx="21">
                  <c:v>54.250283052805003</c:v>
                </c:pt>
                <c:pt idx="22">
                  <c:v>58.940312225542002</c:v>
                </c:pt>
                <c:pt idx="23">
                  <c:v>63.636802308378002</c:v>
                </c:pt>
                <c:pt idx="24">
                  <c:v>66.313192910327004</c:v>
                </c:pt>
                <c:pt idx="25">
                  <c:v>68.383304220556994</c:v>
                </c:pt>
                <c:pt idx="26">
                  <c:v>73.069280233827001</c:v>
                </c:pt>
                <c:pt idx="27">
                  <c:v>78.138976984015002</c:v>
                </c:pt>
                <c:pt idx="28">
                  <c:v>83.205242929600999</c:v>
                </c:pt>
                <c:pt idx="29">
                  <c:v>88.101214226124995</c:v>
                </c:pt>
                <c:pt idx="30">
                  <c:v>88.199169209269996</c:v>
                </c:pt>
                <c:pt idx="31">
                  <c:v>93.242524150459005</c:v>
                </c:pt>
                <c:pt idx="32">
                  <c:v>95.654061516978999</c:v>
                </c:pt>
                <c:pt idx="33">
                  <c:v>98.291182405076</c:v>
                </c:pt>
                <c:pt idx="34">
                  <c:v>103.3458711724</c:v>
                </c:pt>
                <c:pt idx="35">
                  <c:v>108.32519383579</c:v>
                </c:pt>
                <c:pt idx="36">
                  <c:v>113.37302591290999</c:v>
                </c:pt>
                <c:pt idx="37">
                  <c:v>118.42716481149</c:v>
                </c:pt>
                <c:pt idx="38">
                  <c:v>123.27467723565</c:v>
                </c:pt>
                <c:pt idx="39">
                  <c:v>123.41313403197999</c:v>
                </c:pt>
                <c:pt idx="40">
                  <c:v>128.45322701344</c:v>
                </c:pt>
                <c:pt idx="41">
                  <c:v>133.50021323375</c:v>
                </c:pt>
                <c:pt idx="42">
                  <c:v>138.55229194847001</c:v>
                </c:pt>
                <c:pt idx="43">
                  <c:v>143.53896999688001</c:v>
                </c:pt>
                <c:pt idx="44">
                  <c:v>148.58711859875001</c:v>
                </c:pt>
                <c:pt idx="45">
                  <c:v>153.63348546908</c:v>
                </c:pt>
                <c:pt idx="46">
                  <c:v>158.61785836358001</c:v>
                </c:pt>
                <c:pt idx="47">
                  <c:v>163.66576529915</c:v>
                </c:pt>
                <c:pt idx="48">
                  <c:v>168.55038043235999</c:v>
                </c:pt>
                <c:pt idx="49">
                  <c:v>168.70751723537001</c:v>
                </c:pt>
                <c:pt idx="50">
                  <c:v>173.75963295477001</c:v>
                </c:pt>
                <c:pt idx="51">
                  <c:v>178.75361561328</c:v>
                </c:pt>
                <c:pt idx="52">
                  <c:v>183.80188870631</c:v>
                </c:pt>
                <c:pt idx="53">
                  <c:v>188.79472406510001</c:v>
                </c:pt>
                <c:pt idx="54">
                  <c:v>193.84962196110001</c:v>
                </c:pt>
                <c:pt idx="55">
                  <c:v>198.88877490100001</c:v>
                </c:pt>
                <c:pt idx="56">
                  <c:v>203.88330879097001</c:v>
                </c:pt>
                <c:pt idx="57">
                  <c:v>208.94470378373001</c:v>
                </c:pt>
                <c:pt idx="58">
                  <c:v>213.99910435213999</c:v>
                </c:pt>
                <c:pt idx="59">
                  <c:v>218.90335948922001</c:v>
                </c:pt>
                <c:pt idx="60">
                  <c:v>218.98616642178999</c:v>
                </c:pt>
                <c:pt idx="61">
                  <c:v>224.04115315544001</c:v>
                </c:pt>
                <c:pt idx="62">
                  <c:v>225.57899281428001</c:v>
                </c:pt>
                <c:pt idx="63">
                  <c:v>229.09613989229999</c:v>
                </c:pt>
                <c:pt idx="64">
                  <c:v>234.07430878072</c:v>
                </c:pt>
                <c:pt idx="65">
                  <c:v>239.16094594862</c:v>
                </c:pt>
                <c:pt idx="66">
                  <c:v>244.18582107594</c:v>
                </c:pt>
                <c:pt idx="67">
                  <c:v>249.21822410272</c:v>
                </c:pt>
                <c:pt idx="68">
                  <c:v>254.23557132415999</c:v>
                </c:pt>
                <c:pt idx="69">
                  <c:v>259.26044645011001</c:v>
                </c:pt>
                <c:pt idx="70">
                  <c:v>264.24203613479</c:v>
                </c:pt>
                <c:pt idx="71">
                  <c:v>264.28650405812999</c:v>
                </c:pt>
                <c:pt idx="72">
                  <c:v>269.29573576493999</c:v>
                </c:pt>
                <c:pt idx="73">
                  <c:v>274.32121448097001</c:v>
                </c:pt>
                <c:pt idx="74">
                  <c:v>279.33856969100998</c:v>
                </c:pt>
                <c:pt idx="75">
                  <c:v>279.84405832426</c:v>
                </c:pt>
                <c:pt idx="76">
                  <c:v>284.42211836121999</c:v>
                </c:pt>
                <c:pt idx="77">
                  <c:v>289.44030896929002</c:v>
                </c:pt>
                <c:pt idx="78">
                  <c:v>294.44948992757003</c:v>
                </c:pt>
                <c:pt idx="79">
                  <c:v>298.10152959149002</c:v>
                </c:pt>
                <c:pt idx="80">
                  <c:v>299.39393082242998</c:v>
                </c:pt>
                <c:pt idx="81">
                  <c:v>299.44093658038997</c:v>
                </c:pt>
                <c:pt idx="82">
                  <c:v>301.15849918036002</c:v>
                </c:pt>
                <c:pt idx="83">
                  <c:v>304.47069575620998</c:v>
                </c:pt>
                <c:pt idx="84">
                  <c:v>309.47210108720998</c:v>
                </c:pt>
                <c:pt idx="85">
                  <c:v>314.47496764804998</c:v>
                </c:pt>
                <c:pt idx="86">
                  <c:v>315.24303709765002</c:v>
                </c:pt>
                <c:pt idx="87">
                  <c:v>319.47993620032003</c:v>
                </c:pt>
                <c:pt idx="88">
                  <c:v>324.48528599407001</c:v>
                </c:pt>
                <c:pt idx="89">
                  <c:v>329.49411789516</c:v>
                </c:pt>
                <c:pt idx="90">
                  <c:v>329.54936155207002</c:v>
                </c:pt>
                <c:pt idx="91">
                  <c:v>329.65131670039</c:v>
                </c:pt>
                <c:pt idx="92">
                  <c:v>334.38765597321998</c:v>
                </c:pt>
                <c:pt idx="93">
                  <c:v>334.55193385644998</c:v>
                </c:pt>
                <c:pt idx="94">
                  <c:v>339.54717086606001</c:v>
                </c:pt>
                <c:pt idx="95">
                  <c:v>344.55349672833</c:v>
                </c:pt>
                <c:pt idx="96">
                  <c:v>349.55645341809998</c:v>
                </c:pt>
                <c:pt idx="97">
                  <c:v>352.63884914634002</c:v>
                </c:pt>
                <c:pt idx="98">
                  <c:v>354.61920230584002</c:v>
                </c:pt>
                <c:pt idx="99">
                  <c:v>359.62269950365999</c:v>
                </c:pt>
                <c:pt idx="100">
                  <c:v>364.62619670287</c:v>
                </c:pt>
                <c:pt idx="101">
                  <c:v>369.63014374059998</c:v>
                </c:pt>
                <c:pt idx="102">
                  <c:v>374.58296042440998</c:v>
                </c:pt>
                <c:pt idx="103">
                  <c:v>374.62536612271998</c:v>
                </c:pt>
                <c:pt idx="104">
                  <c:v>375.54077800411</c:v>
                </c:pt>
                <c:pt idx="105">
                  <c:v>379.62905985766997</c:v>
                </c:pt>
                <c:pt idx="106">
                  <c:v>384.62497422874998</c:v>
                </c:pt>
                <c:pt idx="107">
                  <c:v>386.26054141527999</c:v>
                </c:pt>
                <c:pt idx="108">
                  <c:v>389.68866263903999</c:v>
                </c:pt>
                <c:pt idx="109">
                  <c:v>394.68865923409999</c:v>
                </c:pt>
                <c:pt idx="110">
                  <c:v>399.68394658251998</c:v>
                </c:pt>
                <c:pt idx="111">
                  <c:v>404.62234790366</c:v>
                </c:pt>
                <c:pt idx="112">
                  <c:v>404.67878617346003</c:v>
                </c:pt>
                <c:pt idx="113">
                  <c:v>409.72750980149999</c:v>
                </c:pt>
                <c:pt idx="114">
                  <c:v>414.72121506841</c:v>
                </c:pt>
                <c:pt idx="115">
                  <c:v>418.49991347028998</c:v>
                </c:pt>
                <c:pt idx="116">
                  <c:v>419.71556868753999</c:v>
                </c:pt>
                <c:pt idx="117">
                  <c:v>420.80422533392999</c:v>
                </c:pt>
                <c:pt idx="118">
                  <c:v>424.76707880756999</c:v>
                </c:pt>
                <c:pt idx="119">
                  <c:v>429.19310836872</c:v>
                </c:pt>
                <c:pt idx="120">
                  <c:v>429.76419858782998</c:v>
                </c:pt>
                <c:pt idx="121">
                  <c:v>434.75449040855</c:v>
                </c:pt>
                <c:pt idx="122">
                  <c:v>439.73685925893</c:v>
                </c:pt>
                <c:pt idx="123">
                  <c:v>439.81379532963001</c:v>
                </c:pt>
                <c:pt idx="124">
                  <c:v>439.92487497760999</c:v>
                </c:pt>
                <c:pt idx="125">
                  <c:v>444.72182919584998</c:v>
                </c:pt>
                <c:pt idx="126">
                  <c:v>444.79270984627999</c:v>
                </c:pt>
                <c:pt idx="127">
                  <c:v>449.01630857172</c:v>
                </c:pt>
                <c:pt idx="128">
                  <c:v>449.78979576961001</c:v>
                </c:pt>
                <c:pt idx="129">
                  <c:v>454.83943585794998</c:v>
                </c:pt>
                <c:pt idx="130">
                  <c:v>459.85652306678003</c:v>
                </c:pt>
                <c:pt idx="131">
                  <c:v>464.86095814355002</c:v>
                </c:pt>
                <c:pt idx="132">
                  <c:v>469.86754025066</c:v>
                </c:pt>
                <c:pt idx="133">
                  <c:v>474.86982829919998</c:v>
                </c:pt>
                <c:pt idx="134">
                  <c:v>479.90919386601001</c:v>
                </c:pt>
                <c:pt idx="135">
                  <c:v>484.91144007746999</c:v>
                </c:pt>
                <c:pt idx="136">
                  <c:v>489.91427128397999</c:v>
                </c:pt>
                <c:pt idx="137">
                  <c:v>494.95856492529998</c:v>
                </c:pt>
                <c:pt idx="138">
                  <c:v>499.78900725952002</c:v>
                </c:pt>
                <c:pt idx="139">
                  <c:v>499.96810953211002</c:v>
                </c:pt>
                <c:pt idx="140">
                  <c:v>504.97125615093</c:v>
                </c:pt>
                <c:pt idx="141">
                  <c:v>509.98936494685</c:v>
                </c:pt>
                <c:pt idx="142">
                  <c:v>514.99744269300004</c:v>
                </c:pt>
                <c:pt idx="143">
                  <c:v>519.99819558572005</c:v>
                </c:pt>
                <c:pt idx="144">
                  <c:v>524.93380506335996</c:v>
                </c:pt>
                <c:pt idx="145">
                  <c:v>529.83332612743004</c:v>
                </c:pt>
                <c:pt idx="146">
                  <c:v>534.77810083846998</c:v>
                </c:pt>
                <c:pt idx="147">
                  <c:v>539.69212095583998</c:v>
                </c:pt>
                <c:pt idx="148">
                  <c:v>544.49678398971002</c:v>
                </c:pt>
                <c:pt idx="149">
                  <c:v>544.58823362237001</c:v>
                </c:pt>
                <c:pt idx="150">
                  <c:v>549.50930333861004</c:v>
                </c:pt>
                <c:pt idx="151">
                  <c:v>554.43491649217003</c:v>
                </c:pt>
                <c:pt idx="152">
                  <c:v>559.35572816086994</c:v>
                </c:pt>
                <c:pt idx="153">
                  <c:v>564.27653983130006</c:v>
                </c:pt>
                <c:pt idx="154">
                  <c:v>569.19735149962003</c:v>
                </c:pt>
                <c:pt idx="155">
                  <c:v>574.10371568864002</c:v>
                </c:pt>
                <c:pt idx="156">
                  <c:v>578.99925844562995</c:v>
                </c:pt>
                <c:pt idx="157">
                  <c:v>583.90199658701999</c:v>
                </c:pt>
                <c:pt idx="158">
                  <c:v>588.87348546483997</c:v>
                </c:pt>
                <c:pt idx="159">
                  <c:v>593.77078118845998</c:v>
                </c:pt>
                <c:pt idx="160">
                  <c:v>593.77267705599002</c:v>
                </c:pt>
                <c:pt idx="161">
                  <c:v>598.67462190977994</c:v>
                </c:pt>
                <c:pt idx="162">
                  <c:v>603.57723601812995</c:v>
                </c:pt>
                <c:pt idx="163">
                  <c:v>608.54738555595998</c:v>
                </c:pt>
                <c:pt idx="164">
                  <c:v>613.43885771439</c:v>
                </c:pt>
                <c:pt idx="165">
                  <c:v>618.34106078295997</c:v>
                </c:pt>
                <c:pt idx="166">
                  <c:v>623.24009991976004</c:v>
                </c:pt>
                <c:pt idx="167">
                  <c:v>623.25125099466004</c:v>
                </c:pt>
                <c:pt idx="168">
                  <c:v>628.21016756306005</c:v>
                </c:pt>
                <c:pt idx="169">
                  <c:v>633.10871727535005</c:v>
                </c:pt>
                <c:pt idx="170">
                  <c:v>638.01104588855003</c:v>
                </c:pt>
                <c:pt idx="171">
                  <c:v>642.94340997216</c:v>
                </c:pt>
                <c:pt idx="172">
                  <c:v>647.86825466638004</c:v>
                </c:pt>
                <c:pt idx="173">
                  <c:v>652.77104064638002</c:v>
                </c:pt>
                <c:pt idx="174">
                  <c:v>657.67023568302</c:v>
                </c:pt>
                <c:pt idx="175">
                  <c:v>662.63549403305001</c:v>
                </c:pt>
                <c:pt idx="176">
                  <c:v>662.64960755924994</c:v>
                </c:pt>
                <c:pt idx="177">
                  <c:v>667.53476416547005</c:v>
                </c:pt>
                <c:pt idx="178">
                  <c:v>672.43403451824997</c:v>
                </c:pt>
                <c:pt idx="179">
                  <c:v>677.39144062518005</c:v>
                </c:pt>
                <c:pt idx="180">
                  <c:v>682.29774468810001</c:v>
                </c:pt>
                <c:pt idx="181">
                  <c:v>686.34842451164002</c:v>
                </c:pt>
                <c:pt idx="182">
                  <c:v>687.21311553582996</c:v>
                </c:pt>
                <c:pt idx="183">
                  <c:v>692.10588872297001</c:v>
                </c:pt>
                <c:pt idx="184">
                  <c:v>692.20127509917995</c:v>
                </c:pt>
                <c:pt idx="185">
                  <c:v>697.11742604143001</c:v>
                </c:pt>
                <c:pt idx="186">
                  <c:v>702.04072990953</c:v>
                </c:pt>
                <c:pt idx="187">
                  <c:v>707.02071151565997</c:v>
                </c:pt>
                <c:pt idx="188">
                  <c:v>711.94683671983</c:v>
                </c:pt>
                <c:pt idx="189">
                  <c:v>716.81217334985001</c:v>
                </c:pt>
                <c:pt idx="190">
                  <c:v>716.86731569852998</c:v>
                </c:pt>
                <c:pt idx="191">
                  <c:v>721.82253700964998</c:v>
                </c:pt>
                <c:pt idx="192">
                  <c:v>726.78171981046</c:v>
                </c:pt>
                <c:pt idx="193">
                  <c:v>731.70826670233998</c:v>
                </c:pt>
                <c:pt idx="194">
                  <c:v>736.63676271412999</c:v>
                </c:pt>
                <c:pt idx="195">
                  <c:v>741.62385696309002</c:v>
                </c:pt>
                <c:pt idx="196">
                  <c:v>746.54576722259003</c:v>
                </c:pt>
                <c:pt idx="197">
                  <c:v>751.45568968406997</c:v>
                </c:pt>
                <c:pt idx="198">
                  <c:v>756.44133237543997</c:v>
                </c:pt>
                <c:pt idx="199">
                  <c:v>761.36566574547999</c:v>
                </c:pt>
                <c:pt idx="200">
                  <c:v>766.28218271373999</c:v>
                </c:pt>
                <c:pt idx="201">
                  <c:v>766.28374599486995</c:v>
                </c:pt>
                <c:pt idx="202">
                  <c:v>771.26108944122996</c:v>
                </c:pt>
                <c:pt idx="203">
                  <c:v>775.79668943312004</c:v>
                </c:pt>
                <c:pt idx="204">
                  <c:v>776.17746668264999</c:v>
                </c:pt>
                <c:pt idx="205">
                  <c:v>776.68363683993005</c:v>
                </c:pt>
                <c:pt idx="206">
                  <c:v>781.14855718752005</c:v>
                </c:pt>
                <c:pt idx="207">
                  <c:v>785.05515068902002</c:v>
                </c:pt>
                <c:pt idx="208">
                  <c:v>786.05711825013998</c:v>
                </c:pt>
                <c:pt idx="209">
                  <c:v>787.20228660762996</c:v>
                </c:pt>
                <c:pt idx="210">
                  <c:v>791.02820875430996</c:v>
                </c:pt>
                <c:pt idx="211">
                  <c:v>793.90634004059996</c:v>
                </c:pt>
                <c:pt idx="212">
                  <c:v>795.94482396668002</c:v>
                </c:pt>
                <c:pt idx="213">
                  <c:v>798.65404164193001</c:v>
                </c:pt>
                <c:pt idx="214">
                  <c:v>800.91567650024001</c:v>
                </c:pt>
                <c:pt idx="215">
                  <c:v>802.61703920753996</c:v>
                </c:pt>
                <c:pt idx="216">
                  <c:v>805.83242910280001</c:v>
                </c:pt>
                <c:pt idx="217">
                  <c:v>810.81098044524003</c:v>
                </c:pt>
                <c:pt idx="218">
                  <c:v>815.72003424033005</c:v>
                </c:pt>
                <c:pt idx="219">
                  <c:v>820.69068813313004</c:v>
                </c:pt>
                <c:pt idx="220">
                  <c:v>825.54445979303</c:v>
                </c:pt>
                <c:pt idx="221">
                  <c:v>825.60029401530005</c:v>
                </c:pt>
                <c:pt idx="222">
                  <c:v>828.92386605424997</c:v>
                </c:pt>
                <c:pt idx="223">
                  <c:v>830.57620664433</c:v>
                </c:pt>
                <c:pt idx="224">
                  <c:v>835.49901388546004</c:v>
                </c:pt>
                <c:pt idx="225">
                  <c:v>838.57631564422002</c:v>
                </c:pt>
                <c:pt idx="226">
                  <c:v>840.42227570957004</c:v>
                </c:pt>
                <c:pt idx="227">
                  <c:v>840.89438962191002</c:v>
                </c:pt>
                <c:pt idx="228">
                  <c:v>845.40974940086005</c:v>
                </c:pt>
                <c:pt idx="229">
                  <c:v>850.34222974206</c:v>
                </c:pt>
                <c:pt idx="230">
                  <c:v>855.25998474954997</c:v>
                </c:pt>
                <c:pt idx="231">
                  <c:v>860.19043341042004</c:v>
                </c:pt>
                <c:pt idx="232">
                  <c:v>865.17841646997999</c:v>
                </c:pt>
                <c:pt idx="233">
                  <c:v>870.10277031585997</c:v>
                </c:pt>
                <c:pt idx="234">
                  <c:v>875.03477062704997</c:v>
                </c:pt>
                <c:pt idx="235">
                  <c:v>879.96692398663004</c:v>
                </c:pt>
                <c:pt idx="236">
                  <c:v>880.67923585797996</c:v>
                </c:pt>
                <c:pt idx="237">
                  <c:v>884.89046355902997</c:v>
                </c:pt>
                <c:pt idx="238">
                  <c:v>885.96785841622</c:v>
                </c:pt>
                <c:pt idx="239">
                  <c:v>889.87314079965995</c:v>
                </c:pt>
                <c:pt idx="240">
                  <c:v>889.87923142245995</c:v>
                </c:pt>
                <c:pt idx="241">
                  <c:v>895.89585393470998</c:v>
                </c:pt>
                <c:pt idx="242">
                  <c:v>901.91308882897999</c:v>
                </c:pt>
                <c:pt idx="243">
                  <c:v>905.45313252559004</c:v>
                </c:pt>
                <c:pt idx="244">
                  <c:v>905.61795581811998</c:v>
                </c:pt>
                <c:pt idx="245">
                  <c:v>908.98735522641005</c:v>
                </c:pt>
                <c:pt idx="246">
                  <c:v>914.01544353817997</c:v>
                </c:pt>
                <c:pt idx="247">
                  <c:v>914.08656943557003</c:v>
                </c:pt>
                <c:pt idx="248">
                  <c:v>917.52682458100003</c:v>
                </c:pt>
                <c:pt idx="249">
                  <c:v>921.02028660360997</c:v>
                </c:pt>
                <c:pt idx="250">
                  <c:v>925.99198431519005</c:v>
                </c:pt>
                <c:pt idx="251">
                  <c:v>930.96504299482001</c:v>
                </c:pt>
                <c:pt idx="252">
                  <c:v>935.93824107385001</c:v>
                </c:pt>
                <c:pt idx="253">
                  <c:v>940.90979938364001</c:v>
                </c:pt>
                <c:pt idx="254">
                  <c:v>945.88312440115999</c:v>
                </c:pt>
                <c:pt idx="255">
                  <c:v>949.87528876885995</c:v>
                </c:pt>
                <c:pt idx="256">
                  <c:v>949.97538098587995</c:v>
                </c:pt>
                <c:pt idx="257">
                  <c:v>954.06795350237996</c:v>
                </c:pt>
                <c:pt idx="258">
                  <c:v>958.99859457955995</c:v>
                </c:pt>
                <c:pt idx="259">
                  <c:v>963.8850710657</c:v>
                </c:pt>
              </c:numCache>
              <c:extLst xmlns:c15="http://schemas.microsoft.com/office/drawing/2012/chart"/>
            </c:numRef>
          </c:xVal>
          <c:yVal>
            <c:numRef>
              <c:f>'WSPL_2D-Model_IST'!$AR$4:$AR$263</c:f>
              <c:extLst xmlns:c15="http://schemas.microsoft.com/office/drawing/2012/chart"/>
            </c:numRef>
          </c:yVal>
          <c:smooth val="1"/>
          <c:extLst xmlns:c15="http://schemas.microsoft.com/office/drawing/2012/chart">
            <c:ext xmlns:c16="http://schemas.microsoft.com/office/drawing/2014/chart" uri="{C3380CC4-5D6E-409C-BE32-E72D297353CC}">
              <c16:uniqueId val="{0000000A-CEBE-4FC3-BD7E-330D4E51933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71359248"/>
        <c:axId val="864217856"/>
      </c:scatterChart>
      <c:valAx>
        <c:axId val="871359248"/>
        <c:scaling>
          <c:orientation val="minMax"/>
          <c:max val="100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de-DE"/>
                  <a:t>Station [m]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864217856"/>
        <c:crosses val="autoZero"/>
        <c:crossBetween val="midCat"/>
      </c:valAx>
      <c:valAx>
        <c:axId val="864217856"/>
        <c:scaling>
          <c:orientation val="minMax"/>
          <c:min val="8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de-DE"/>
                  <a:t>Höhe [m NHN]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0.00" sourceLinked="1"/>
        <c:majorTickMark val="none"/>
        <c:minorTickMark val="none"/>
        <c:tickLblPos val="nextTo"/>
        <c:spPr>
          <a:noFill/>
          <a:ln w="9525" cap="flat" cmpd="sng" algn="ctr">
            <a:gradFill>
              <a:gsLst>
                <a:gs pos="0">
                  <a:schemeClr val="accent1">
                    <a:lumMod val="5000"/>
                    <a:lumOff val="95000"/>
                  </a:schemeClr>
                </a:gs>
                <a:gs pos="74000">
                  <a:schemeClr val="accent1">
                    <a:lumMod val="45000"/>
                    <a:lumOff val="55000"/>
                  </a:schemeClr>
                </a:gs>
                <a:gs pos="83000">
                  <a:schemeClr val="accent1">
                    <a:lumMod val="45000"/>
                    <a:lumOff val="55000"/>
                  </a:schemeClr>
                </a:gs>
                <a:gs pos="100000">
                  <a:schemeClr val="accent1">
                    <a:lumMod val="30000"/>
                    <a:lumOff val="70000"/>
                  </a:schemeClr>
                </a:gs>
              </a:gsLst>
              <a:lin ang="5400000" scaled="1"/>
            </a:gra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871359248"/>
        <c:crosses val="autoZero"/>
        <c:crossBetween val="midCat"/>
        <c:majorUnit val="0.5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11245865490628446"/>
          <c:y val="9.8284576776081128E-2"/>
          <c:w val="0.84927310767521202"/>
          <c:h val="0.16257132838152319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de-DE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/>
      </a:pPr>
      <a:endParaRPr lang="de-DE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de-DE" sz="1200"/>
              <a:t>Ergebnisse 2D-Simulation</a:t>
            </a:r>
            <a:r>
              <a:rPr lang="de-DE" sz="1200" baseline="0"/>
              <a:t> Plan-Zustand</a:t>
            </a:r>
            <a:endParaRPr lang="de-DE" sz="1200"/>
          </a:p>
        </c:rich>
      </c:tx>
      <c:layout>
        <c:manualLayout>
          <c:xMode val="edge"/>
          <c:yMode val="edge"/>
          <c:x val="0.30997438991570375"/>
          <c:y val="1.904771185779994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de-DE"/>
        </a:p>
      </c:txPr>
    </c:title>
    <c:autoTitleDeleted val="0"/>
    <c:plotArea>
      <c:layout>
        <c:manualLayout>
          <c:layoutTarget val="inner"/>
          <c:xMode val="edge"/>
          <c:yMode val="edge"/>
          <c:x val="0.11099045915842659"/>
          <c:y val="0.21437965888893382"/>
          <c:w val="0.85566885726935726"/>
          <c:h val="0.64276154768988436"/>
        </c:manualLayout>
      </c:layout>
      <c:scatterChart>
        <c:scatterStyle val="smoothMarker"/>
        <c:varyColors val="0"/>
        <c:ser>
          <c:idx val="6"/>
          <c:order val="0"/>
          <c:tx>
            <c:v>Sohlhöhe</c:v>
          </c:tx>
          <c:spPr>
            <a:ln w="12700" cap="rnd">
              <a:solidFill>
                <a:schemeClr val="accent4">
                  <a:lumMod val="5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'WSPL_2D-Model_PLAN'!$L$4:$L$1551</c:f>
              <c:numCache>
                <c:formatCode>0.00</c:formatCode>
                <c:ptCount val="1548"/>
                <c:pt idx="0">
                  <c:v>0</c:v>
                </c:pt>
                <c:pt idx="1">
                  <c:v>0.59995932580989997</c:v>
                </c:pt>
                <c:pt idx="2">
                  <c:v>3.6327394664624002</c:v>
                </c:pt>
                <c:pt idx="3">
                  <c:v>5.8718930800777001</c:v>
                </c:pt>
                <c:pt idx="4">
                  <c:v>8.5565360961621</c:v>
                </c:pt>
                <c:pt idx="5">
                  <c:v>12.00899669963</c:v>
                </c:pt>
                <c:pt idx="6">
                  <c:v>13.43143552611</c:v>
                </c:pt>
                <c:pt idx="7">
                  <c:v>17.749447076585</c:v>
                </c:pt>
                <c:pt idx="8">
                  <c:v>19.999946878816001</c:v>
                </c:pt>
                <c:pt idx="9">
                  <c:v>21.740415307503</c:v>
                </c:pt>
                <c:pt idx="10">
                  <c:v>24.617915376092999</c:v>
                </c:pt>
                <c:pt idx="11">
                  <c:v>26.88633858032</c:v>
                </c:pt>
                <c:pt idx="12">
                  <c:v>29.011627438798001</c:v>
                </c:pt>
                <c:pt idx="13">
                  <c:v>29.244278795930001</c:v>
                </c:pt>
                <c:pt idx="14">
                  <c:v>31.136718763800999</c:v>
                </c:pt>
                <c:pt idx="15">
                  <c:v>31.311522488436999</c:v>
                </c:pt>
                <c:pt idx="16">
                  <c:v>33.124779103621997</c:v>
                </c:pt>
                <c:pt idx="17">
                  <c:v>33.262327046997001</c:v>
                </c:pt>
                <c:pt idx="18">
                  <c:v>34.717426711564997</c:v>
                </c:pt>
                <c:pt idx="19">
                  <c:v>35.389553014957997</c:v>
                </c:pt>
                <c:pt idx="20">
                  <c:v>36.121831747179002</c:v>
                </c:pt>
                <c:pt idx="21">
                  <c:v>37.369384564880001</c:v>
                </c:pt>
                <c:pt idx="22">
                  <c:v>37.523072089027998</c:v>
                </c:pt>
                <c:pt idx="23">
                  <c:v>38.490842494938001</c:v>
                </c:pt>
                <c:pt idx="24">
                  <c:v>39.517127856122002</c:v>
                </c:pt>
                <c:pt idx="25">
                  <c:v>39.645469944547003</c:v>
                </c:pt>
                <c:pt idx="26">
                  <c:v>40.475567247320001</c:v>
                </c:pt>
                <c:pt idx="27">
                  <c:v>41.374702066337001</c:v>
                </c:pt>
                <c:pt idx="28">
                  <c:v>41.765097391375001</c:v>
                </c:pt>
                <c:pt idx="29">
                  <c:v>42.217786703126002</c:v>
                </c:pt>
                <c:pt idx="30">
                  <c:v>43.007606351692999</c:v>
                </c:pt>
                <c:pt idx="31">
                  <c:v>43.746461637644998</c:v>
                </c:pt>
                <c:pt idx="32">
                  <c:v>43.889532959569003</c:v>
                </c:pt>
                <c:pt idx="33">
                  <c:v>44.436165143361997</c:v>
                </c:pt>
                <c:pt idx="34">
                  <c:v>44.946097052474997</c:v>
                </c:pt>
                <c:pt idx="35">
                  <c:v>45.078052159857002</c:v>
                </c:pt>
                <c:pt idx="36">
                  <c:v>45.673008565163002</c:v>
                </c:pt>
                <c:pt idx="37">
                  <c:v>46.002296206227001</c:v>
                </c:pt>
                <c:pt idx="38">
                  <c:v>46.222115883489998</c:v>
                </c:pt>
                <c:pt idx="39">
                  <c:v>46.728572177507999</c:v>
                </c:pt>
                <c:pt idx="40">
                  <c:v>47.060257448919998</c:v>
                </c:pt>
                <c:pt idx="41">
                  <c:v>47.196032560592002</c:v>
                </c:pt>
                <c:pt idx="42">
                  <c:v>47.628037345564998</c:v>
                </c:pt>
                <c:pt idx="43">
                  <c:v>48.028041756264003</c:v>
                </c:pt>
                <c:pt idx="44">
                  <c:v>48.114059461282999</c:v>
                </c:pt>
                <c:pt idx="45">
                  <c:v>48.399467870191003</c:v>
                </c:pt>
                <c:pt idx="46">
                  <c:v>48.745783883378998</c:v>
                </c:pt>
                <c:pt idx="47">
                  <c:v>49.070613289280999</c:v>
                </c:pt>
                <c:pt idx="48">
                  <c:v>49.167678590243</c:v>
                </c:pt>
                <c:pt idx="49">
                  <c:v>49.378558893463001</c:v>
                </c:pt>
                <c:pt idx="50">
                  <c:v>49.677133038397002</c:v>
                </c:pt>
                <c:pt idx="51">
                  <c:v>49.974344187024997</c:v>
                </c:pt>
                <c:pt idx="52">
                  <c:v>50.223004599306996</c:v>
                </c:pt>
                <c:pt idx="53">
                  <c:v>50.277984175343001</c:v>
                </c:pt>
                <c:pt idx="54">
                  <c:v>50.595692857837001</c:v>
                </c:pt>
                <c:pt idx="55">
                  <c:v>50.935051357790002</c:v>
                </c:pt>
                <c:pt idx="56">
                  <c:v>51.303669693487002</c:v>
                </c:pt>
                <c:pt idx="57">
                  <c:v>51.513109185037997</c:v>
                </c:pt>
                <c:pt idx="58">
                  <c:v>51.709245594263997</c:v>
                </c:pt>
                <c:pt idx="59">
                  <c:v>52.157645130626001</c:v>
                </c:pt>
                <c:pt idx="60">
                  <c:v>52.646931966525997</c:v>
                </c:pt>
                <c:pt idx="61">
                  <c:v>52.796205074405002</c:v>
                </c:pt>
                <c:pt idx="62">
                  <c:v>53.173188236145002</c:v>
                </c:pt>
                <c:pt idx="63">
                  <c:v>53.732711827034002</c:v>
                </c:pt>
                <c:pt idx="64">
                  <c:v>54.081664616523</c:v>
                </c:pt>
                <c:pt idx="65">
                  <c:v>54.322226523685998</c:v>
                </c:pt>
                <c:pt idx="66">
                  <c:v>54.939058844144</c:v>
                </c:pt>
                <c:pt idx="67">
                  <c:v>55.367715942433001</c:v>
                </c:pt>
                <c:pt idx="68">
                  <c:v>55.581300675480001</c:v>
                </c:pt>
                <c:pt idx="69">
                  <c:v>56.247963956355001</c:v>
                </c:pt>
                <c:pt idx="70">
                  <c:v>56.651639138470998</c:v>
                </c:pt>
                <c:pt idx="71">
                  <c:v>56.938892417245</c:v>
                </c:pt>
                <c:pt idx="72">
                  <c:v>57.653176305803001</c:v>
                </c:pt>
                <c:pt idx="73">
                  <c:v>57.936582218024</c:v>
                </c:pt>
                <c:pt idx="74">
                  <c:v>58.388657252575001</c:v>
                </c:pt>
                <c:pt idx="75">
                  <c:v>59.142337879538999</c:v>
                </c:pt>
                <c:pt idx="76">
                  <c:v>59.227281785080997</c:v>
                </c:pt>
                <c:pt idx="77">
                  <c:v>59.910640564369999</c:v>
                </c:pt>
                <c:pt idx="78">
                  <c:v>60.516534056490997</c:v>
                </c:pt>
                <c:pt idx="79">
                  <c:v>60.689612453652003</c:v>
                </c:pt>
                <c:pt idx="80">
                  <c:v>61.475093908780998</c:v>
                </c:pt>
                <c:pt idx="81">
                  <c:v>61.804279029416001</c:v>
                </c:pt>
                <c:pt idx="82">
                  <c:v>62.262865102296999</c:v>
                </c:pt>
                <c:pt idx="83">
                  <c:v>63.047793444343</c:v>
                </c:pt>
                <c:pt idx="84">
                  <c:v>63.091831223833999</c:v>
                </c:pt>
                <c:pt idx="85">
                  <c:v>63.820876250216003</c:v>
                </c:pt>
                <c:pt idx="86">
                  <c:v>64.372884258439996</c:v>
                </c:pt>
                <c:pt idx="87">
                  <c:v>64.572102857755993</c:v>
                </c:pt>
                <c:pt idx="88">
                  <c:v>65.291438655560995</c:v>
                </c:pt>
                <c:pt idx="89">
                  <c:v>65.658375897122994</c:v>
                </c:pt>
                <c:pt idx="90">
                  <c:v>65.968831354130003</c:v>
                </c:pt>
                <c:pt idx="91">
                  <c:v>66.594216018283007</c:v>
                </c:pt>
                <c:pt idx="92">
                  <c:v>66.942725235462007</c:v>
                </c:pt>
                <c:pt idx="93">
                  <c:v>67.157519704116993</c:v>
                </c:pt>
                <c:pt idx="94">
                  <c:v>67.648666940723004</c:v>
                </c:pt>
                <c:pt idx="95">
                  <c:v>68.060990856857998</c:v>
                </c:pt>
                <c:pt idx="96">
                  <c:v>68.229217689360993</c:v>
                </c:pt>
                <c:pt idx="97">
                  <c:v>68.401448760606002</c:v>
                </c:pt>
                <c:pt idx="98">
                  <c:v>68.680414969620998</c:v>
                </c:pt>
                <c:pt idx="99">
                  <c:v>68.908275592311</c:v>
                </c:pt>
                <c:pt idx="100">
                  <c:v>69.095415499032001</c:v>
                </c:pt>
                <c:pt idx="101">
                  <c:v>69.252184890419997</c:v>
                </c:pt>
                <c:pt idx="102">
                  <c:v>69.388842258775995</c:v>
                </c:pt>
                <c:pt idx="103">
                  <c:v>69.512903404537994</c:v>
                </c:pt>
                <c:pt idx="104">
                  <c:v>69.515503430878994</c:v>
                </c:pt>
                <c:pt idx="105">
                  <c:v>69.643254453173995</c:v>
                </c:pt>
                <c:pt idx="106">
                  <c:v>69.787538676660006</c:v>
                </c:pt>
                <c:pt idx="107">
                  <c:v>69.964987398111006</c:v>
                </c:pt>
                <c:pt idx="108">
                  <c:v>70.192320691929993</c:v>
                </c:pt>
                <c:pt idx="109">
                  <c:v>70.486293006093007</c:v>
                </c:pt>
                <c:pt idx="110">
                  <c:v>70.754681194113999</c:v>
                </c:pt>
                <c:pt idx="111">
                  <c:v>70.863659499600999</c:v>
                </c:pt>
                <c:pt idx="112">
                  <c:v>71.341165618177001</c:v>
                </c:pt>
                <c:pt idx="113">
                  <c:v>71.935546718923007</c:v>
                </c:pt>
                <c:pt idx="114">
                  <c:v>71.989293911073005</c:v>
                </c:pt>
                <c:pt idx="115">
                  <c:v>72.656591701509001</c:v>
                </c:pt>
                <c:pt idx="116">
                  <c:v>73.220726676305006</c:v>
                </c:pt>
                <c:pt idx="117">
                  <c:v>73.486330793679997</c:v>
                </c:pt>
                <c:pt idx="118">
                  <c:v>74.399856755759998</c:v>
                </c:pt>
                <c:pt idx="119">
                  <c:v>74.459655847215998</c:v>
                </c:pt>
                <c:pt idx="120">
                  <c:v>75.372267505031999</c:v>
                </c:pt>
                <c:pt idx="121">
                  <c:v>75.694206008815001</c:v>
                </c:pt>
                <c:pt idx="122">
                  <c:v>76.378669764684005</c:v>
                </c:pt>
                <c:pt idx="123">
                  <c:v>76.931495881561005</c:v>
                </c:pt>
                <c:pt idx="124">
                  <c:v>77.394183805818997</c:v>
                </c:pt>
                <c:pt idx="125">
                  <c:v>78.165876301995993</c:v>
                </c:pt>
                <c:pt idx="126">
                  <c:v>78.393950761162998</c:v>
                </c:pt>
                <c:pt idx="127">
                  <c:v>79.353144992658002</c:v>
                </c:pt>
                <c:pt idx="128">
                  <c:v>79.405920485148997</c:v>
                </c:pt>
                <c:pt idx="129">
                  <c:v>80.252896736270998</c:v>
                </c:pt>
                <c:pt idx="130">
                  <c:v>81.069802524870994</c:v>
                </c:pt>
                <c:pt idx="131">
                  <c:v>81.098101924424995</c:v>
                </c:pt>
                <c:pt idx="132">
                  <c:v>81.899928119281</c:v>
                </c:pt>
                <c:pt idx="133">
                  <c:v>82.670071861674998</c:v>
                </c:pt>
                <c:pt idx="134">
                  <c:v>82.734810465909007</c:v>
                </c:pt>
                <c:pt idx="135">
                  <c:v>83.420871066933998</c:v>
                </c:pt>
                <c:pt idx="136">
                  <c:v>84.165337338499</c:v>
                </c:pt>
                <c:pt idx="137">
                  <c:v>84.398485371006998</c:v>
                </c:pt>
                <c:pt idx="138">
                  <c:v>84.917078712920002</c:v>
                </c:pt>
                <c:pt idx="139">
                  <c:v>85.690116848770998</c:v>
                </c:pt>
                <c:pt idx="140">
                  <c:v>86.063878052405997</c:v>
                </c:pt>
                <c:pt idx="141">
                  <c:v>86.496659750096995</c:v>
                </c:pt>
                <c:pt idx="142">
                  <c:v>87.340771720625</c:v>
                </c:pt>
                <c:pt idx="143">
                  <c:v>87.729845253215998</c:v>
                </c:pt>
                <c:pt idx="144">
                  <c:v>88.224062632683001</c:v>
                </c:pt>
                <c:pt idx="145">
                  <c:v>89.147723543550001</c:v>
                </c:pt>
                <c:pt idx="146">
                  <c:v>89.401604451915006</c:v>
                </c:pt>
                <c:pt idx="147">
                  <c:v>90.112597812063001</c:v>
                </c:pt>
                <c:pt idx="148">
                  <c:v>91.069306161954003</c:v>
                </c:pt>
                <c:pt idx="149">
                  <c:v>91.119241591955998</c:v>
                </c:pt>
                <c:pt idx="150">
                  <c:v>92.167974438352999</c:v>
                </c:pt>
                <c:pt idx="151">
                  <c:v>92.737463551877994</c:v>
                </c:pt>
                <c:pt idx="152">
                  <c:v>93.258921229885004</c:v>
                </c:pt>
                <c:pt idx="153">
                  <c:v>94.388825302531998</c:v>
                </c:pt>
                <c:pt idx="154">
                  <c:v>94.400852716629998</c:v>
                </c:pt>
                <c:pt idx="155">
                  <c:v>95.541319516011001</c:v>
                </c:pt>
                <c:pt idx="156">
                  <c:v>96.062426388453005</c:v>
                </c:pt>
                <c:pt idx="157">
                  <c:v>96.696557232301998</c:v>
                </c:pt>
                <c:pt idx="158">
                  <c:v>97.724101426299001</c:v>
                </c:pt>
                <c:pt idx="159">
                  <c:v>97.834551948417001</c:v>
                </c:pt>
                <c:pt idx="160">
                  <c:v>98.935287196914999</c:v>
                </c:pt>
                <c:pt idx="161">
                  <c:v>99.386374063850994</c:v>
                </c:pt>
                <c:pt idx="162">
                  <c:v>99.978829798560994</c:v>
                </c:pt>
                <c:pt idx="163">
                  <c:v>100.94548210332999</c:v>
                </c:pt>
                <c:pt idx="164">
                  <c:v>101.0460979873</c:v>
                </c:pt>
                <c:pt idx="165">
                  <c:v>101.81603765278</c:v>
                </c:pt>
                <c:pt idx="166">
                  <c:v>102.57836924126001</c:v>
                </c:pt>
                <c:pt idx="167">
                  <c:v>102.710491453</c:v>
                </c:pt>
                <c:pt idx="168">
                  <c:v>103.24572205624</c:v>
                </c:pt>
                <c:pt idx="169">
                  <c:v>103.83764064367</c:v>
                </c:pt>
                <c:pt idx="170">
                  <c:v>104.37350447954</c:v>
                </c:pt>
                <c:pt idx="171">
                  <c:v>104.37455090800999</c:v>
                </c:pt>
                <c:pt idx="172">
                  <c:v>104.87208047474</c:v>
                </c:pt>
                <c:pt idx="173">
                  <c:v>105.35105470115001</c:v>
                </c:pt>
                <c:pt idx="174">
                  <c:v>105.56543220615001</c:v>
                </c:pt>
                <c:pt idx="175">
                  <c:v>105.82678941974</c:v>
                </c:pt>
                <c:pt idx="176">
                  <c:v>106.31449026494001</c:v>
                </c:pt>
                <c:pt idx="177">
                  <c:v>106.75759037124</c:v>
                </c:pt>
                <c:pt idx="178">
                  <c:v>106.82560322027</c:v>
                </c:pt>
                <c:pt idx="179">
                  <c:v>107.35893903055999</c:v>
                </c:pt>
                <c:pt idx="180">
                  <c:v>107.9101964149</c:v>
                </c:pt>
                <c:pt idx="181">
                  <c:v>107.94522695945</c:v>
                </c:pt>
                <c:pt idx="182">
                  <c:v>108.47511558834999</c:v>
                </c:pt>
                <c:pt idx="183">
                  <c:v>109.04950119243</c:v>
                </c:pt>
                <c:pt idx="184">
                  <c:v>109.13621796113</c:v>
                </c:pt>
                <c:pt idx="185">
                  <c:v>109.62924720372</c:v>
                </c:pt>
                <c:pt idx="186">
                  <c:v>110.21036618015999</c:v>
                </c:pt>
                <c:pt idx="187">
                  <c:v>110.32873627239999</c:v>
                </c:pt>
                <c:pt idx="188">
                  <c:v>110.789025412</c:v>
                </c:pt>
                <c:pt idx="189">
                  <c:v>111.36126234161</c:v>
                </c:pt>
                <c:pt idx="190">
                  <c:v>111.51974467314</c:v>
                </c:pt>
                <c:pt idx="191">
                  <c:v>111.92185314808</c:v>
                </c:pt>
                <c:pt idx="192">
                  <c:v>112.46507938275001</c:v>
                </c:pt>
                <c:pt idx="193">
                  <c:v>112.71343373913</c:v>
                </c:pt>
                <c:pt idx="194">
                  <c:v>112.98507247089</c:v>
                </c:pt>
                <c:pt idx="195">
                  <c:v>113.47584518732</c:v>
                </c:pt>
                <c:pt idx="196">
                  <c:v>113.90190840919</c:v>
                </c:pt>
                <c:pt idx="197">
                  <c:v>113.93131573721</c:v>
                </c:pt>
                <c:pt idx="198">
                  <c:v>114.3453265878</c:v>
                </c:pt>
                <c:pt idx="199">
                  <c:v>114.71165975513</c:v>
                </c:pt>
                <c:pt idx="200">
                  <c:v>115.02622506873</c:v>
                </c:pt>
                <c:pt idx="201">
                  <c:v>115.09601541633999</c:v>
                </c:pt>
                <c:pt idx="202">
                  <c:v>115.29360912204</c:v>
                </c:pt>
                <c:pt idx="203">
                  <c:v>115.52057247389</c:v>
                </c:pt>
                <c:pt idx="204">
                  <c:v>115.71387528466001</c:v>
                </c:pt>
                <c:pt idx="205">
                  <c:v>115.71417703829</c:v>
                </c:pt>
                <c:pt idx="206">
                  <c:v>115.88027425638001</c:v>
                </c:pt>
                <c:pt idx="207">
                  <c:v>116.02651761308</c:v>
                </c:pt>
                <c:pt idx="208">
                  <c:v>116.15933932078001</c:v>
                </c:pt>
                <c:pt idx="209">
                  <c:v>116.28396930151</c:v>
                </c:pt>
                <c:pt idx="210">
                  <c:v>116.285456311</c:v>
                </c:pt>
                <c:pt idx="211">
                  <c:v>116.41506802009</c:v>
                </c:pt>
                <c:pt idx="212">
                  <c:v>116.57238034127001</c:v>
                </c:pt>
                <c:pt idx="213">
                  <c:v>116.78518557666</c:v>
                </c:pt>
                <c:pt idx="214">
                  <c:v>117.08133051608</c:v>
                </c:pt>
                <c:pt idx="215">
                  <c:v>117.48866737754</c:v>
                </c:pt>
                <c:pt idx="216">
                  <c:v>118.03503940637</c:v>
                </c:pt>
                <c:pt idx="217">
                  <c:v>118.48933898029</c:v>
                </c:pt>
                <c:pt idx="218">
                  <c:v>118.74828119895</c:v>
                </c:pt>
                <c:pt idx="219">
                  <c:v>119.65622143536</c:v>
                </c:pt>
                <c:pt idx="220">
                  <c:v>120.69140269165</c:v>
                </c:pt>
                <c:pt idx="221">
                  <c:v>120.78087760181999</c:v>
                </c:pt>
                <c:pt idx="222">
                  <c:v>122.12158454988</c:v>
                </c:pt>
                <c:pt idx="223">
                  <c:v>122.89861857978001</c:v>
                </c:pt>
                <c:pt idx="224">
                  <c:v>123.67395028420999</c:v>
                </c:pt>
                <c:pt idx="225">
                  <c:v>125.10199217195</c:v>
                </c:pt>
                <c:pt idx="226">
                  <c:v>125.43662834454</c:v>
                </c:pt>
                <c:pt idx="227">
                  <c:v>127.30196780236</c:v>
                </c:pt>
                <c:pt idx="228">
                  <c:v>127.41179689377</c:v>
                </c:pt>
                <c:pt idx="229">
                  <c:v>129.50902832499</c:v>
                </c:pt>
                <c:pt idx="230">
                  <c:v>129.60539764599</c:v>
                </c:pt>
                <c:pt idx="231">
                  <c:v>131.71069250405</c:v>
                </c:pt>
                <c:pt idx="232">
                  <c:v>132.02720501152001</c:v>
                </c:pt>
                <c:pt idx="233">
                  <c:v>133.91521865518001</c:v>
                </c:pt>
                <c:pt idx="234">
                  <c:v>134.6907533415</c:v>
                </c:pt>
                <c:pt idx="235">
                  <c:v>136.11831157016999</c:v>
                </c:pt>
                <c:pt idx="236">
                  <c:v>137.59847031411999</c:v>
                </c:pt>
                <c:pt idx="237">
                  <c:v>139.14587576003001</c:v>
                </c:pt>
                <c:pt idx="238">
                  <c:v>140.69298333985</c:v>
                </c:pt>
                <c:pt idx="239">
                  <c:v>142.17536623870001</c:v>
                </c:pt>
                <c:pt idx="240">
                  <c:v>143.89686537668001</c:v>
                </c:pt>
                <c:pt idx="241">
                  <c:v>145.19979951149</c:v>
                </c:pt>
                <c:pt idx="242">
                  <c:v>147.12931682483</c:v>
                </c:pt>
                <c:pt idx="243">
                  <c:v>148.22975638161</c:v>
                </c:pt>
                <c:pt idx="244">
                  <c:v>150.30767561457</c:v>
                </c:pt>
                <c:pt idx="245">
                  <c:v>151.25708490631999</c:v>
                </c:pt>
                <c:pt idx="246">
                  <c:v>153.34836041693001</c:v>
                </c:pt>
                <c:pt idx="247">
                  <c:v>154.28660470724</c:v>
                </c:pt>
                <c:pt idx="248">
                  <c:v>156.16763485449999</c:v>
                </c:pt>
                <c:pt idx="249">
                  <c:v>157.31282551430999</c:v>
                </c:pt>
                <c:pt idx="250">
                  <c:v>158.68252954828</c:v>
                </c:pt>
                <c:pt idx="251">
                  <c:v>160.34038382047001</c:v>
                </c:pt>
                <c:pt idx="252">
                  <c:v>160.83231795501999</c:v>
                </c:pt>
                <c:pt idx="253">
                  <c:v>162.63806564391999</c:v>
                </c:pt>
                <c:pt idx="254">
                  <c:v>163.3676042463</c:v>
                </c:pt>
                <c:pt idx="255">
                  <c:v>164.14063817229001</c:v>
                </c:pt>
                <c:pt idx="256">
                  <c:v>165.38028134605</c:v>
                </c:pt>
                <c:pt idx="257">
                  <c:v>166.39347908043999</c:v>
                </c:pt>
                <c:pt idx="258">
                  <c:v>166.39610947999</c:v>
                </c:pt>
                <c:pt idx="259">
                  <c:v>166.88765928040999</c:v>
                </c:pt>
                <c:pt idx="260">
                  <c:v>167.22532032433</c:v>
                </c:pt>
                <c:pt idx="261">
                  <c:v>167.41153946804999</c:v>
                </c:pt>
                <c:pt idx="262">
                  <c:v>167.89811675511999</c:v>
                </c:pt>
                <c:pt idx="263">
                  <c:v>167.90218135270001</c:v>
                </c:pt>
                <c:pt idx="264">
                  <c:v>168.43066976763001</c:v>
                </c:pt>
                <c:pt idx="265">
                  <c:v>168.45717161495</c:v>
                </c:pt>
                <c:pt idx="266">
                  <c:v>168.91500609478999</c:v>
                </c:pt>
                <c:pt idx="267">
                  <c:v>168.92178671521</c:v>
                </c:pt>
                <c:pt idx="268">
                  <c:v>169.28992789654001</c:v>
                </c:pt>
                <c:pt idx="269">
                  <c:v>169.44915362136999</c:v>
                </c:pt>
                <c:pt idx="270">
                  <c:v>169.59382408816001</c:v>
                </c:pt>
                <c:pt idx="271">
                  <c:v>169.83858819789</c:v>
                </c:pt>
                <c:pt idx="272">
                  <c:v>169.93078944479001</c:v>
                </c:pt>
                <c:pt idx="273">
                  <c:v>170.03611612959</c:v>
                </c:pt>
                <c:pt idx="274">
                  <c:v>170.19829289008001</c:v>
                </c:pt>
                <c:pt idx="275">
                  <c:v>170.33696605143001</c:v>
                </c:pt>
                <c:pt idx="276">
                  <c:v>170.46138832132999</c:v>
                </c:pt>
                <c:pt idx="277">
                  <c:v>170.46391721307</c:v>
                </c:pt>
                <c:pt idx="278">
                  <c:v>170.59182546064</c:v>
                </c:pt>
                <c:pt idx="279">
                  <c:v>170.73718580566</c:v>
                </c:pt>
                <c:pt idx="280">
                  <c:v>170.91745964999001</c:v>
                </c:pt>
                <c:pt idx="281">
                  <c:v>171.03469787322999</c:v>
                </c:pt>
                <c:pt idx="282">
                  <c:v>171.15011652708</c:v>
                </c:pt>
                <c:pt idx="283">
                  <c:v>171.45262891799999</c:v>
                </c:pt>
                <c:pt idx="284">
                  <c:v>171.67404013346001</c:v>
                </c:pt>
                <c:pt idx="285">
                  <c:v>171.84246922060001</c:v>
                </c:pt>
                <c:pt idx="286">
                  <c:v>172.25066997719</c:v>
                </c:pt>
                <c:pt idx="287">
                  <c:v>172.3371089021</c:v>
                </c:pt>
                <c:pt idx="288">
                  <c:v>172.88917129084001</c:v>
                </c:pt>
                <c:pt idx="289">
                  <c:v>172.95401849709</c:v>
                </c:pt>
                <c:pt idx="290">
                  <c:v>173.45625431876999</c:v>
                </c:pt>
                <c:pt idx="291">
                  <c:v>173.71095789794001</c:v>
                </c:pt>
                <c:pt idx="292">
                  <c:v>174.10172955036001</c:v>
                </c:pt>
                <c:pt idx="293">
                  <c:v>174.63033939537999</c:v>
                </c:pt>
                <c:pt idx="294">
                  <c:v>174.65245865102</c:v>
                </c:pt>
                <c:pt idx="295">
                  <c:v>175.31279401565999</c:v>
                </c:pt>
                <c:pt idx="296">
                  <c:v>175.74800020287</c:v>
                </c:pt>
                <c:pt idx="297">
                  <c:v>175.86978033567999</c:v>
                </c:pt>
                <c:pt idx="298">
                  <c:v>176.53017555739001</c:v>
                </c:pt>
                <c:pt idx="299">
                  <c:v>177.11592451638001</c:v>
                </c:pt>
                <c:pt idx="300">
                  <c:v>177.57673682792</c:v>
                </c:pt>
                <c:pt idx="301">
                  <c:v>178.75309174860001</c:v>
                </c:pt>
                <c:pt idx="302">
                  <c:v>178.79913630984001</c:v>
                </c:pt>
                <c:pt idx="303">
                  <c:v>179.87192873980999</c:v>
                </c:pt>
                <c:pt idx="304">
                  <c:v>180.87088503473001</c:v>
                </c:pt>
                <c:pt idx="305">
                  <c:v>180.97964250095001</c:v>
                </c:pt>
                <c:pt idx="306">
                  <c:v>182.07792833105</c:v>
                </c:pt>
                <c:pt idx="307">
                  <c:v>183.20008935708</c:v>
                </c:pt>
                <c:pt idx="308">
                  <c:v>183.40865919340999</c:v>
                </c:pt>
                <c:pt idx="309">
                  <c:v>184.32162408836999</c:v>
                </c:pt>
                <c:pt idx="310">
                  <c:v>185.43312544874999</c:v>
                </c:pt>
                <c:pt idx="311">
                  <c:v>186.46748471245999</c:v>
                </c:pt>
                <c:pt idx="312">
                  <c:v>186.49170333153</c:v>
                </c:pt>
                <c:pt idx="313">
                  <c:v>187.65178796498</c:v>
                </c:pt>
                <c:pt idx="314">
                  <c:v>188.75823105116001</c:v>
                </c:pt>
                <c:pt idx="315">
                  <c:v>189.88113419497</c:v>
                </c:pt>
                <c:pt idx="316">
                  <c:v>190.16503258961001</c:v>
                </c:pt>
                <c:pt idx="317">
                  <c:v>190.97691818224999</c:v>
                </c:pt>
                <c:pt idx="318">
                  <c:v>192.10326300944999</c:v>
                </c:pt>
                <c:pt idx="319">
                  <c:v>193.21165146562001</c:v>
                </c:pt>
                <c:pt idx="320">
                  <c:v>194.32669488018999</c:v>
                </c:pt>
                <c:pt idx="321">
                  <c:v>194.32976806137</c:v>
                </c:pt>
                <c:pt idx="322">
                  <c:v>196.03265290419</c:v>
                </c:pt>
                <c:pt idx="323">
                  <c:v>197.74957068357</c:v>
                </c:pt>
                <c:pt idx="324">
                  <c:v>198.84487670537001</c:v>
                </c:pt>
                <c:pt idx="325">
                  <c:v>199.45664179593001</c:v>
                </c:pt>
                <c:pt idx="326">
                  <c:v>201.17713127767999</c:v>
                </c:pt>
                <c:pt idx="327">
                  <c:v>202.87014494076001</c:v>
                </c:pt>
                <c:pt idx="328">
                  <c:v>203.56656852863</c:v>
                </c:pt>
                <c:pt idx="329">
                  <c:v>204.59712040734999</c:v>
                </c:pt>
                <c:pt idx="330">
                  <c:v>206.30619237027</c:v>
                </c:pt>
                <c:pt idx="331">
                  <c:v>208.01709489934001</c:v>
                </c:pt>
                <c:pt idx="332">
                  <c:v>208.35123430375</c:v>
                </c:pt>
                <c:pt idx="333">
                  <c:v>209.72082994815</c:v>
                </c:pt>
                <c:pt idx="334">
                  <c:v>211.43633026194999</c:v>
                </c:pt>
                <c:pt idx="335">
                  <c:v>213.05779325603999</c:v>
                </c:pt>
                <c:pt idx="336">
                  <c:v>213.07613961106</c:v>
                </c:pt>
                <c:pt idx="337">
                  <c:v>214.86237523486</c:v>
                </c:pt>
                <c:pt idx="338">
                  <c:v>216.52725529532</c:v>
                </c:pt>
                <c:pt idx="339">
                  <c:v>217.55067069175001</c:v>
                </c:pt>
                <c:pt idx="340">
                  <c:v>218.28446233861001</c:v>
                </c:pt>
                <c:pt idx="341">
                  <c:v>220.00520370059999</c:v>
                </c:pt>
                <c:pt idx="342">
                  <c:v>221.70451344444001</c:v>
                </c:pt>
                <c:pt idx="343">
                  <c:v>221.70486981405</c:v>
                </c:pt>
                <c:pt idx="344">
                  <c:v>223.4396071585</c:v>
                </c:pt>
                <c:pt idx="345">
                  <c:v>225.13772587474</c:v>
                </c:pt>
                <c:pt idx="346">
                  <c:v>225.44016967985999</c:v>
                </c:pt>
                <c:pt idx="347">
                  <c:v>226.8313180669</c:v>
                </c:pt>
                <c:pt idx="348">
                  <c:v>228.57077753710001</c:v>
                </c:pt>
                <c:pt idx="349">
                  <c:v>228.78847005308</c:v>
                </c:pt>
                <c:pt idx="350">
                  <c:v>230.32904233363001</c:v>
                </c:pt>
                <c:pt idx="351">
                  <c:v>231.79744872446</c:v>
                </c:pt>
                <c:pt idx="352">
                  <c:v>231.99993698149001</c:v>
                </c:pt>
                <c:pt idx="353">
                  <c:v>233.81522491125</c:v>
                </c:pt>
                <c:pt idx="354">
                  <c:v>234.50196655784001</c:v>
                </c:pt>
                <c:pt idx="355">
                  <c:v>235.43344807412001</c:v>
                </c:pt>
                <c:pt idx="356">
                  <c:v>236.92304225919</c:v>
                </c:pt>
                <c:pt idx="357">
                  <c:v>237.26446661970999</c:v>
                </c:pt>
                <c:pt idx="358">
                  <c:v>238.86140357145999</c:v>
                </c:pt>
                <c:pt idx="359">
                  <c:v>239.06786979093999</c:v>
                </c:pt>
                <c:pt idx="360">
                  <c:v>239.56404828369</c:v>
                </c:pt>
                <c:pt idx="361">
                  <c:v>240.20507642937</c:v>
                </c:pt>
                <c:pt idx="362">
                  <c:v>240.91331523015</c:v>
                </c:pt>
                <c:pt idx="363">
                  <c:v>240.93089677892999</c:v>
                </c:pt>
                <c:pt idx="364">
                  <c:v>241.54983964316</c:v>
                </c:pt>
                <c:pt idx="365">
                  <c:v>242.25065948075999</c:v>
                </c:pt>
                <c:pt idx="366">
                  <c:v>242.49596577228999</c:v>
                </c:pt>
                <c:pt idx="367">
                  <c:v>242.88939885918001</c:v>
                </c:pt>
                <c:pt idx="368">
                  <c:v>243.59101322154001</c:v>
                </c:pt>
                <c:pt idx="369">
                  <c:v>243.75085898288</c:v>
                </c:pt>
                <c:pt idx="370">
                  <c:v>244.23431823716001</c:v>
                </c:pt>
                <c:pt idx="371">
                  <c:v>244.72489543569</c:v>
                </c:pt>
                <c:pt idx="372">
                  <c:v>244.93446014361999</c:v>
                </c:pt>
                <c:pt idx="373">
                  <c:v>245.45820244948001</c:v>
                </c:pt>
                <c:pt idx="374">
                  <c:v>245.57332566861001</c:v>
                </c:pt>
                <c:pt idx="375">
                  <c:v>245.99090977008001</c:v>
                </c:pt>
                <c:pt idx="376">
                  <c:v>246.21006978928</c:v>
                </c:pt>
                <c:pt idx="377">
                  <c:v>246.36315134009999</c:v>
                </c:pt>
                <c:pt idx="378">
                  <c:v>246.61506737284</c:v>
                </c:pt>
                <c:pt idx="379">
                  <c:v>246.78680150176001</c:v>
                </c:pt>
                <c:pt idx="380">
                  <c:v>246.91702208293</c:v>
                </c:pt>
                <c:pt idx="381">
                  <c:v>246.91847447160001</c:v>
                </c:pt>
                <c:pt idx="382">
                  <c:v>247.04970373815999</c:v>
                </c:pt>
                <c:pt idx="383">
                  <c:v>247.21408551896999</c:v>
                </c:pt>
                <c:pt idx="384">
                  <c:v>247.21896836001</c:v>
                </c:pt>
                <c:pt idx="385">
                  <c:v>247.41301380503</c:v>
                </c:pt>
                <c:pt idx="386">
                  <c:v>247.46602568231</c:v>
                </c:pt>
                <c:pt idx="387">
                  <c:v>247.83131679109999</c:v>
                </c:pt>
                <c:pt idx="388">
                  <c:v>248.35518261719</c:v>
                </c:pt>
                <c:pt idx="389">
                  <c:v>249.06593955445999</c:v>
                </c:pt>
                <c:pt idx="390">
                  <c:v>249.07777714269</c:v>
                </c:pt>
                <c:pt idx="391">
                  <c:v>250.03913038064999</c:v>
                </c:pt>
                <c:pt idx="392">
                  <c:v>250.99044987325999</c:v>
                </c:pt>
                <c:pt idx="393">
                  <c:v>251.27920100227001</c:v>
                </c:pt>
                <c:pt idx="394">
                  <c:v>252.69423005822</c:v>
                </c:pt>
                <c:pt idx="395">
                  <c:v>252.82544008264</c:v>
                </c:pt>
                <c:pt idx="396">
                  <c:v>254.42851717188</c:v>
                </c:pt>
                <c:pt idx="397">
                  <c:v>254.65569668551001</c:v>
                </c:pt>
                <c:pt idx="398">
                  <c:v>256.13314694333002</c:v>
                </c:pt>
                <c:pt idx="399">
                  <c:v>256.73625759481001</c:v>
                </c:pt>
                <c:pt idx="400">
                  <c:v>257.86435308760002</c:v>
                </c:pt>
                <c:pt idx="401">
                  <c:v>259.03470592092998</c:v>
                </c:pt>
                <c:pt idx="402">
                  <c:v>259.56623955475999</c:v>
                </c:pt>
                <c:pt idx="403">
                  <c:v>261.30294213878</c:v>
                </c:pt>
                <c:pt idx="404">
                  <c:v>261.52027447180001</c:v>
                </c:pt>
                <c:pt idx="405">
                  <c:v>263.01389145297998</c:v>
                </c:pt>
                <c:pt idx="406">
                  <c:v>264.16424952163999</c:v>
                </c:pt>
                <c:pt idx="407">
                  <c:v>264.73995749616</c:v>
                </c:pt>
                <c:pt idx="408">
                  <c:v>266.40121464253002</c:v>
                </c:pt>
                <c:pt idx="409">
                  <c:v>266.94045700698001</c:v>
                </c:pt>
                <c:pt idx="410">
                  <c:v>268.17784042434999</c:v>
                </c:pt>
                <c:pt idx="411">
                  <c:v>269.78859677243997</c:v>
                </c:pt>
                <c:pt idx="412">
                  <c:v>269.82585467206002</c:v>
                </c:pt>
                <c:pt idx="413">
                  <c:v>271.61489168700001</c:v>
                </c:pt>
                <c:pt idx="414">
                  <c:v>272.79882641031998</c:v>
                </c:pt>
                <c:pt idx="415">
                  <c:v>273.2628330252</c:v>
                </c:pt>
                <c:pt idx="416">
                  <c:v>275.05231537856002</c:v>
                </c:pt>
                <c:pt idx="417">
                  <c:v>275.82965664736003</c:v>
                </c:pt>
                <c:pt idx="418">
                  <c:v>276.72759807068002</c:v>
                </c:pt>
                <c:pt idx="419">
                  <c:v>278.48971301430998</c:v>
                </c:pt>
                <c:pt idx="420">
                  <c:v>278.88430564654999</c:v>
                </c:pt>
                <c:pt idx="421">
                  <c:v>280.19704690965</c:v>
                </c:pt>
                <c:pt idx="422">
                  <c:v>281.92690607738001</c:v>
                </c:pt>
                <c:pt idx="423">
                  <c:v>281.92717877957</c:v>
                </c:pt>
                <c:pt idx="424">
                  <c:v>283.29790128825999</c:v>
                </c:pt>
                <c:pt idx="425">
                  <c:v>284.70939284384002</c:v>
                </c:pt>
                <c:pt idx="426">
                  <c:v>284.92171479705002</c:v>
                </c:pt>
                <c:pt idx="427">
                  <c:v>286.06898699572002</c:v>
                </c:pt>
                <c:pt idx="428">
                  <c:v>287.49201316300002</c:v>
                </c:pt>
                <c:pt idx="429">
                  <c:v>287.83086710772</c:v>
                </c:pt>
                <c:pt idx="430">
                  <c:v>288.83538303802999</c:v>
                </c:pt>
                <c:pt idx="431">
                  <c:v>290.27420577045001</c:v>
                </c:pt>
                <c:pt idx="432">
                  <c:v>290.61756311847</c:v>
                </c:pt>
                <c:pt idx="433">
                  <c:v>291.62574872873</c:v>
                </c:pt>
                <c:pt idx="434">
                  <c:v>293.05690626173998</c:v>
                </c:pt>
                <c:pt idx="435">
                  <c:v>293.24523456002999</c:v>
                </c:pt>
                <c:pt idx="436">
                  <c:v>294.40914624595001</c:v>
                </c:pt>
                <c:pt idx="437">
                  <c:v>295.68502484888</c:v>
                </c:pt>
                <c:pt idx="438">
                  <c:v>295.84006402231</c:v>
                </c:pt>
                <c:pt idx="439">
                  <c:v>297.16593290921003</c:v>
                </c:pt>
                <c:pt idx="440">
                  <c:v>297.93404739830999</c:v>
                </c:pt>
                <c:pt idx="441">
                  <c:v>298.62254869410998</c:v>
                </c:pt>
                <c:pt idx="442">
                  <c:v>299.91577626671</c:v>
                </c:pt>
                <c:pt idx="443">
                  <c:v>299.99341126629997</c:v>
                </c:pt>
                <c:pt idx="444">
                  <c:v>301.40601936926998</c:v>
                </c:pt>
                <c:pt idx="445">
                  <c:v>301.86156223556998</c:v>
                </c:pt>
                <c:pt idx="446">
                  <c:v>302.70754836745999</c:v>
                </c:pt>
                <c:pt idx="447">
                  <c:v>303.53442856552999</c:v>
                </c:pt>
                <c:pt idx="448">
                  <c:v>304.19055189324001</c:v>
                </c:pt>
                <c:pt idx="449">
                  <c:v>305.00561457338</c:v>
                </c:pt>
                <c:pt idx="450">
                  <c:v>305.46974619521001</c:v>
                </c:pt>
                <c:pt idx="451">
                  <c:v>306.26664943806003</c:v>
                </c:pt>
                <c:pt idx="452">
                  <c:v>306.97711706433</c:v>
                </c:pt>
                <c:pt idx="453">
                  <c:v>307.30733135853001</c:v>
                </c:pt>
                <c:pt idx="454">
                  <c:v>308.12339992577</c:v>
                </c:pt>
                <c:pt idx="455">
                  <c:v>308.20168668395002</c:v>
                </c:pt>
                <c:pt idx="456">
                  <c:v>308.73863409409</c:v>
                </c:pt>
                <c:pt idx="457">
                  <c:v>309.18389419674997</c:v>
                </c:pt>
                <c:pt idx="458">
                  <c:v>309.49004743067002</c:v>
                </c:pt>
                <c:pt idx="459">
                  <c:v>309.68798432738998</c:v>
                </c:pt>
                <c:pt idx="460">
                  <c:v>309.77595020587</c:v>
                </c:pt>
                <c:pt idx="461">
                  <c:v>309.80867041262002</c:v>
                </c:pt>
                <c:pt idx="462">
                  <c:v>309.88326143696003</c:v>
                </c:pt>
                <c:pt idx="463">
                  <c:v>309.94297314793999</c:v>
                </c:pt>
                <c:pt idx="464">
                  <c:v>310.02116498307998</c:v>
                </c:pt>
                <c:pt idx="465">
                  <c:v>310.16248486792</c:v>
                </c:pt>
                <c:pt idx="466">
                  <c:v>310.41480480547</c:v>
                </c:pt>
                <c:pt idx="467">
                  <c:v>310.57748869538</c:v>
                </c:pt>
                <c:pt idx="468">
                  <c:v>310.82605534038998</c:v>
                </c:pt>
                <c:pt idx="469">
                  <c:v>311.44414897338999</c:v>
                </c:pt>
                <c:pt idx="470">
                  <c:v>311.47836672558998</c:v>
                </c:pt>
                <c:pt idx="471">
                  <c:v>312.31698321354003</c:v>
                </c:pt>
                <c:pt idx="472">
                  <c:v>312.33224082318998</c:v>
                </c:pt>
                <c:pt idx="473">
                  <c:v>313.19025154513002</c:v>
                </c:pt>
                <c:pt idx="474">
                  <c:v>313.49244704680001</c:v>
                </c:pt>
                <c:pt idx="475">
                  <c:v>314.05290694727</c:v>
                </c:pt>
                <c:pt idx="476">
                  <c:v>314.90342773972998</c:v>
                </c:pt>
                <c:pt idx="477">
                  <c:v>315.01842468462002</c:v>
                </c:pt>
                <c:pt idx="478">
                  <c:v>315.76622432863002</c:v>
                </c:pt>
                <c:pt idx="479">
                  <c:v>316.61845313533001</c:v>
                </c:pt>
                <c:pt idx="480">
                  <c:v>316.92537423635002</c:v>
                </c:pt>
                <c:pt idx="481">
                  <c:v>317.48008841180001</c:v>
                </c:pt>
                <c:pt idx="482">
                  <c:v>318.33134231372998</c:v>
                </c:pt>
                <c:pt idx="483">
                  <c:v>319.17447205881001</c:v>
                </c:pt>
                <c:pt idx="484">
                  <c:v>319.90090240828999</c:v>
                </c:pt>
                <c:pt idx="485">
                  <c:v>321.36803159967002</c:v>
                </c:pt>
                <c:pt idx="486">
                  <c:v>321.71105934294002</c:v>
                </c:pt>
                <c:pt idx="487">
                  <c:v>322.93613054695999</c:v>
                </c:pt>
                <c:pt idx="488">
                  <c:v>324.40322303352002</c:v>
                </c:pt>
                <c:pt idx="489">
                  <c:v>324.48304555845999</c:v>
                </c:pt>
                <c:pt idx="490">
                  <c:v>325.89135387658001</c:v>
                </c:pt>
                <c:pt idx="491">
                  <c:v>327.44152807263998</c:v>
                </c:pt>
                <c:pt idx="492">
                  <c:v>327.44186443315999</c:v>
                </c:pt>
                <c:pt idx="493">
                  <c:v>328.97242586751997</c:v>
                </c:pt>
                <c:pt idx="494">
                  <c:v>330.54360813877997</c:v>
                </c:pt>
                <c:pt idx="495">
                  <c:v>330.54363359289999</c:v>
                </c:pt>
                <c:pt idx="496">
                  <c:v>332.13237653764003</c:v>
                </c:pt>
                <c:pt idx="497">
                  <c:v>333.75064306809003</c:v>
                </c:pt>
                <c:pt idx="498">
                  <c:v>333.75068505679002</c:v>
                </c:pt>
                <c:pt idx="499">
                  <c:v>335.37452546348999</c:v>
                </c:pt>
                <c:pt idx="500">
                  <c:v>337.03327284331999</c:v>
                </c:pt>
                <c:pt idx="501">
                  <c:v>337.03358506385001</c:v>
                </c:pt>
                <c:pt idx="502">
                  <c:v>338.68873529178001</c:v>
                </c:pt>
                <c:pt idx="503">
                  <c:v>340.37264554925002</c:v>
                </c:pt>
                <c:pt idx="504">
                  <c:v>340.37297999734</c:v>
                </c:pt>
                <c:pt idx="505">
                  <c:v>342.09281338668001</c:v>
                </c:pt>
                <c:pt idx="506">
                  <c:v>343.75618001477</c:v>
                </c:pt>
                <c:pt idx="507">
                  <c:v>343.75620226151</c:v>
                </c:pt>
                <c:pt idx="508">
                  <c:v>345.48483167978998</c:v>
                </c:pt>
                <c:pt idx="509">
                  <c:v>347.16763288485998</c:v>
                </c:pt>
                <c:pt idx="510">
                  <c:v>347.16780120879997</c:v>
                </c:pt>
                <c:pt idx="511">
                  <c:v>348.89874417291003</c:v>
                </c:pt>
                <c:pt idx="512">
                  <c:v>350.58712259883998</c:v>
                </c:pt>
                <c:pt idx="513">
                  <c:v>350.58739848552</c:v>
                </c:pt>
                <c:pt idx="514">
                  <c:v>352.30717194913001</c:v>
                </c:pt>
                <c:pt idx="515">
                  <c:v>353.99172473703999</c:v>
                </c:pt>
                <c:pt idx="516">
                  <c:v>353.99226629091999</c:v>
                </c:pt>
                <c:pt idx="517">
                  <c:v>355.69388789324</c:v>
                </c:pt>
                <c:pt idx="518">
                  <c:v>357.35902211384001</c:v>
                </c:pt>
                <c:pt idx="519">
                  <c:v>357.35915035483998</c:v>
                </c:pt>
                <c:pt idx="520">
                  <c:v>358.98816250937</c:v>
                </c:pt>
                <c:pt idx="521">
                  <c:v>360.66259905752003</c:v>
                </c:pt>
                <c:pt idx="522">
                  <c:v>360.66321708688002</c:v>
                </c:pt>
                <c:pt idx="523">
                  <c:v>362.29176050397001</c:v>
                </c:pt>
                <c:pt idx="524">
                  <c:v>363.88001364546</c:v>
                </c:pt>
                <c:pt idx="525">
                  <c:v>363.88015641318998</c:v>
                </c:pt>
                <c:pt idx="526">
                  <c:v>365.45077780457001</c:v>
                </c:pt>
                <c:pt idx="527">
                  <c:v>366.98875538328002</c:v>
                </c:pt>
                <c:pt idx="528">
                  <c:v>366.99022656762003</c:v>
                </c:pt>
                <c:pt idx="529">
                  <c:v>368.50420877893998</c:v>
                </c:pt>
                <c:pt idx="530">
                  <c:v>369.97358959539997</c:v>
                </c:pt>
                <c:pt idx="531">
                  <c:v>369.97472919093002</c:v>
                </c:pt>
                <c:pt idx="532">
                  <c:v>371.41512664585002</c:v>
                </c:pt>
                <c:pt idx="533">
                  <c:v>372.81400135055998</c:v>
                </c:pt>
                <c:pt idx="534">
                  <c:v>372.81496198519</c:v>
                </c:pt>
                <c:pt idx="535">
                  <c:v>374.16397018687002</c:v>
                </c:pt>
                <c:pt idx="536">
                  <c:v>375.48765335185999</c:v>
                </c:pt>
                <c:pt idx="537">
                  <c:v>375.48831473665001</c:v>
                </c:pt>
                <c:pt idx="538">
                  <c:v>376.73571114933998</c:v>
                </c:pt>
                <c:pt idx="539">
                  <c:v>377.96028200841999</c:v>
                </c:pt>
                <c:pt idx="540">
                  <c:v>377.96195373817</c:v>
                </c:pt>
                <c:pt idx="541">
                  <c:v>379.07165298452998</c:v>
                </c:pt>
                <c:pt idx="542">
                  <c:v>380.20247920626002</c:v>
                </c:pt>
                <c:pt idx="543">
                  <c:v>380.20454206271</c:v>
                </c:pt>
                <c:pt idx="544">
                  <c:v>380.60271984748999</c:v>
                </c:pt>
                <c:pt idx="545">
                  <c:v>381.41853200192003</c:v>
                </c:pt>
                <c:pt idx="546">
                  <c:v>382.17923136408001</c:v>
                </c:pt>
                <c:pt idx="547">
                  <c:v>382.17923933594</c:v>
                </c:pt>
                <c:pt idx="548">
                  <c:v>382.99754206430998</c:v>
                </c:pt>
                <c:pt idx="549">
                  <c:v>383.75622832783</c:v>
                </c:pt>
                <c:pt idx="550">
                  <c:v>383.84769612153002</c:v>
                </c:pt>
                <c:pt idx="551">
                  <c:v>384.57562333252997</c:v>
                </c:pt>
                <c:pt idx="552">
                  <c:v>385.18408906450998</c:v>
                </c:pt>
                <c:pt idx="553">
                  <c:v>385.33537678702999</c:v>
                </c:pt>
                <c:pt idx="554">
                  <c:v>386.15322608695999</c:v>
                </c:pt>
                <c:pt idx="555">
                  <c:v>386.21786023265997</c:v>
                </c:pt>
                <c:pt idx="556">
                  <c:v>386.91660753541998</c:v>
                </c:pt>
                <c:pt idx="557">
                  <c:v>386.99236426953001</c:v>
                </c:pt>
                <c:pt idx="558">
                  <c:v>387.55096659941</c:v>
                </c:pt>
                <c:pt idx="559">
                  <c:v>387.71486136456002</c:v>
                </c:pt>
                <c:pt idx="560">
                  <c:v>387.93705187408</c:v>
                </c:pt>
                <c:pt idx="561">
                  <c:v>388.19403542209</c:v>
                </c:pt>
                <c:pt idx="562">
                  <c:v>388.36535462543998</c:v>
                </c:pt>
                <c:pt idx="563">
                  <c:v>388.49434297842998</c:v>
                </c:pt>
                <c:pt idx="564">
                  <c:v>388.49559158411</c:v>
                </c:pt>
                <c:pt idx="565">
                  <c:v>388.62421133223</c:v>
                </c:pt>
                <c:pt idx="566">
                  <c:v>388.79887993902003</c:v>
                </c:pt>
                <c:pt idx="567">
                  <c:v>389.06274385438002</c:v>
                </c:pt>
                <c:pt idx="568">
                  <c:v>389.46029990761002</c:v>
                </c:pt>
                <c:pt idx="569">
                  <c:v>390.03602439523002</c:v>
                </c:pt>
                <c:pt idx="570">
                  <c:v>390.30178482351999</c:v>
                </c:pt>
                <c:pt idx="571">
                  <c:v>390.83436462566999</c:v>
                </c:pt>
                <c:pt idx="572">
                  <c:v>391.89974961759998</c:v>
                </c:pt>
                <c:pt idx="573">
                  <c:v>392.38182116732003</c:v>
                </c:pt>
                <c:pt idx="574">
                  <c:v>393.27659806579999</c:v>
                </c:pt>
                <c:pt idx="575">
                  <c:v>394.39047697793001</c:v>
                </c:pt>
                <c:pt idx="576">
                  <c:v>394.99518609618002</c:v>
                </c:pt>
                <c:pt idx="577">
                  <c:v>396.26732591826999</c:v>
                </c:pt>
                <c:pt idx="578">
                  <c:v>397.02953811339</c:v>
                </c:pt>
                <c:pt idx="579">
                  <c:v>398.11697619068002</c:v>
                </c:pt>
                <c:pt idx="580">
                  <c:v>399.34065807902999</c:v>
                </c:pt>
                <c:pt idx="581">
                  <c:v>400.15377249646002</c:v>
                </c:pt>
                <c:pt idx="582">
                  <c:v>401.89129213834002</c:v>
                </c:pt>
                <c:pt idx="583">
                  <c:v>401.96715897192001</c:v>
                </c:pt>
                <c:pt idx="584">
                  <c:v>404.03727228585001</c:v>
                </c:pt>
                <c:pt idx="585">
                  <c:v>404.64647367583001</c:v>
                </c:pt>
                <c:pt idx="586">
                  <c:v>405.8922189621</c:v>
                </c:pt>
                <c:pt idx="587">
                  <c:v>407.57412539504003</c:v>
                </c:pt>
                <c:pt idx="588">
                  <c:v>407.92314935035</c:v>
                </c:pt>
                <c:pt idx="589">
                  <c:v>409.75047322978003</c:v>
                </c:pt>
                <c:pt idx="590">
                  <c:v>410.64577342551001</c:v>
                </c:pt>
                <c:pt idx="591">
                  <c:v>411.80687920944001</c:v>
                </c:pt>
                <c:pt idx="592">
                  <c:v>413.56861954800002</c:v>
                </c:pt>
                <c:pt idx="593">
                  <c:v>413.83740627036002</c:v>
                </c:pt>
                <c:pt idx="594">
                  <c:v>415.69210098607999</c:v>
                </c:pt>
                <c:pt idx="595">
                  <c:v>417.12854494458998</c:v>
                </c:pt>
                <c:pt idx="596">
                  <c:v>417.46552828458999</c:v>
                </c:pt>
                <c:pt idx="597">
                  <c:v>419.58043636368001</c:v>
                </c:pt>
                <c:pt idx="598">
                  <c:v>420.49470798751997</c:v>
                </c:pt>
                <c:pt idx="599">
                  <c:v>421.40968428529999</c:v>
                </c:pt>
                <c:pt idx="600">
                  <c:v>423.46353648913998</c:v>
                </c:pt>
                <c:pt idx="601">
                  <c:v>423.91022632844999</c:v>
                </c:pt>
                <c:pt idx="602">
                  <c:v>425.33826875989001</c:v>
                </c:pt>
                <c:pt idx="603">
                  <c:v>427.35063870418998</c:v>
                </c:pt>
                <c:pt idx="604">
                  <c:v>427.35211395020002</c:v>
                </c:pt>
                <c:pt idx="605">
                  <c:v>428.01255249085</c:v>
                </c:pt>
                <c:pt idx="606">
                  <c:v>428.68724733542001</c:v>
                </c:pt>
                <c:pt idx="607">
                  <c:v>429.75694860200002</c:v>
                </c:pt>
                <c:pt idx="608">
                  <c:v>430.79248335022999</c:v>
                </c:pt>
                <c:pt idx="609">
                  <c:v>430.79356090194</c:v>
                </c:pt>
                <c:pt idx="610">
                  <c:v>432.35815092562001</c:v>
                </c:pt>
                <c:pt idx="611">
                  <c:v>433.96028528182001</c:v>
                </c:pt>
                <c:pt idx="612">
                  <c:v>434.21966277382</c:v>
                </c:pt>
                <c:pt idx="613">
                  <c:v>435.49916310318002</c:v>
                </c:pt>
                <c:pt idx="614">
                  <c:v>437.13403403752</c:v>
                </c:pt>
                <c:pt idx="615">
                  <c:v>437.61382490649999</c:v>
                </c:pt>
                <c:pt idx="616">
                  <c:v>438.78487494186999</c:v>
                </c:pt>
                <c:pt idx="617">
                  <c:v>440.30256872708998</c:v>
                </c:pt>
                <c:pt idx="618">
                  <c:v>440.96653340873002</c:v>
                </c:pt>
                <c:pt idx="619">
                  <c:v>441.97546293629</c:v>
                </c:pt>
                <c:pt idx="620">
                  <c:v>443.47310456617998</c:v>
                </c:pt>
                <c:pt idx="621">
                  <c:v>444.27300624444001</c:v>
                </c:pt>
                <c:pt idx="622">
                  <c:v>445.14891598537002</c:v>
                </c:pt>
                <c:pt idx="623">
                  <c:v>446.64085691470001</c:v>
                </c:pt>
                <c:pt idx="624">
                  <c:v>447.51768000688003</c:v>
                </c:pt>
                <c:pt idx="625">
                  <c:v>448.31301136465999</c:v>
                </c:pt>
                <c:pt idx="626">
                  <c:v>449.81011177364002</c:v>
                </c:pt>
                <c:pt idx="627">
                  <c:v>450.67063477195001</c:v>
                </c:pt>
                <c:pt idx="628">
                  <c:v>451.46948889070001</c:v>
                </c:pt>
                <c:pt idx="629">
                  <c:v>452.97900854163998</c:v>
                </c:pt>
                <c:pt idx="630">
                  <c:v>453.69186533705999</c:v>
                </c:pt>
                <c:pt idx="631">
                  <c:v>454.62172025500001</c:v>
                </c:pt>
                <c:pt idx="632">
                  <c:v>456.14697276651998</c:v>
                </c:pt>
                <c:pt idx="633">
                  <c:v>456.53380288128</c:v>
                </c:pt>
                <c:pt idx="634">
                  <c:v>457.77714218125999</c:v>
                </c:pt>
                <c:pt idx="635">
                  <c:v>459.14324052910001</c:v>
                </c:pt>
                <c:pt idx="636">
                  <c:v>459.31787533556002</c:v>
                </c:pt>
                <c:pt idx="637">
                  <c:v>460.94498271024003</c:v>
                </c:pt>
                <c:pt idx="638">
                  <c:v>461.46280180614002</c:v>
                </c:pt>
                <c:pt idx="639">
                  <c:v>462.48622260188</c:v>
                </c:pt>
                <c:pt idx="640">
                  <c:v>463.43212078303998</c:v>
                </c:pt>
                <c:pt idx="641">
                  <c:v>464.04610227524</c:v>
                </c:pt>
                <c:pt idx="642">
                  <c:v>465.00804949368001</c:v>
                </c:pt>
                <c:pt idx="643">
                  <c:v>465.65843565712998</c:v>
                </c:pt>
                <c:pt idx="644">
                  <c:v>466.22311852836998</c:v>
                </c:pt>
                <c:pt idx="645">
                  <c:v>467.12889907648997</c:v>
                </c:pt>
                <c:pt idx="646">
                  <c:v>467.16176254438</c:v>
                </c:pt>
                <c:pt idx="647">
                  <c:v>467.77697318108</c:v>
                </c:pt>
                <c:pt idx="648">
                  <c:v>468.21894325390002</c:v>
                </c:pt>
                <c:pt idx="649">
                  <c:v>468.50644763762</c:v>
                </c:pt>
                <c:pt idx="650">
                  <c:v>468.69116266499998</c:v>
                </c:pt>
                <c:pt idx="651">
                  <c:v>468.82452480849003</c:v>
                </c:pt>
                <c:pt idx="652">
                  <c:v>468.82466955913998</c:v>
                </c:pt>
                <c:pt idx="653">
                  <c:v>468.95565413358997</c:v>
                </c:pt>
                <c:pt idx="654">
                  <c:v>469.12262793167002</c:v>
                </c:pt>
                <c:pt idx="655">
                  <c:v>469.36180006226999</c:v>
                </c:pt>
                <c:pt idx="656">
                  <c:v>469.70947676351</c:v>
                </c:pt>
                <c:pt idx="657">
                  <c:v>470.20195724432</c:v>
                </c:pt>
                <c:pt idx="658">
                  <c:v>470.33323927695</c:v>
                </c:pt>
                <c:pt idx="659">
                  <c:v>470.87551720792999</c:v>
                </c:pt>
                <c:pt idx="660">
                  <c:v>471.71121268738</c:v>
                </c:pt>
                <c:pt idx="661">
                  <c:v>471.76641533545001</c:v>
                </c:pt>
                <c:pt idx="662">
                  <c:v>472.91090004109998</c:v>
                </c:pt>
                <c:pt idx="663">
                  <c:v>473.18286350325002</c:v>
                </c:pt>
                <c:pt idx="664">
                  <c:v>474.33879882242002</c:v>
                </c:pt>
                <c:pt idx="665">
                  <c:v>474.59946907736003</c:v>
                </c:pt>
                <c:pt idx="666">
                  <c:v>476.05473389281002</c:v>
                </c:pt>
                <c:pt idx="667">
                  <c:v>476.10506815324999</c:v>
                </c:pt>
                <c:pt idx="668">
                  <c:v>477.48345034254999</c:v>
                </c:pt>
                <c:pt idx="669">
                  <c:v>478.05857847415001</c:v>
                </c:pt>
                <c:pt idx="670">
                  <c:v>478.96429046295998</c:v>
                </c:pt>
                <c:pt idx="671">
                  <c:v>480.35255556661002</c:v>
                </c:pt>
                <c:pt idx="672">
                  <c:v>480.37221048505</c:v>
                </c:pt>
                <c:pt idx="673">
                  <c:v>481.84305272707002</c:v>
                </c:pt>
                <c:pt idx="674">
                  <c:v>482.94152276993998</c:v>
                </c:pt>
                <c:pt idx="675">
                  <c:v>483.26332230045</c:v>
                </c:pt>
                <c:pt idx="676">
                  <c:v>484.73975227254999</c:v>
                </c:pt>
                <c:pt idx="677">
                  <c:v>485.83308066621998</c:v>
                </c:pt>
                <c:pt idx="678">
                  <c:v>486.14990017094999</c:v>
                </c:pt>
                <c:pt idx="679">
                  <c:v>487.60824696108</c:v>
                </c:pt>
                <c:pt idx="680">
                  <c:v>489.03649438087001</c:v>
                </c:pt>
                <c:pt idx="681">
                  <c:v>489.03757753485002</c:v>
                </c:pt>
                <c:pt idx="682">
                  <c:v>490.49937792151002</c:v>
                </c:pt>
                <c:pt idx="683">
                  <c:v>491.92458318854</c:v>
                </c:pt>
                <c:pt idx="684">
                  <c:v>492.56804218788</c:v>
                </c:pt>
                <c:pt idx="685">
                  <c:v>493.41726830836001</c:v>
                </c:pt>
                <c:pt idx="686">
                  <c:v>494.81435511485</c:v>
                </c:pt>
                <c:pt idx="687">
                  <c:v>496.33710564470999</c:v>
                </c:pt>
                <c:pt idx="688">
                  <c:v>496.42177871289999</c:v>
                </c:pt>
                <c:pt idx="689">
                  <c:v>497.69742924505999</c:v>
                </c:pt>
                <c:pt idx="690">
                  <c:v>499.16004384444</c:v>
                </c:pt>
                <c:pt idx="691">
                  <c:v>500.52373955465998</c:v>
                </c:pt>
                <c:pt idx="692">
                  <c:v>500.58960381741002</c:v>
                </c:pt>
                <c:pt idx="693">
                  <c:v>502.01505584744001</c:v>
                </c:pt>
                <c:pt idx="694">
                  <c:v>503.47099908717001</c:v>
                </c:pt>
                <c:pt idx="695">
                  <c:v>504.77973928525</c:v>
                </c:pt>
                <c:pt idx="696">
                  <c:v>505.10065011472</c:v>
                </c:pt>
                <c:pt idx="697">
                  <c:v>506.92008849326999</c:v>
                </c:pt>
                <c:pt idx="698">
                  <c:v>508.55118868842999</c:v>
                </c:pt>
                <c:pt idx="699">
                  <c:v>509.09557466131997</c:v>
                </c:pt>
                <c:pt idx="700">
                  <c:v>510.36639857531998</c:v>
                </c:pt>
                <c:pt idx="701">
                  <c:v>512.03746367252995</c:v>
                </c:pt>
                <c:pt idx="702">
                  <c:v>513.37794498395999</c:v>
                </c:pt>
                <c:pt idx="703">
                  <c:v>513.81073773195999</c:v>
                </c:pt>
                <c:pt idx="704">
                  <c:v>515.50591030851001</c:v>
                </c:pt>
                <c:pt idx="705">
                  <c:v>517.26083881163004</c:v>
                </c:pt>
                <c:pt idx="706">
                  <c:v>517.53550877171006</c:v>
                </c:pt>
                <c:pt idx="707">
                  <c:v>518.92957361141998</c:v>
                </c:pt>
                <c:pt idx="708">
                  <c:v>520.70818748427996</c:v>
                </c:pt>
                <c:pt idx="709">
                  <c:v>521.48044114048002</c:v>
                </c:pt>
                <c:pt idx="710">
                  <c:v>522.32390795090998</c:v>
                </c:pt>
                <c:pt idx="711">
                  <c:v>524.15551252782996</c:v>
                </c:pt>
                <c:pt idx="712">
                  <c:v>525.13111301250001</c:v>
                </c:pt>
                <c:pt idx="713">
                  <c:v>525.71222962717002</c:v>
                </c:pt>
                <c:pt idx="714">
                  <c:v>527.60049728177</c:v>
                </c:pt>
                <c:pt idx="715">
                  <c:v>528.43462021333005</c:v>
                </c:pt>
                <c:pt idx="716">
                  <c:v>529.15909028565</c:v>
                </c:pt>
                <c:pt idx="717">
                  <c:v>531.05535605734997</c:v>
                </c:pt>
                <c:pt idx="718">
                  <c:v>531.41491146861995</c:v>
                </c:pt>
                <c:pt idx="719">
                  <c:v>532.61595634551998</c:v>
                </c:pt>
                <c:pt idx="720">
                  <c:v>534.10607927988997</c:v>
                </c:pt>
                <c:pt idx="721">
                  <c:v>534.50387385459999</c:v>
                </c:pt>
                <c:pt idx="722">
                  <c:v>536.48700711164997</c:v>
                </c:pt>
                <c:pt idx="723">
                  <c:v>536.53231540576996</c:v>
                </c:pt>
                <c:pt idx="724">
                  <c:v>537.88340343247</c:v>
                </c:pt>
                <c:pt idx="725">
                  <c:v>538.70741378807998</c:v>
                </c:pt>
                <c:pt idx="726">
                  <c:v>540.03853079959003</c:v>
                </c:pt>
                <c:pt idx="727">
                  <c:v>540.63494311948</c:v>
                </c:pt>
                <c:pt idx="728">
                  <c:v>541.37835018886994</c:v>
                </c:pt>
                <c:pt idx="729">
                  <c:v>542.30908448819002</c:v>
                </c:pt>
                <c:pt idx="730">
                  <c:v>542.96332304329997</c:v>
                </c:pt>
                <c:pt idx="731">
                  <c:v>543.71615896368996</c:v>
                </c:pt>
                <c:pt idx="732">
                  <c:v>544.84661152285003</c:v>
                </c:pt>
                <c:pt idx="733">
                  <c:v>544.85521997267995</c:v>
                </c:pt>
                <c:pt idx="734">
                  <c:v>545.49073088405999</c:v>
                </c:pt>
                <c:pt idx="735">
                  <c:v>545.72687358714995</c:v>
                </c:pt>
                <c:pt idx="736">
                  <c:v>546.30934286729996</c:v>
                </c:pt>
                <c:pt idx="737">
                  <c:v>546.39271760337999</c:v>
                </c:pt>
                <c:pt idx="738">
                  <c:v>546.87993054041999</c:v>
                </c:pt>
                <c:pt idx="739">
                  <c:v>546.92011291797996</c:v>
                </c:pt>
                <c:pt idx="740">
                  <c:v>547.22432332988001</c:v>
                </c:pt>
                <c:pt idx="741">
                  <c:v>547.46173962754006</c:v>
                </c:pt>
                <c:pt idx="742">
                  <c:v>547.62803173512998</c:v>
                </c:pt>
                <c:pt idx="743">
                  <c:v>547.75891449866003</c:v>
                </c:pt>
                <c:pt idx="744">
                  <c:v>547.76618758781001</c:v>
                </c:pt>
                <c:pt idx="745">
                  <c:v>547.88719825710996</c:v>
                </c:pt>
                <c:pt idx="746">
                  <c:v>548.03520654425995</c:v>
                </c:pt>
                <c:pt idx="747">
                  <c:v>548.22273923849002</c:v>
                </c:pt>
                <c:pt idx="748">
                  <c:v>548.46965641321003</c:v>
                </c:pt>
                <c:pt idx="749">
                  <c:v>548.79583578918005</c:v>
                </c:pt>
                <c:pt idx="750">
                  <c:v>549.15253839466004</c:v>
                </c:pt>
                <c:pt idx="751">
                  <c:v>549.22115164995</c:v>
                </c:pt>
                <c:pt idx="752">
                  <c:v>549.76547036726004</c:v>
                </c:pt>
                <c:pt idx="753">
                  <c:v>550.16040667333004</c:v>
                </c:pt>
                <c:pt idx="754">
                  <c:v>550.44865147128996</c:v>
                </c:pt>
                <c:pt idx="755">
                  <c:v>551.28426274664002</c:v>
                </c:pt>
                <c:pt idx="756">
                  <c:v>551.51999005847995</c:v>
                </c:pt>
                <c:pt idx="757">
                  <c:v>552.26095257654003</c:v>
                </c:pt>
                <c:pt idx="758">
                  <c:v>552.56475282177996</c:v>
                </c:pt>
                <c:pt idx="759">
                  <c:v>553.36193312194996</c:v>
                </c:pt>
                <c:pt idx="760">
                  <c:v>553.90394081379998</c:v>
                </c:pt>
                <c:pt idx="761">
                  <c:v>554.57173689527997</c:v>
                </c:pt>
                <c:pt idx="762">
                  <c:v>554.96003924586</c:v>
                </c:pt>
                <c:pt idx="763">
                  <c:v>555.87661806059998</c:v>
                </c:pt>
                <c:pt idx="764">
                  <c:v>556.27346175857997</c:v>
                </c:pt>
                <c:pt idx="765">
                  <c:v>557.26497510073</c:v>
                </c:pt>
                <c:pt idx="766">
                  <c:v>557.35829722005997</c:v>
                </c:pt>
                <c:pt idx="767">
                  <c:v>558.10191989995997</c:v>
                </c:pt>
                <c:pt idx="768">
                  <c:v>558.72781882065999</c:v>
                </c:pt>
                <c:pt idx="769">
                  <c:v>559.25975286696996</c:v>
                </c:pt>
                <c:pt idx="770">
                  <c:v>559.75415889123997</c:v>
                </c:pt>
                <c:pt idx="771">
                  <c:v>560.12037379636001</c:v>
                </c:pt>
                <c:pt idx="772">
                  <c:v>560.25928440764994</c:v>
                </c:pt>
                <c:pt idx="773">
                  <c:v>560.71266094400005</c:v>
                </c:pt>
                <c:pt idx="774">
                  <c:v>561.84139472463005</c:v>
                </c:pt>
                <c:pt idx="775">
                  <c:v>561.85618889679995</c:v>
                </c:pt>
                <c:pt idx="776">
                  <c:v>562.15259872954005</c:v>
                </c:pt>
                <c:pt idx="777">
                  <c:v>562.41327961519005</c:v>
                </c:pt>
                <c:pt idx="778">
                  <c:v>562.91621996158005</c:v>
                </c:pt>
                <c:pt idx="779">
                  <c:v>563.42463851818002</c:v>
                </c:pt>
                <c:pt idx="780">
                  <c:v>563.51267701818006</c:v>
                </c:pt>
                <c:pt idx="781">
                  <c:v>564.54857562869995</c:v>
                </c:pt>
                <c:pt idx="782">
                  <c:v>564.96477083419995</c:v>
                </c:pt>
                <c:pt idx="783">
                  <c:v>565.21965428396004</c:v>
                </c:pt>
                <c:pt idx="784">
                  <c:v>566.28271205546002</c:v>
                </c:pt>
                <c:pt idx="785">
                  <c:v>566.96607126429001</c:v>
                </c:pt>
                <c:pt idx="786">
                  <c:v>567.02721546781004</c:v>
                </c:pt>
                <c:pt idx="787">
                  <c:v>567.77705133664006</c:v>
                </c:pt>
                <c:pt idx="788">
                  <c:v>568.73945636684005</c:v>
                </c:pt>
                <c:pt idx="789">
                  <c:v>569.08394205773004</c:v>
                </c:pt>
                <c:pt idx="790">
                  <c:v>569.83626409580995</c:v>
                </c:pt>
                <c:pt idx="791">
                  <c:v>570.52629833840001</c:v>
                </c:pt>
                <c:pt idx="792">
                  <c:v>571.14762743854999</c:v>
                </c:pt>
                <c:pt idx="793">
                  <c:v>571.89784669751998</c:v>
                </c:pt>
                <c:pt idx="794">
                  <c:v>572.31232538459005</c:v>
                </c:pt>
                <c:pt idx="795">
                  <c:v>572.63289997965001</c:v>
                </c:pt>
                <c:pt idx="796">
                  <c:v>573.96693099738002</c:v>
                </c:pt>
                <c:pt idx="797">
                  <c:v>574.08271460282003</c:v>
                </c:pt>
                <c:pt idx="798">
                  <c:v>574.69150947808998</c:v>
                </c:pt>
                <c:pt idx="799">
                  <c:v>575.82329829921002</c:v>
                </c:pt>
                <c:pt idx="800">
                  <c:v>576.03347906317003</c:v>
                </c:pt>
                <c:pt idx="801">
                  <c:v>576.76392256345002</c:v>
                </c:pt>
                <c:pt idx="802">
                  <c:v>577.50723365604995</c:v>
                </c:pt>
                <c:pt idx="803">
                  <c:v>577.52355230568003</c:v>
                </c:pt>
                <c:pt idx="804">
                  <c:v>578.83424696362999</c:v>
                </c:pt>
                <c:pt idx="805">
                  <c:v>579.17322158696004</c:v>
                </c:pt>
                <c:pt idx="806">
                  <c:v>579.56994435412003</c:v>
                </c:pt>
                <c:pt idx="807">
                  <c:v>580.13290862302995</c:v>
                </c:pt>
                <c:pt idx="808">
                  <c:v>580.76138323483997</c:v>
                </c:pt>
                <c:pt idx="809">
                  <c:v>581.31226573028005</c:v>
                </c:pt>
                <c:pt idx="810">
                  <c:v>581.6388756586</c:v>
                </c:pt>
                <c:pt idx="811">
                  <c:v>582.10548862830001</c:v>
                </c:pt>
                <c:pt idx="812">
                  <c:v>582.27657051102995</c:v>
                </c:pt>
                <c:pt idx="813">
                  <c:v>583.17749667179999</c:v>
                </c:pt>
                <c:pt idx="814">
                  <c:v>583.34693064798</c:v>
                </c:pt>
                <c:pt idx="815">
                  <c:v>583.70681663092</c:v>
                </c:pt>
                <c:pt idx="816">
                  <c:v>583.70688123051002</c:v>
                </c:pt>
                <c:pt idx="817">
                  <c:v>584.29125265717005</c:v>
                </c:pt>
                <c:pt idx="818">
                  <c:v>584.92816559701998</c:v>
                </c:pt>
                <c:pt idx="819">
                  <c:v>585.04007782145004</c:v>
                </c:pt>
                <c:pt idx="820">
                  <c:v>585.50818746524999</c:v>
                </c:pt>
                <c:pt idx="821">
                  <c:v>586.14889324525996</c:v>
                </c:pt>
                <c:pt idx="822">
                  <c:v>586.26368914400996</c:v>
                </c:pt>
                <c:pt idx="823">
                  <c:v>586.72806613348996</c:v>
                </c:pt>
                <c:pt idx="824">
                  <c:v>587.36865436686003</c:v>
                </c:pt>
                <c:pt idx="825">
                  <c:v>587.36867100353004</c:v>
                </c:pt>
                <c:pt idx="826">
                  <c:v>587.94523961967002</c:v>
                </c:pt>
                <c:pt idx="827">
                  <c:v>588.36000088153003</c:v>
                </c:pt>
                <c:pt idx="828">
                  <c:v>588.58656428402003</c:v>
                </c:pt>
                <c:pt idx="829">
                  <c:v>589.15943702901995</c:v>
                </c:pt>
                <c:pt idx="830">
                  <c:v>589.24628648257999</c:v>
                </c:pt>
                <c:pt idx="831">
                  <c:v>589.80344420931999</c:v>
                </c:pt>
                <c:pt idx="832">
                  <c:v>590.03607604616002</c:v>
                </c:pt>
                <c:pt idx="833">
                  <c:v>590.37514464886999</c:v>
                </c:pt>
                <c:pt idx="834">
                  <c:v>590.73794486842996</c:v>
                </c:pt>
                <c:pt idx="835">
                  <c:v>591.0179766174</c:v>
                </c:pt>
                <c:pt idx="836">
                  <c:v>591.36048316342999</c:v>
                </c:pt>
                <c:pt idx="837">
                  <c:v>591.58675069899004</c:v>
                </c:pt>
                <c:pt idx="838">
                  <c:v>591.91230182423999</c:v>
                </c:pt>
                <c:pt idx="839">
                  <c:v>592.40203921245995</c:v>
                </c:pt>
                <c:pt idx="840">
                  <c:v>592.42870620371002</c:v>
                </c:pt>
                <c:pt idx="841">
                  <c:v>592.68966250636004</c:v>
                </c:pt>
                <c:pt idx="842">
                  <c:v>592.83805390022997</c:v>
                </c:pt>
                <c:pt idx="843">
                  <c:v>593.13460635260003</c:v>
                </c:pt>
                <c:pt idx="844">
                  <c:v>593.22746819710005</c:v>
                </c:pt>
                <c:pt idx="845">
                  <c:v>593.48304283284006</c:v>
                </c:pt>
                <c:pt idx="846">
                  <c:v>593.57707890558004</c:v>
                </c:pt>
                <c:pt idx="847">
                  <c:v>593.89365553828998</c:v>
                </c:pt>
                <c:pt idx="848">
                  <c:v>593.89405233012997</c:v>
                </c:pt>
                <c:pt idx="849">
                  <c:v>594.17181539391004</c:v>
                </c:pt>
                <c:pt idx="850">
                  <c:v>594.18392396597005</c:v>
                </c:pt>
                <c:pt idx="851">
                  <c:v>594.45455095363002</c:v>
                </c:pt>
                <c:pt idx="852">
                  <c:v>594.45464804938001</c:v>
                </c:pt>
                <c:pt idx="853">
                  <c:v>594.71213614828002</c:v>
                </c:pt>
                <c:pt idx="854">
                  <c:v>594.83467765094997</c:v>
                </c:pt>
                <c:pt idx="855">
                  <c:v>594.96321865284995</c:v>
                </c:pt>
                <c:pt idx="856">
                  <c:v>595.21615455820995</c:v>
                </c:pt>
                <c:pt idx="857">
                  <c:v>595.21621138881005</c:v>
                </c:pt>
                <c:pt idx="858">
                  <c:v>595.48720497726003</c:v>
                </c:pt>
                <c:pt idx="859">
                  <c:v>595.50417363172005</c:v>
                </c:pt>
                <c:pt idx="860">
                  <c:v>595.79438630621996</c:v>
                </c:pt>
                <c:pt idx="861">
                  <c:v>596.13253955615005</c:v>
                </c:pt>
                <c:pt idx="862">
                  <c:v>596.15617456339999</c:v>
                </c:pt>
                <c:pt idx="863">
                  <c:v>596.46648078687997</c:v>
                </c:pt>
                <c:pt idx="864">
                  <c:v>596.59115039871006</c:v>
                </c:pt>
                <c:pt idx="865">
                  <c:v>596.79430199735998</c:v>
                </c:pt>
                <c:pt idx="866">
                  <c:v>597.11796520892995</c:v>
                </c:pt>
                <c:pt idx="867">
                  <c:v>597.75405543785996</c:v>
                </c:pt>
                <c:pt idx="868">
                  <c:v>597.75528189736997</c:v>
                </c:pt>
                <c:pt idx="869">
                  <c:v>598.52174832671005</c:v>
                </c:pt>
                <c:pt idx="870">
                  <c:v>598.93838996617001</c:v>
                </c:pt>
                <c:pt idx="871">
                  <c:v>599.43044766160006</c:v>
                </c:pt>
                <c:pt idx="872">
                  <c:v>600.22200734436001</c:v>
                </c:pt>
                <c:pt idx="873">
                  <c:v>600.47225480310999</c:v>
                </c:pt>
                <c:pt idx="874">
                  <c:v>601.40953642854004</c:v>
                </c:pt>
                <c:pt idx="875">
                  <c:v>601.63245881720002</c:v>
                </c:pt>
                <c:pt idx="876">
                  <c:v>602.68557445965996</c:v>
                </c:pt>
                <c:pt idx="877">
                  <c:v>602.89632485452</c:v>
                </c:pt>
                <c:pt idx="878">
                  <c:v>603.88239346760997</c:v>
                </c:pt>
                <c:pt idx="879">
                  <c:v>604.24910500749002</c:v>
                </c:pt>
                <c:pt idx="880">
                  <c:v>605.14965100587006</c:v>
                </c:pt>
                <c:pt idx="881">
                  <c:v>605.67604387719996</c:v>
                </c:pt>
                <c:pt idx="882">
                  <c:v>606.36059345403999</c:v>
                </c:pt>
                <c:pt idx="883">
                  <c:v>607.16238172932003</c:v>
                </c:pt>
                <c:pt idx="884">
                  <c:v>607.65848337192995</c:v>
                </c:pt>
                <c:pt idx="885">
                  <c:v>608.69335646872003</c:v>
                </c:pt>
                <c:pt idx="886">
                  <c:v>608.83163802591002</c:v>
                </c:pt>
                <c:pt idx="887">
                  <c:v>610.13706046506002</c:v>
                </c:pt>
                <c:pt idx="888">
                  <c:v>610.25553174992001</c:v>
                </c:pt>
                <c:pt idx="889">
                  <c:v>611.29605005575002</c:v>
                </c:pt>
                <c:pt idx="890">
                  <c:v>611.84076895635997</c:v>
                </c:pt>
                <c:pt idx="891">
                  <c:v>612.62379591686999</c:v>
                </c:pt>
                <c:pt idx="892">
                  <c:v>613.44224766681998</c:v>
                </c:pt>
                <c:pt idx="893">
                  <c:v>613.76204449625004</c:v>
                </c:pt>
                <c:pt idx="894">
                  <c:v>615.05316142099002</c:v>
                </c:pt>
                <c:pt idx="895">
                  <c:v>615.10000222406995</c:v>
                </c:pt>
                <c:pt idx="896">
                  <c:v>616.23404735992005</c:v>
                </c:pt>
                <c:pt idx="897">
                  <c:v>616.66674162493996</c:v>
                </c:pt>
                <c:pt idx="898">
                  <c:v>617.58008200603001</c:v>
                </c:pt>
                <c:pt idx="899">
                  <c:v>618.27628235783004</c:v>
                </c:pt>
                <c:pt idx="900">
                  <c:v>618.70848624052996</c:v>
                </c:pt>
                <c:pt idx="901">
                  <c:v>619.80456966149995</c:v>
                </c:pt>
                <c:pt idx="902">
                  <c:v>619.87516760189999</c:v>
                </c:pt>
                <c:pt idx="903">
                  <c:v>620.44583430814998</c:v>
                </c:pt>
                <c:pt idx="904">
                  <c:v>621.37170680664997</c:v>
                </c:pt>
                <c:pt idx="905">
                  <c:v>621.45690260286005</c:v>
                </c:pt>
                <c:pt idx="906">
                  <c:v>622.15741514761999</c:v>
                </c:pt>
                <c:pt idx="907">
                  <c:v>623.01515974525</c:v>
                </c:pt>
                <c:pt idx="908">
                  <c:v>623.11552221173997</c:v>
                </c:pt>
                <c:pt idx="909">
                  <c:v>623.84615677792999</c:v>
                </c:pt>
                <c:pt idx="910">
                  <c:v>624.54417156534998</c:v>
                </c:pt>
                <c:pt idx="911">
                  <c:v>625.30671950836995</c:v>
                </c:pt>
                <c:pt idx="912">
                  <c:v>626.03951889829</c:v>
                </c:pt>
                <c:pt idx="913">
                  <c:v>626.63018046443995</c:v>
                </c:pt>
                <c:pt idx="914">
                  <c:v>627.49884676935005</c:v>
                </c:pt>
                <c:pt idx="915">
                  <c:v>627.7997192345</c:v>
                </c:pt>
                <c:pt idx="916">
                  <c:v>628.92268285338002</c:v>
                </c:pt>
                <c:pt idx="917">
                  <c:v>630.25659518752002</c:v>
                </c:pt>
                <c:pt idx="918">
                  <c:v>630.31537222046995</c:v>
                </c:pt>
                <c:pt idx="919">
                  <c:v>631.24234163334995</c:v>
                </c:pt>
                <c:pt idx="920">
                  <c:v>631.68605223154998</c:v>
                </c:pt>
                <c:pt idx="921">
                  <c:v>632.03527807804005</c:v>
                </c:pt>
                <c:pt idx="922">
                  <c:v>633.04948471837997</c:v>
                </c:pt>
                <c:pt idx="923">
                  <c:v>633.57227413342002</c:v>
                </c:pt>
                <c:pt idx="924">
                  <c:v>634.42185917166</c:v>
                </c:pt>
                <c:pt idx="925">
                  <c:v>634.73305750716997</c:v>
                </c:pt>
                <c:pt idx="926">
                  <c:v>635.80055621649001</c:v>
                </c:pt>
                <c:pt idx="927">
                  <c:v>636.04427755728</c:v>
                </c:pt>
                <c:pt idx="928">
                  <c:v>637.17043973508999</c:v>
                </c:pt>
                <c:pt idx="929">
                  <c:v>637.20735005234997</c:v>
                </c:pt>
                <c:pt idx="930">
                  <c:v>638.51009692595005</c:v>
                </c:pt>
                <c:pt idx="931">
                  <c:v>638.51913963503</c:v>
                </c:pt>
                <c:pt idx="932">
                  <c:v>639.70616182848005</c:v>
                </c:pt>
                <c:pt idx="933">
                  <c:v>639.79375040880996</c:v>
                </c:pt>
                <c:pt idx="934">
                  <c:v>640.99258730814995</c:v>
                </c:pt>
                <c:pt idx="935">
                  <c:v>640.99734578751998</c:v>
                </c:pt>
                <c:pt idx="936">
                  <c:v>642.07568567084002</c:v>
                </c:pt>
                <c:pt idx="937">
                  <c:v>642.20090972262005</c:v>
                </c:pt>
                <c:pt idx="938">
                  <c:v>643.01069784578999</c:v>
                </c:pt>
                <c:pt idx="939">
                  <c:v>643.47174648992996</c:v>
                </c:pt>
                <c:pt idx="940">
                  <c:v>643.77380086710002</c:v>
                </c:pt>
                <c:pt idx="941">
                  <c:v>644.37831718235998</c:v>
                </c:pt>
                <c:pt idx="942">
                  <c:v>644.68799620032996</c:v>
                </c:pt>
                <c:pt idx="943">
                  <c:v>644.84690272205</c:v>
                </c:pt>
                <c:pt idx="944">
                  <c:v>645.20221365415</c:v>
                </c:pt>
                <c:pt idx="945">
                  <c:v>645.46690645747003</c:v>
                </c:pt>
                <c:pt idx="946">
                  <c:v>645.66363781924997</c:v>
                </c:pt>
                <c:pt idx="947">
                  <c:v>645.81506397131</c:v>
                </c:pt>
                <c:pt idx="948">
                  <c:v>645.94144320485998</c:v>
                </c:pt>
                <c:pt idx="949">
                  <c:v>645.94383900653997</c:v>
                </c:pt>
                <c:pt idx="950">
                  <c:v>646.07191515265004</c:v>
                </c:pt>
                <c:pt idx="951">
                  <c:v>646.21854215207998</c:v>
                </c:pt>
                <c:pt idx="952">
                  <c:v>646.40259937711005</c:v>
                </c:pt>
                <c:pt idx="953">
                  <c:v>646.64323917347997</c:v>
                </c:pt>
                <c:pt idx="954">
                  <c:v>646.95970041407998</c:v>
                </c:pt>
                <c:pt idx="955">
                  <c:v>647.10051508351</c:v>
                </c:pt>
                <c:pt idx="956">
                  <c:v>647.37121005752999</c:v>
                </c:pt>
                <c:pt idx="957">
                  <c:v>647.89696006864006</c:v>
                </c:pt>
                <c:pt idx="958">
                  <c:v>648.08424031238997</c:v>
                </c:pt>
                <c:pt idx="959">
                  <c:v>648.55611115514</c:v>
                </c:pt>
                <c:pt idx="960">
                  <c:v>649.19292520725003</c:v>
                </c:pt>
                <c:pt idx="961">
                  <c:v>649.36230889513001</c:v>
                </c:pt>
                <c:pt idx="962">
                  <c:v>650.22878367974999</c:v>
                </c:pt>
                <c:pt idx="963">
                  <c:v>650.30744040356001</c:v>
                </c:pt>
                <c:pt idx="964">
                  <c:v>651.34465357225997</c:v>
                </c:pt>
                <c:pt idx="965">
                  <c:v>651.37860528652004</c:v>
                </c:pt>
                <c:pt idx="966">
                  <c:v>652.36730142588999</c:v>
                </c:pt>
                <c:pt idx="967">
                  <c:v>652.56389402205002</c:v>
                </c:pt>
                <c:pt idx="968">
                  <c:v>653.48575388775998</c:v>
                </c:pt>
                <c:pt idx="969">
                  <c:v>653.85261822973996</c:v>
                </c:pt>
                <c:pt idx="970">
                  <c:v>654.51478318535999</c:v>
                </c:pt>
                <c:pt idx="971">
                  <c:v>655.23554467150996</c:v>
                </c:pt>
                <c:pt idx="972">
                  <c:v>655.62801941174996</c:v>
                </c:pt>
                <c:pt idx="973">
                  <c:v>656.64968433475997</c:v>
                </c:pt>
                <c:pt idx="974">
                  <c:v>656.70514439245005</c:v>
                </c:pt>
                <c:pt idx="975">
                  <c:v>657.76638658186005</c:v>
                </c:pt>
                <c:pt idx="976">
                  <c:v>658.25585690820003</c:v>
                </c:pt>
                <c:pt idx="977">
                  <c:v>658.79898866245003</c:v>
                </c:pt>
                <c:pt idx="978">
                  <c:v>659.88579263405995</c:v>
                </c:pt>
                <c:pt idx="979">
                  <c:v>659.92757810446994</c:v>
                </c:pt>
                <c:pt idx="980">
                  <c:v>660.93360762230998</c:v>
                </c:pt>
                <c:pt idx="981">
                  <c:v>661.60011309849995</c:v>
                </c:pt>
                <c:pt idx="982">
                  <c:v>662.04676352991999</c:v>
                </c:pt>
                <c:pt idx="983">
                  <c:v>663.07641197409998</c:v>
                </c:pt>
                <c:pt idx="984">
                  <c:v>663.40518459990994</c:v>
                </c:pt>
                <c:pt idx="985">
                  <c:v>664.17954507830996</c:v>
                </c:pt>
                <c:pt idx="986">
                  <c:v>665.22204742512997</c:v>
                </c:pt>
                <c:pt idx="987">
                  <c:v>665.30700653624001</c:v>
                </c:pt>
                <c:pt idx="988">
                  <c:v>666.31402565657004</c:v>
                </c:pt>
                <c:pt idx="989">
                  <c:v>667.31123883220005</c:v>
                </c:pt>
                <c:pt idx="990">
                  <c:v>667.36760719008998</c:v>
                </c:pt>
                <c:pt idx="991">
                  <c:v>668.45815266784996</c:v>
                </c:pt>
                <c:pt idx="992">
                  <c:v>669.42323246135004</c:v>
                </c:pt>
                <c:pt idx="993">
                  <c:v>669.50738800971999</c:v>
                </c:pt>
                <c:pt idx="994">
                  <c:v>670.59330568746998</c:v>
                </c:pt>
                <c:pt idx="995">
                  <c:v>671.64806061701995</c:v>
                </c:pt>
                <c:pt idx="996">
                  <c:v>671.64862769280001</c:v>
                </c:pt>
                <c:pt idx="997">
                  <c:v>673.11109865373999</c:v>
                </c:pt>
                <c:pt idx="998">
                  <c:v>673.99054891834999</c:v>
                </c:pt>
                <c:pt idx="999">
                  <c:v>674.55765058101997</c:v>
                </c:pt>
                <c:pt idx="1000">
                  <c:v>676.44895869478</c:v>
                </c:pt>
                <c:pt idx="1001">
                  <c:v>676.45027677952999</c:v>
                </c:pt>
                <c:pt idx="1002">
                  <c:v>677.50789335303</c:v>
                </c:pt>
                <c:pt idx="1003">
                  <c:v>678.52058742715997</c:v>
                </c:pt>
                <c:pt idx="1004">
                  <c:v>678.99510559035002</c:v>
                </c:pt>
                <c:pt idx="1005">
                  <c:v>680.36177600413998</c:v>
                </c:pt>
                <c:pt idx="1006">
                  <c:v>681.32919424030001</c:v>
                </c:pt>
                <c:pt idx="1007">
                  <c:v>681.59276782544998</c:v>
                </c:pt>
                <c:pt idx="1008">
                  <c:v>683.28652681827998</c:v>
                </c:pt>
                <c:pt idx="1009">
                  <c:v>684.20480071531995</c:v>
                </c:pt>
                <c:pt idx="1010">
                  <c:v>684.41796545605996</c:v>
                </c:pt>
                <c:pt idx="1011">
                  <c:v>686.20497576220998</c:v>
                </c:pt>
                <c:pt idx="1012">
                  <c:v>686.79384966068994</c:v>
                </c:pt>
                <c:pt idx="1013">
                  <c:v>687.68001359049003</c:v>
                </c:pt>
                <c:pt idx="1014">
                  <c:v>689.11349427504001</c:v>
                </c:pt>
                <c:pt idx="1015">
                  <c:v>689.32301225458002</c:v>
                </c:pt>
                <c:pt idx="1016">
                  <c:v>690.55339599139995</c:v>
                </c:pt>
                <c:pt idx="1017">
                  <c:v>691.75660002356005</c:v>
                </c:pt>
                <c:pt idx="1018">
                  <c:v>692.02612874687998</c:v>
                </c:pt>
                <c:pt idx="1019">
                  <c:v>693.43877858692997</c:v>
                </c:pt>
                <c:pt idx="1020">
                  <c:v>694.06118835332995</c:v>
                </c:pt>
                <c:pt idx="1021">
                  <c:v>694.93427927334005</c:v>
                </c:pt>
                <c:pt idx="1022">
                  <c:v>696.21510969724</c:v>
                </c:pt>
                <c:pt idx="1023">
                  <c:v>696.30962864154003</c:v>
                </c:pt>
                <c:pt idx="1024">
                  <c:v>697.84676193301004</c:v>
                </c:pt>
                <c:pt idx="1025">
                  <c:v>698.23126433455002</c:v>
                </c:pt>
                <c:pt idx="1026">
                  <c:v>699.24213323606</c:v>
                </c:pt>
                <c:pt idx="1027">
                  <c:v>700.13009473816999</c:v>
                </c:pt>
                <c:pt idx="1028">
                  <c:v>700.75383321061997</c:v>
                </c:pt>
                <c:pt idx="1029">
                  <c:v>701.00411743070003</c:v>
                </c:pt>
                <c:pt idx="1030">
                  <c:v>701.47526902657</c:v>
                </c:pt>
                <c:pt idx="1031">
                  <c:v>701.93099850279998</c:v>
                </c:pt>
                <c:pt idx="1032">
                  <c:v>703.16302414560005</c:v>
                </c:pt>
                <c:pt idx="1033">
                  <c:v>703.38645092672004</c:v>
                </c:pt>
                <c:pt idx="1034">
                  <c:v>703.65196855479996</c:v>
                </c:pt>
                <c:pt idx="1035">
                  <c:v>703.66507406215999</c:v>
                </c:pt>
                <c:pt idx="1036">
                  <c:v>704.04724843658005</c:v>
                </c:pt>
                <c:pt idx="1037">
                  <c:v>705.30928399061997</c:v>
                </c:pt>
                <c:pt idx="1038">
                  <c:v>705.53179111717998</c:v>
                </c:pt>
                <c:pt idx="1039">
                  <c:v>706.58067796333</c:v>
                </c:pt>
                <c:pt idx="1040">
                  <c:v>706.91730510192997</c:v>
                </c:pt>
                <c:pt idx="1041">
                  <c:v>707.44019182597003</c:v>
                </c:pt>
                <c:pt idx="1042">
                  <c:v>708.22714741031996</c:v>
                </c:pt>
                <c:pt idx="1043">
                  <c:v>708.48841267914997</c:v>
                </c:pt>
                <c:pt idx="1044">
                  <c:v>709.08916419216996</c:v>
                </c:pt>
                <c:pt idx="1045">
                  <c:v>709.87650415070004</c:v>
                </c:pt>
                <c:pt idx="1046">
                  <c:v>710.02892571908001</c:v>
                </c:pt>
                <c:pt idx="1047">
                  <c:v>710.66479453649004</c:v>
                </c:pt>
                <c:pt idx="1048">
                  <c:v>711.52453536828</c:v>
                </c:pt>
                <c:pt idx="1049">
                  <c:v>711.52705130393997</c:v>
                </c:pt>
                <c:pt idx="1050">
                  <c:v>712.30599271255005</c:v>
                </c:pt>
                <c:pt idx="1051">
                  <c:v>712.96603911704995</c:v>
                </c:pt>
                <c:pt idx="1052">
                  <c:v>713.17762207985004</c:v>
                </c:pt>
                <c:pt idx="1053">
                  <c:v>713.94823998581001</c:v>
                </c:pt>
                <c:pt idx="1054">
                  <c:v>714.32856362951998</c:v>
                </c:pt>
                <c:pt idx="1055">
                  <c:v>714.82426019703996</c:v>
                </c:pt>
                <c:pt idx="1056">
                  <c:v>715.58591192495999</c:v>
                </c:pt>
                <c:pt idx="1057">
                  <c:v>715.59684507126997</c:v>
                </c:pt>
                <c:pt idx="1058">
                  <c:v>716.47724574565996</c:v>
                </c:pt>
                <c:pt idx="1059">
                  <c:v>716.75274172041998</c:v>
                </c:pt>
                <c:pt idx="1060">
                  <c:v>717.23314349660996</c:v>
                </c:pt>
                <c:pt idx="1061">
                  <c:v>717.77782131316997</c:v>
                </c:pt>
                <c:pt idx="1062">
                  <c:v>718.12878036842005</c:v>
                </c:pt>
                <c:pt idx="1063">
                  <c:v>718.65341775859997</c:v>
                </c:pt>
                <c:pt idx="1064">
                  <c:v>718.87239998765006</c:v>
                </c:pt>
                <c:pt idx="1065">
                  <c:v>719.36735741205996</c:v>
                </c:pt>
                <c:pt idx="1066">
                  <c:v>719.77869263870002</c:v>
                </c:pt>
                <c:pt idx="1067">
                  <c:v>719.93409457438997</c:v>
                </c:pt>
                <c:pt idx="1068">
                  <c:v>720.37478174888997</c:v>
                </c:pt>
                <c:pt idx="1069">
                  <c:v>720.47267394620997</c:v>
                </c:pt>
                <c:pt idx="1070">
                  <c:v>720.71061254363997</c:v>
                </c:pt>
                <c:pt idx="1071">
                  <c:v>720.96283082799005</c:v>
                </c:pt>
                <c:pt idx="1072">
                  <c:v>721.15270899464997</c:v>
                </c:pt>
                <c:pt idx="1073">
                  <c:v>721.30142441162002</c:v>
                </c:pt>
                <c:pt idx="1074">
                  <c:v>721.42979259302001</c:v>
                </c:pt>
                <c:pt idx="1075">
                  <c:v>721.43068841799004</c:v>
                </c:pt>
                <c:pt idx="1076">
                  <c:v>721.55823925397999</c:v>
                </c:pt>
                <c:pt idx="1077">
                  <c:v>721.70736590159004</c:v>
                </c:pt>
                <c:pt idx="1078">
                  <c:v>721.89785261966995</c:v>
                </c:pt>
                <c:pt idx="1079">
                  <c:v>722.06710877472005</c:v>
                </c:pt>
                <c:pt idx="1080">
                  <c:v>722.15037955417995</c:v>
                </c:pt>
                <c:pt idx="1081">
                  <c:v>722.48562687623996</c:v>
                </c:pt>
                <c:pt idx="1082">
                  <c:v>722.83638319784995</c:v>
                </c:pt>
                <c:pt idx="1083">
                  <c:v>722.92427474686997</c:v>
                </c:pt>
                <c:pt idx="1084">
                  <c:v>723.47587862797002</c:v>
                </c:pt>
                <c:pt idx="1085">
                  <c:v>723.48700332553005</c:v>
                </c:pt>
                <c:pt idx="1086">
                  <c:v>724.19449275474005</c:v>
                </c:pt>
                <c:pt idx="1087">
                  <c:v>724.24543867859995</c:v>
                </c:pt>
                <c:pt idx="1088">
                  <c:v>724.88809058899994</c:v>
                </c:pt>
                <c:pt idx="1089">
                  <c:v>725.06081497758998</c:v>
                </c:pt>
                <c:pt idx="1090">
                  <c:v>725.65323326474004</c:v>
                </c:pt>
                <c:pt idx="1091">
                  <c:v>726.07375712185001</c:v>
                </c:pt>
                <c:pt idx="1092">
                  <c:v>726.30595689837003</c:v>
                </c:pt>
                <c:pt idx="1093">
                  <c:v>727.06137212862996</c:v>
                </c:pt>
                <c:pt idx="1094">
                  <c:v>727.21513116374001</c:v>
                </c:pt>
                <c:pt idx="1095">
                  <c:v>727.71723164857997</c:v>
                </c:pt>
                <c:pt idx="1096">
                  <c:v>728.46546276200002</c:v>
                </c:pt>
                <c:pt idx="1097">
                  <c:v>728.46780079047005</c:v>
                </c:pt>
                <c:pt idx="1098">
                  <c:v>729.13174266376996</c:v>
                </c:pt>
                <c:pt idx="1099">
                  <c:v>729.81603711126002</c:v>
                </c:pt>
                <c:pt idx="1100">
                  <c:v>729.87232675856001</c:v>
                </c:pt>
                <c:pt idx="1101">
                  <c:v>730.60514626171005</c:v>
                </c:pt>
                <c:pt idx="1102">
                  <c:v>731.24589593045005</c:v>
                </c:pt>
                <c:pt idx="1103">
                  <c:v>731.28130974895998</c:v>
                </c:pt>
                <c:pt idx="1104">
                  <c:v>732.00676594086997</c:v>
                </c:pt>
                <c:pt idx="1105">
                  <c:v>732.68644398159995</c:v>
                </c:pt>
                <c:pt idx="1106">
                  <c:v>732.74564912933999</c:v>
                </c:pt>
                <c:pt idx="1107">
                  <c:v>733.36781405150998</c:v>
                </c:pt>
                <c:pt idx="1108">
                  <c:v>734.30628245296998</c:v>
                </c:pt>
                <c:pt idx="1109">
                  <c:v>734.39099887110001</c:v>
                </c:pt>
                <c:pt idx="1110">
                  <c:v>735.38619277938005</c:v>
                </c:pt>
                <c:pt idx="1111">
                  <c:v>735.92209530887999</c:v>
                </c:pt>
                <c:pt idx="1112">
                  <c:v>736.48580870806995</c:v>
                </c:pt>
                <c:pt idx="1113">
                  <c:v>737.08284860301001</c:v>
                </c:pt>
                <c:pt idx="1114">
                  <c:v>737.58944170677</c:v>
                </c:pt>
                <c:pt idx="1115">
                  <c:v>738.23282435127999</c:v>
                </c:pt>
                <c:pt idx="1116">
                  <c:v>739.27851506329</c:v>
                </c:pt>
                <c:pt idx="1117">
                  <c:v>739.30424448065003</c:v>
                </c:pt>
                <c:pt idx="1118">
                  <c:v>740.42335690707</c:v>
                </c:pt>
                <c:pt idx="1119">
                  <c:v>741.06196675867</c:v>
                </c:pt>
                <c:pt idx="1120">
                  <c:v>741.47597680692002</c:v>
                </c:pt>
                <c:pt idx="1121">
                  <c:v>742.63821028789005</c:v>
                </c:pt>
                <c:pt idx="1122">
                  <c:v>742.85785024307995</c:v>
                </c:pt>
                <c:pt idx="1123">
                  <c:v>743.67398790267998</c:v>
                </c:pt>
                <c:pt idx="1124">
                  <c:v>744.68712005487998</c:v>
                </c:pt>
                <c:pt idx="1125">
                  <c:v>744.83363132248996</c:v>
                </c:pt>
                <c:pt idx="1126">
                  <c:v>745.87246398550997</c:v>
                </c:pt>
                <c:pt idx="1127">
                  <c:v>746.54516812664997</c:v>
                </c:pt>
                <c:pt idx="1128">
                  <c:v>747.01545074878004</c:v>
                </c:pt>
                <c:pt idx="1129">
                  <c:v>748.068738381</c:v>
                </c:pt>
                <c:pt idx="1130">
                  <c:v>748.42772441032002</c:v>
                </c:pt>
                <c:pt idx="1131">
                  <c:v>749.19703292675001</c:v>
                </c:pt>
                <c:pt idx="1132">
                  <c:v>750.26607348905998</c:v>
                </c:pt>
                <c:pt idx="1133">
                  <c:v>750.32739832166999</c:v>
                </c:pt>
                <c:pt idx="1134">
                  <c:v>751.38966893971997</c:v>
                </c:pt>
                <c:pt idx="1135">
                  <c:v>752.22131330818002</c:v>
                </c:pt>
                <c:pt idx="1136">
                  <c:v>752.46332244429004</c:v>
                </c:pt>
                <c:pt idx="1137">
                  <c:v>753.59436858290996</c:v>
                </c:pt>
                <c:pt idx="1138">
                  <c:v>754.08026756146</c:v>
                </c:pt>
                <c:pt idx="1139">
                  <c:v>754.66006839953002</c:v>
                </c:pt>
                <c:pt idx="1140">
                  <c:v>755.56004656587004</c:v>
                </c:pt>
                <c:pt idx="1141">
                  <c:v>755.87296201469997</c:v>
                </c:pt>
                <c:pt idx="1142">
                  <c:v>756.42242848337003</c:v>
                </c:pt>
                <c:pt idx="1143">
                  <c:v>757.31535110130005</c:v>
                </c:pt>
                <c:pt idx="1144">
                  <c:v>757.56659530908996</c:v>
                </c:pt>
                <c:pt idx="1145">
                  <c:v>758.18486031453006</c:v>
                </c:pt>
                <c:pt idx="1146">
                  <c:v>759.07893968406995</c:v>
                </c:pt>
                <c:pt idx="1147">
                  <c:v>759.12727942061997</c:v>
                </c:pt>
                <c:pt idx="1148">
                  <c:v>759.94806157117</c:v>
                </c:pt>
                <c:pt idx="1149">
                  <c:v>760.52034458505</c:v>
                </c:pt>
                <c:pt idx="1150">
                  <c:v>760.84021726567005</c:v>
                </c:pt>
                <c:pt idx="1151">
                  <c:v>761.71055071625995</c:v>
                </c:pt>
                <c:pt idx="1152">
                  <c:v>761.71059038149997</c:v>
                </c:pt>
                <c:pt idx="1153">
                  <c:v>762.35974879359003</c:v>
                </c:pt>
                <c:pt idx="1154">
                  <c:v>762.67343657807999</c:v>
                </c:pt>
                <c:pt idx="1155">
                  <c:v>763.01460053890003</c:v>
                </c:pt>
                <c:pt idx="1156">
                  <c:v>763.42780441835998</c:v>
                </c:pt>
                <c:pt idx="1157">
                  <c:v>763.65983043276003</c:v>
                </c:pt>
                <c:pt idx="1158">
                  <c:v>764.00350569192994</c:v>
                </c:pt>
                <c:pt idx="1159">
                  <c:v>764.31780472287005</c:v>
                </c:pt>
                <c:pt idx="1160">
                  <c:v>764.43036455288996</c:v>
                </c:pt>
                <c:pt idx="1161">
                  <c:v>764.73822389830002</c:v>
                </c:pt>
                <c:pt idx="1162">
                  <c:v>764.93643371891005</c:v>
                </c:pt>
                <c:pt idx="1163">
                  <c:v>764.95694788205003</c:v>
                </c:pt>
                <c:pt idx="1164">
                  <c:v>765.11639401361003</c:v>
                </c:pt>
                <c:pt idx="1165">
                  <c:v>765.24630482266002</c:v>
                </c:pt>
                <c:pt idx="1166">
                  <c:v>765.37799630185998</c:v>
                </c:pt>
                <c:pt idx="1167">
                  <c:v>765.54985973034002</c:v>
                </c:pt>
                <c:pt idx="1168">
                  <c:v>765.62189018787001</c:v>
                </c:pt>
                <c:pt idx="1169">
                  <c:v>765.80212586426001</c:v>
                </c:pt>
                <c:pt idx="1170">
                  <c:v>766.17504797148001</c:v>
                </c:pt>
                <c:pt idx="1171">
                  <c:v>766.28228540947998</c:v>
                </c:pt>
                <c:pt idx="1172">
                  <c:v>766.7088759065</c:v>
                </c:pt>
                <c:pt idx="1173">
                  <c:v>766.92569368399995</c:v>
                </c:pt>
                <c:pt idx="1174">
                  <c:v>767.44385333436003</c:v>
                </c:pt>
                <c:pt idx="1175">
                  <c:v>767.58200828217002</c:v>
                </c:pt>
                <c:pt idx="1176">
                  <c:v>768.22978046418996</c:v>
                </c:pt>
                <c:pt idx="1177">
                  <c:v>768.42021979312995</c:v>
                </c:pt>
                <c:pt idx="1178">
                  <c:v>768.88589033698997</c:v>
                </c:pt>
                <c:pt idx="1179">
                  <c:v>769.53394484378998</c:v>
                </c:pt>
                <c:pt idx="1180">
                  <c:v>769.67821242831997</c:v>
                </c:pt>
                <c:pt idx="1181">
                  <c:v>770.19068019591998</c:v>
                </c:pt>
                <c:pt idx="1182">
                  <c:v>770.83746737359002</c:v>
                </c:pt>
                <c:pt idx="1183">
                  <c:v>771.24174150037004</c:v>
                </c:pt>
                <c:pt idx="1184">
                  <c:v>771.49970498589005</c:v>
                </c:pt>
                <c:pt idx="1185">
                  <c:v>772.14103522212997</c:v>
                </c:pt>
                <c:pt idx="1186">
                  <c:v>772.78158655372999</c:v>
                </c:pt>
                <c:pt idx="1187">
                  <c:v>773.06959858148002</c:v>
                </c:pt>
                <c:pt idx="1188">
                  <c:v>773.44466687631996</c:v>
                </c:pt>
                <c:pt idx="1189">
                  <c:v>774.10240853747996</c:v>
                </c:pt>
                <c:pt idx="1190">
                  <c:v>774.74902359346004</c:v>
                </c:pt>
                <c:pt idx="1191">
                  <c:v>774.89423523463995</c:v>
                </c:pt>
                <c:pt idx="1192">
                  <c:v>775.10482877582001</c:v>
                </c:pt>
                <c:pt idx="1193">
                  <c:v>775.10499814035995</c:v>
                </c:pt>
                <c:pt idx="1194">
                  <c:v>776.18637607365997</c:v>
                </c:pt>
                <c:pt idx="1195">
                  <c:v>777.29210720982996</c:v>
                </c:pt>
                <c:pt idx="1196">
                  <c:v>777.29243950686998</c:v>
                </c:pt>
                <c:pt idx="1197">
                  <c:v>777.79781838512997</c:v>
                </c:pt>
                <c:pt idx="1198">
                  <c:v>778.28540346654995</c:v>
                </c:pt>
                <c:pt idx="1199">
                  <c:v>779.52728226430997</c:v>
                </c:pt>
                <c:pt idx="1200">
                  <c:v>779.57831172670001</c:v>
                </c:pt>
                <c:pt idx="1201">
                  <c:v>780.94468339037996</c:v>
                </c:pt>
                <c:pt idx="1202">
                  <c:v>781.91174073781997</c:v>
                </c:pt>
                <c:pt idx="1203">
                  <c:v>782.19024606231005</c:v>
                </c:pt>
                <c:pt idx="1204">
                  <c:v>783.60433027295005</c:v>
                </c:pt>
                <c:pt idx="1205">
                  <c:v>784.24586556470001</c:v>
                </c:pt>
                <c:pt idx="1206">
                  <c:v>784.86065610889</c:v>
                </c:pt>
                <c:pt idx="1207">
                  <c:v>786.26443442950006</c:v>
                </c:pt>
                <c:pt idx="1208">
                  <c:v>786.53982607173998</c:v>
                </c:pt>
                <c:pt idx="1209">
                  <c:v>787.53304964870995</c:v>
                </c:pt>
                <c:pt idx="1210">
                  <c:v>788.76575857695002</c:v>
                </c:pt>
                <c:pt idx="1211">
                  <c:v>788.92347960694997</c:v>
                </c:pt>
                <c:pt idx="1212">
                  <c:v>790.33600017794004</c:v>
                </c:pt>
                <c:pt idx="1213">
                  <c:v>790.91516724449002</c:v>
                </c:pt>
                <c:pt idx="1214">
                  <c:v>791.58366990263005</c:v>
                </c:pt>
                <c:pt idx="1215">
                  <c:v>792.97663039291001</c:v>
                </c:pt>
                <c:pt idx="1216">
                  <c:v>793.01404945587001</c:v>
                </c:pt>
                <c:pt idx="1217">
                  <c:v>794.24271989191004</c:v>
                </c:pt>
                <c:pt idx="1218">
                  <c:v>794.93213693044004</c:v>
                </c:pt>
                <c:pt idx="1219">
                  <c:v>795.64201978514996</c:v>
                </c:pt>
                <c:pt idx="1220">
                  <c:v>796.75842776142997</c:v>
                </c:pt>
                <c:pt idx="1221">
                  <c:v>796.90043382785996</c:v>
                </c:pt>
                <c:pt idx="1222">
                  <c:v>798.29761022426999</c:v>
                </c:pt>
                <c:pt idx="1223">
                  <c:v>798.42813531666002</c:v>
                </c:pt>
                <c:pt idx="1224">
                  <c:v>799.56194887615004</c:v>
                </c:pt>
                <c:pt idx="1225">
                  <c:v>799.91073402305005</c:v>
                </c:pt>
                <c:pt idx="1226">
                  <c:v>800.85443710435004</c:v>
                </c:pt>
                <c:pt idx="1227">
                  <c:v>801.17336798801</c:v>
                </c:pt>
                <c:pt idx="1228">
                  <c:v>802.19281417005004</c:v>
                </c:pt>
                <c:pt idx="1229">
                  <c:v>802.22040066968998</c:v>
                </c:pt>
                <c:pt idx="1230">
                  <c:v>802.98979028766996</c:v>
                </c:pt>
                <c:pt idx="1231">
                  <c:v>803.48305536919997</c:v>
                </c:pt>
                <c:pt idx="1232">
                  <c:v>803.59609743589999</c:v>
                </c:pt>
                <c:pt idx="1233">
                  <c:v>804.04354536327003</c:v>
                </c:pt>
                <c:pt idx="1234">
                  <c:v>804.36395733519998</c:v>
                </c:pt>
                <c:pt idx="1235">
                  <c:v>804.58917311018001</c:v>
                </c:pt>
                <c:pt idx="1236">
                  <c:v>804.75103109723</c:v>
                </c:pt>
                <c:pt idx="1237">
                  <c:v>804.88072559403997</c:v>
                </c:pt>
                <c:pt idx="1238">
                  <c:v>804.88128866936995</c:v>
                </c:pt>
                <c:pt idx="1239">
                  <c:v>805.01813308876001</c:v>
                </c:pt>
                <c:pt idx="1240">
                  <c:v>805.22672670714996</c:v>
                </c:pt>
                <c:pt idx="1241">
                  <c:v>805.58006241027999</c:v>
                </c:pt>
                <c:pt idx="1242">
                  <c:v>806.15125492273</c:v>
                </c:pt>
                <c:pt idx="1243">
                  <c:v>807.01325878228999</c:v>
                </c:pt>
                <c:pt idx="1244">
                  <c:v>807.63626597394</c:v>
                </c:pt>
                <c:pt idx="1245">
                  <c:v>808.23893226138</c:v>
                </c:pt>
                <c:pt idx="1246">
                  <c:v>809.90108762215004</c:v>
                </c:pt>
                <c:pt idx="1247">
                  <c:v>810.05533467681005</c:v>
                </c:pt>
                <c:pt idx="1248">
                  <c:v>812.07251471663994</c:v>
                </c:pt>
                <c:pt idx="1249">
                  <c:v>812.62309959746995</c:v>
                </c:pt>
                <c:pt idx="1250">
                  <c:v>814.79699983465002</c:v>
                </c:pt>
                <c:pt idx="1251">
                  <c:v>815.23035239057003</c:v>
                </c:pt>
                <c:pt idx="1252">
                  <c:v>817.71221882048997</c:v>
                </c:pt>
                <c:pt idx="1253">
                  <c:v>818.00268389604003</c:v>
                </c:pt>
                <c:pt idx="1254">
                  <c:v>820.41346271272005</c:v>
                </c:pt>
                <c:pt idx="1255">
                  <c:v>821.59042503416003</c:v>
                </c:pt>
                <c:pt idx="1256">
                  <c:v>822.91208485356003</c:v>
                </c:pt>
                <c:pt idx="1257">
                  <c:v>825.46426535729995</c:v>
                </c:pt>
                <c:pt idx="1258">
                  <c:v>825.58776783630003</c:v>
                </c:pt>
                <c:pt idx="1259">
                  <c:v>828.03997033791995</c:v>
                </c:pt>
                <c:pt idx="1260">
                  <c:v>829.53298514044002</c:v>
                </c:pt>
                <c:pt idx="1261">
                  <c:v>830.76397286116003</c:v>
                </c:pt>
                <c:pt idx="1262">
                  <c:v>833.63754241216998</c:v>
                </c:pt>
                <c:pt idx="1263">
                  <c:v>833.71217728284</c:v>
                </c:pt>
                <c:pt idx="1264">
                  <c:v>835.93822436324001</c:v>
                </c:pt>
                <c:pt idx="1265">
                  <c:v>837.92724488708996</c:v>
                </c:pt>
                <c:pt idx="1266">
                  <c:v>838.76542590155998</c:v>
                </c:pt>
                <c:pt idx="1267">
                  <c:v>841.11578701132999</c:v>
                </c:pt>
                <c:pt idx="1268">
                  <c:v>842.11782999317995</c:v>
                </c:pt>
                <c:pt idx="1269">
                  <c:v>843.82043179255004</c:v>
                </c:pt>
                <c:pt idx="1270">
                  <c:v>846.25635656441</c:v>
                </c:pt>
                <c:pt idx="1271">
                  <c:v>846.29089016321996</c:v>
                </c:pt>
                <c:pt idx="1272">
                  <c:v>848.71510997070004</c:v>
                </c:pt>
                <c:pt idx="1273">
                  <c:v>850.36678490268002</c:v>
                </c:pt>
                <c:pt idx="1274">
                  <c:v>851.46477644677998</c:v>
                </c:pt>
                <c:pt idx="1275">
                  <c:v>853.94041867003</c:v>
                </c:pt>
                <c:pt idx="1276">
                  <c:v>854.46036947249002</c:v>
                </c:pt>
                <c:pt idx="1277">
                  <c:v>856.64312531448002</c:v>
                </c:pt>
                <c:pt idx="1278">
                  <c:v>858.52975561976996</c:v>
                </c:pt>
                <c:pt idx="1279">
                  <c:v>859.25668487518999</c:v>
                </c:pt>
                <c:pt idx="1280">
                  <c:v>861.81543840706001</c:v>
                </c:pt>
                <c:pt idx="1281">
                  <c:v>862.55932410399998</c:v>
                </c:pt>
                <c:pt idx="1282">
                  <c:v>864.53751690945001</c:v>
                </c:pt>
                <c:pt idx="1283">
                  <c:v>866.53571914783004</c:v>
                </c:pt>
                <c:pt idx="1284">
                  <c:v>866.98740529857002</c:v>
                </c:pt>
                <c:pt idx="1285">
                  <c:v>870.45896400462004</c:v>
                </c:pt>
                <c:pt idx="1286">
                  <c:v>872.16017725993004</c:v>
                </c:pt>
                <c:pt idx="1287">
                  <c:v>874.35437332621996</c:v>
                </c:pt>
                <c:pt idx="1288">
                  <c:v>877.33178715291001</c:v>
                </c:pt>
                <c:pt idx="1289">
                  <c:v>878.26793332937996</c:v>
                </c:pt>
                <c:pt idx="1290">
                  <c:v>882.19431591074999</c:v>
                </c:pt>
                <c:pt idx="1291">
                  <c:v>882.50333321712003</c:v>
                </c:pt>
                <c:pt idx="1292">
                  <c:v>886.08798400399996</c:v>
                </c:pt>
                <c:pt idx="1293">
                  <c:v>887.68044154182996</c:v>
                </c:pt>
                <c:pt idx="1294">
                  <c:v>889.88330859275004</c:v>
                </c:pt>
                <c:pt idx="1295">
                  <c:v>892.85761638166002</c:v>
                </c:pt>
                <c:pt idx="1296">
                  <c:v>893.50081707043</c:v>
                </c:pt>
                <c:pt idx="1297">
                  <c:v>896.85149071203</c:v>
                </c:pt>
                <c:pt idx="1298">
                  <c:v>898.03099772527003</c:v>
                </c:pt>
                <c:pt idx="1299">
                  <c:v>899.83971840495997</c:v>
                </c:pt>
                <c:pt idx="1300">
                  <c:v>902.36543982809997</c:v>
                </c:pt>
                <c:pt idx="1301">
                  <c:v>903.21534390423005</c:v>
                </c:pt>
                <c:pt idx="1302">
                  <c:v>904.35503588865004</c:v>
                </c:pt>
                <c:pt idx="1303">
                  <c:v>905.85017612567003</c:v>
                </c:pt>
                <c:pt idx="1304">
                  <c:v>906.92149708232</c:v>
                </c:pt>
                <c:pt idx="1305">
                  <c:v>907.63963530549995</c:v>
                </c:pt>
                <c:pt idx="1306">
                  <c:v>908.07522734303996</c:v>
                </c:pt>
                <c:pt idx="1307">
                  <c:v>908.29890973992997</c:v>
                </c:pt>
                <c:pt idx="1308">
                  <c:v>908.38038450491001</c:v>
                </c:pt>
                <c:pt idx="1309">
                  <c:v>908.38131904317004</c:v>
                </c:pt>
                <c:pt idx="1310">
                  <c:v>908.39309180209</c:v>
                </c:pt>
                <c:pt idx="1311">
                  <c:v>908.40436914940994</c:v>
                </c:pt>
                <c:pt idx="1312">
                  <c:v>908.48331056618997</c:v>
                </c:pt>
                <c:pt idx="1313">
                  <c:v>908.69758012548004</c:v>
                </c:pt>
                <c:pt idx="1314">
                  <c:v>909.11484190297995</c:v>
                </c:pt>
                <c:pt idx="1315">
                  <c:v>909.80275996643002</c:v>
                </c:pt>
                <c:pt idx="1316">
                  <c:v>910.82899838885999</c:v>
                </c:pt>
                <c:pt idx="1317">
                  <c:v>912.13576610949997</c:v>
                </c:pt>
                <c:pt idx="1318">
                  <c:v>912.26122124326002</c:v>
                </c:pt>
                <c:pt idx="1319">
                  <c:v>914.16709260006996</c:v>
                </c:pt>
                <c:pt idx="1320">
                  <c:v>915.88641813639003</c:v>
                </c:pt>
                <c:pt idx="1321">
                  <c:v>916.58905033999997</c:v>
                </c:pt>
                <c:pt idx="1322">
                  <c:v>919.46887991594997</c:v>
                </c:pt>
                <c:pt idx="1323">
                  <c:v>919.64204955199</c:v>
                </c:pt>
                <c:pt idx="1324">
                  <c:v>922.72422504583994</c:v>
                </c:pt>
                <c:pt idx="1325">
                  <c:v>923.39174526432998</c:v>
                </c:pt>
                <c:pt idx="1326">
                  <c:v>926.27458406955998</c:v>
                </c:pt>
                <c:pt idx="1327">
                  <c:v>927.13915534974001</c:v>
                </c:pt>
                <c:pt idx="1328">
                  <c:v>930.04209629237005</c:v>
                </c:pt>
                <c:pt idx="1329">
                  <c:v>930.89128494892998</c:v>
                </c:pt>
                <c:pt idx="1330">
                  <c:v>933.95256383749995</c:v>
                </c:pt>
                <c:pt idx="1331">
                  <c:v>934.64205611825003</c:v>
                </c:pt>
                <c:pt idx="1332">
                  <c:v>937.93688928436995</c:v>
                </c:pt>
                <c:pt idx="1333">
                  <c:v>938.38912004757003</c:v>
                </c:pt>
                <c:pt idx="1334">
                  <c:v>941.93316149830002</c:v>
                </c:pt>
                <c:pt idx="1335">
                  <c:v>942.14076895179005</c:v>
                </c:pt>
                <c:pt idx="1336">
                  <c:v>945.88871572846995</c:v>
                </c:pt>
                <c:pt idx="1337">
                  <c:v>945.89470307300996</c:v>
                </c:pt>
                <c:pt idx="1338">
                  <c:v>949.79655447941002</c:v>
                </c:pt>
                <c:pt idx="1339">
                  <c:v>951.18312540253999</c:v>
                </c:pt>
                <c:pt idx="1340">
                  <c:v>953.60703969858002</c:v>
                </c:pt>
                <c:pt idx="1341">
                  <c:v>956.48192850942996</c:v>
                </c:pt>
                <c:pt idx="1342">
                  <c:v>957.28531995282003</c:v>
                </c:pt>
                <c:pt idx="1343">
                  <c:v>960.78543255960005</c:v>
                </c:pt>
                <c:pt idx="1344">
                  <c:v>961.77351772058</c:v>
                </c:pt>
                <c:pt idx="1345">
                  <c:v>964.06049757557003</c:v>
                </c:pt>
                <c:pt idx="1346">
                  <c:v>967.06677982814006</c:v>
                </c:pt>
                <c:pt idx="1347">
                  <c:v>967.06803547482002</c:v>
                </c:pt>
                <c:pt idx="1348">
                  <c:v>969.77817656183004</c:v>
                </c:pt>
                <c:pt idx="1349">
                  <c:v>971.67440601836995</c:v>
                </c:pt>
                <c:pt idx="1350">
                  <c:v>972.19774630601</c:v>
                </c:pt>
                <c:pt idx="1351">
                  <c:v>974.39554667923005</c:v>
                </c:pt>
                <c:pt idx="1352">
                  <c:v>976.44372738200002</c:v>
                </c:pt>
                <c:pt idx="1353">
                  <c:v>976.44404255030997</c:v>
                </c:pt>
                <c:pt idx="1354">
                  <c:v>978.40083775809001</c:v>
                </c:pt>
                <c:pt idx="1355">
                  <c:v>979.29155752820998</c:v>
                </c:pt>
                <c:pt idx="1356">
                  <c:v>980.30530064401</c:v>
                </c:pt>
                <c:pt idx="1357">
                  <c:v>982.17892235506997</c:v>
                </c:pt>
                <c:pt idx="1358">
                  <c:v>982.18220022596995</c:v>
                </c:pt>
                <c:pt idx="1359">
                  <c:v>984.02868650522998</c:v>
                </c:pt>
                <c:pt idx="1360">
                  <c:v>985.78798277552005</c:v>
                </c:pt>
                <c:pt idx="1361">
                  <c:v>985.85199136284996</c:v>
                </c:pt>
                <c:pt idx="1362">
                  <c:v>987.64308721573002</c:v>
                </c:pt>
                <c:pt idx="1363">
                  <c:v>989.39989863753999</c:v>
                </c:pt>
                <c:pt idx="1364">
                  <c:v>989.40194776315002</c:v>
                </c:pt>
                <c:pt idx="1365">
                  <c:v>991.12145634005003</c:v>
                </c:pt>
                <c:pt idx="1366">
                  <c:v>992.01476040290004</c:v>
                </c:pt>
                <c:pt idx="1367">
                  <c:v>992.80688174186002</c:v>
                </c:pt>
                <c:pt idx="1368">
                  <c:v>994.45540311460002</c:v>
                </c:pt>
                <c:pt idx="1369">
                  <c:v>994.63098112124999</c:v>
                </c:pt>
                <c:pt idx="1370">
                  <c:v>996.06637409342</c:v>
                </c:pt>
                <c:pt idx="1371">
                  <c:v>997.25090252464997</c:v>
                </c:pt>
                <c:pt idx="1372">
                  <c:v>997.63929490961004</c:v>
                </c:pt>
                <c:pt idx="1373">
                  <c:v>999.17383675829001</c:v>
                </c:pt>
                <c:pt idx="1374">
                  <c:v>999.86405712628004</c:v>
                </c:pt>
                <c:pt idx="1375">
                  <c:v>1000.6685502801</c:v>
                </c:pt>
                <c:pt idx="1376">
                  <c:v>1002.116682423</c:v>
                </c:pt>
                <c:pt idx="1377">
                  <c:v>1002.481602651</c:v>
                </c:pt>
                <c:pt idx="1378">
                  <c:v>1003.5098217647</c:v>
                </c:pt>
                <c:pt idx="1379">
                  <c:v>1004.8392459427</c:v>
                </c:pt>
                <c:pt idx="1380">
                  <c:v>1005.0970764645</c:v>
                </c:pt>
                <c:pt idx="1381">
                  <c:v>1006.0959807783</c:v>
                </c:pt>
                <c:pt idx="1382">
                  <c:v>1007.2708565324</c:v>
                </c:pt>
                <c:pt idx="1383">
                  <c:v>1007.7125207594</c:v>
                </c:pt>
                <c:pt idx="1384">
                  <c:v>1008.3545667078</c:v>
                </c:pt>
                <c:pt idx="1385">
                  <c:v>1009.3377385336</c:v>
                </c:pt>
                <c:pt idx="1386">
                  <c:v>1010.2160208005</c:v>
                </c:pt>
                <c:pt idx="1387">
                  <c:v>1010.3293820621</c:v>
                </c:pt>
                <c:pt idx="1388">
                  <c:v>1011.0050900575</c:v>
                </c:pt>
                <c:pt idx="1389">
                  <c:v>1011.7256103618</c:v>
                </c:pt>
                <c:pt idx="1390">
                  <c:v>1012.398224365</c:v>
                </c:pt>
                <c:pt idx="1391">
                  <c:v>1012.9435866484</c:v>
                </c:pt>
                <c:pt idx="1392">
                  <c:v>1013.0435436765</c:v>
                </c:pt>
                <c:pt idx="1393">
                  <c:v>1013.6821456343999</c:v>
                </c:pt>
                <c:pt idx="1394">
                  <c:v>1014.3345802169</c:v>
                </c:pt>
                <c:pt idx="1395">
                  <c:v>1015.0213854949</c:v>
                </c:pt>
                <c:pt idx="1396">
                  <c:v>1015.5606836349</c:v>
                </c:pt>
                <c:pt idx="1397">
                  <c:v>1015.7641861716</c:v>
                </c:pt>
                <c:pt idx="1398">
                  <c:v>1016.5889558786</c:v>
                </c:pt>
                <c:pt idx="1399">
                  <c:v>1017.5228804007</c:v>
                </c:pt>
                <c:pt idx="1400">
                  <c:v>1018.5933750045</c:v>
                </c:pt>
                <c:pt idx="1401">
                  <c:v>1019.2374935179</c:v>
                </c:pt>
                <c:pt idx="1402">
                  <c:v>1019.8280919191</c:v>
                </c:pt>
                <c:pt idx="1403">
                  <c:v>1021.2548784966</c:v>
                </c:pt>
                <c:pt idx="1404">
                  <c:v>1022.9017233802</c:v>
                </c:pt>
                <c:pt idx="1405">
                  <c:v>1022.9123077972</c:v>
                </c:pt>
                <c:pt idx="1406">
                  <c:v>1024.7967091609</c:v>
                </c:pt>
                <c:pt idx="1407">
                  <c:v>1026.5843697092</c:v>
                </c:pt>
                <c:pt idx="1408">
                  <c:v>1026.9572598300999</c:v>
                </c:pt>
                <c:pt idx="1409">
                  <c:v>1029.3577853003001</c:v>
                </c:pt>
                <c:pt idx="1410">
                  <c:v>1030.2619199927999</c:v>
                </c:pt>
                <c:pt idx="1411">
                  <c:v>1031.9617412789</c:v>
                </c:pt>
                <c:pt idx="1412">
                  <c:v>1033.9383471141</c:v>
                </c:pt>
                <c:pt idx="1413">
                  <c:v>1034.7325448189999</c:v>
                </c:pt>
                <c:pt idx="1414">
                  <c:v>1037.6123423153001</c:v>
                </c:pt>
                <c:pt idx="1415">
                  <c:v>1037.6337245247</c:v>
                </c:pt>
                <c:pt idx="1416">
                  <c:v>1040.6290424870001</c:v>
                </c:pt>
                <c:pt idx="1417">
                  <c:v>1041.2883345913999</c:v>
                </c:pt>
                <c:pt idx="1418">
                  <c:v>1043.6826179510999</c:v>
                </c:pt>
                <c:pt idx="1419">
                  <c:v>1044.9611895594001</c:v>
                </c:pt>
                <c:pt idx="1420">
                  <c:v>1046.7590738447</c:v>
                </c:pt>
                <c:pt idx="1421">
                  <c:v>1048.637654419</c:v>
                </c:pt>
                <c:pt idx="1422">
                  <c:v>1049.8275082973</c:v>
                </c:pt>
                <c:pt idx="1423">
                  <c:v>1052.3115018947999</c:v>
                </c:pt>
                <c:pt idx="1424">
                  <c:v>1052.8723723726</c:v>
                </c:pt>
                <c:pt idx="1425">
                  <c:v>1055.8813248718</c:v>
                </c:pt>
                <c:pt idx="1426">
                  <c:v>1055.9864826584001</c:v>
                </c:pt>
                <c:pt idx="1427">
                  <c:v>1058.8415055393</c:v>
                </c:pt>
                <c:pt idx="1428">
                  <c:v>1059.6636901191</c:v>
                </c:pt>
                <c:pt idx="1429">
                  <c:v>1061.7396751101001</c:v>
                </c:pt>
                <c:pt idx="1430">
                  <c:v>1063.3366524160999</c:v>
                </c:pt>
                <c:pt idx="1431">
                  <c:v>1064.5623500431</c:v>
                </c:pt>
                <c:pt idx="1432">
                  <c:v>1067.0119801421999</c:v>
                </c:pt>
                <c:pt idx="1433">
                  <c:v>1067.2959406421</c:v>
                </c:pt>
                <c:pt idx="1434">
                  <c:v>1069.9269035672</c:v>
                </c:pt>
                <c:pt idx="1435">
                  <c:v>1070.6859930016999</c:v>
                </c:pt>
                <c:pt idx="1436">
                  <c:v>1072.4413932771999</c:v>
                </c:pt>
                <c:pt idx="1437">
                  <c:v>1074.3644948010999</c:v>
                </c:pt>
                <c:pt idx="1438">
                  <c:v>1074.8236229450999</c:v>
                </c:pt>
                <c:pt idx="1439">
                  <c:v>1077.0571924428</c:v>
                </c:pt>
                <c:pt idx="1440">
                  <c:v>1078.0385813058999</c:v>
                </c:pt>
                <c:pt idx="1441">
                  <c:v>1079.125602506</c:v>
                </c:pt>
                <c:pt idx="1442">
                  <c:v>1081.0122686504001</c:v>
                </c:pt>
                <c:pt idx="1443">
                  <c:v>1081.7144251938</c:v>
                </c:pt>
                <c:pt idx="1444">
                  <c:v>1082.7005335494</c:v>
                </c:pt>
                <c:pt idx="1445">
                  <c:v>1084.1736788416999</c:v>
                </c:pt>
                <c:pt idx="1446">
                  <c:v>1085.3877034274001</c:v>
                </c:pt>
                <c:pt idx="1447">
                  <c:v>1085.4149381611001</c:v>
                </c:pt>
                <c:pt idx="1448">
                  <c:v>1086.4151716107999</c:v>
                </c:pt>
                <c:pt idx="1449">
                  <c:v>1087.1958557849</c:v>
                </c:pt>
                <c:pt idx="1450">
                  <c:v>1087.7861229980999</c:v>
                </c:pt>
                <c:pt idx="1451">
                  <c:v>1088.2151055866</c:v>
                </c:pt>
                <c:pt idx="1452">
                  <c:v>1088.5119359257001</c:v>
                </c:pt>
                <c:pt idx="1453">
                  <c:v>1088.7057464274999</c:v>
                </c:pt>
                <c:pt idx="1454">
                  <c:v>1088.8256694728</c:v>
                </c:pt>
                <c:pt idx="1455">
                  <c:v>1088.9008369607</c:v>
                </c:pt>
                <c:pt idx="1456">
                  <c:v>1088.9558499824</c:v>
                </c:pt>
                <c:pt idx="1457">
                  <c:v>1088.9971911271</c:v>
                </c:pt>
                <c:pt idx="1458">
                  <c:v>1089.0268135225999</c:v>
                </c:pt>
                <c:pt idx="1459">
                  <c:v>1089.0466702952001</c:v>
                </c:pt>
                <c:pt idx="1460">
                  <c:v>1089.0587145653999</c:v>
                </c:pt>
                <c:pt idx="1461">
                  <c:v>1089.0598150021001</c:v>
                </c:pt>
                <c:pt idx="1462">
                  <c:v>1089.0648994610999</c:v>
                </c:pt>
                <c:pt idx="1463">
                  <c:v>1089.067178107</c:v>
                </c:pt>
                <c:pt idx="1464">
                  <c:v>1089.0675036273001</c:v>
                </c:pt>
                <c:pt idx="1465">
                  <c:v>1089.0708170588</c:v>
                </c:pt>
                <c:pt idx="1466">
                  <c:v>1089.0940110786</c:v>
                </c:pt>
                <c:pt idx="1467">
                  <c:v>1089.1569662749</c:v>
                </c:pt>
                <c:pt idx="1468">
                  <c:v>1089.2795632377999</c:v>
                </c:pt>
                <c:pt idx="1469">
                  <c:v>1089.4816825523001</c:v>
                </c:pt>
                <c:pt idx="1470">
                  <c:v>1089.7832048104001</c:v>
                </c:pt>
                <c:pt idx="1471">
                  <c:v>1090.2040105988999</c:v>
                </c:pt>
                <c:pt idx="1472">
                  <c:v>1090.7639805066001</c:v>
                </c:pt>
                <c:pt idx="1473">
                  <c:v>1091.4746979746001</c:v>
                </c:pt>
                <c:pt idx="1474">
                  <c:v>1092.1270419907</c:v>
                </c:pt>
                <c:pt idx="1475">
                  <c:v>1092.3145586206001</c:v>
                </c:pt>
                <c:pt idx="1476">
                  <c:v>1093.253664218</c:v>
                </c:pt>
                <c:pt idx="1477">
                  <c:v>1094.2621224241</c:v>
                </c:pt>
                <c:pt idx="1478">
                  <c:v>1095.184860198</c:v>
                </c:pt>
                <c:pt idx="1479">
                  <c:v>1095.3100498171</c:v>
                </c:pt>
                <c:pt idx="1480">
                  <c:v>1096.3675764674001</c:v>
                </c:pt>
                <c:pt idx="1481">
                  <c:v>1097.404853512</c:v>
                </c:pt>
                <c:pt idx="1482">
                  <c:v>1098.2475287796999</c:v>
                </c:pt>
                <c:pt idx="1483">
                  <c:v>1098.3920667428999</c:v>
                </c:pt>
                <c:pt idx="1484">
                  <c:v>1099.3061949723001</c:v>
                </c:pt>
                <c:pt idx="1485">
                  <c:v>1100.1511975914</c:v>
                </c:pt>
                <c:pt idx="1486">
                  <c:v>1100.9377611724001</c:v>
                </c:pt>
                <c:pt idx="1487">
                  <c:v>1101.3019112661</c:v>
                </c:pt>
                <c:pt idx="1488">
                  <c:v>1101.6765514213</c:v>
                </c:pt>
                <c:pt idx="1489">
                  <c:v>1102.3782023332999</c:v>
                </c:pt>
                <c:pt idx="1490">
                  <c:v>1103.0533065270999</c:v>
                </c:pt>
                <c:pt idx="1491">
                  <c:v>1103.7124095144</c:v>
                </c:pt>
                <c:pt idx="1492">
                  <c:v>1104.3587386218001</c:v>
                </c:pt>
                <c:pt idx="1493">
                  <c:v>1104.3660104086</c:v>
                </c:pt>
                <c:pt idx="1494">
                  <c:v>1105.0224718196</c:v>
                </c:pt>
                <c:pt idx="1495">
                  <c:v>1105.6817550536</c:v>
                </c:pt>
                <c:pt idx="1496">
                  <c:v>1106.3417519246</c:v>
                </c:pt>
                <c:pt idx="1497">
                  <c:v>1107.0003980531999</c:v>
                </c:pt>
                <c:pt idx="1498">
                  <c:v>1107.4187970562</c:v>
                </c:pt>
                <c:pt idx="1499">
                  <c:v>1107.6556867402001</c:v>
                </c:pt>
                <c:pt idx="1500">
                  <c:v>1108.3056847923001</c:v>
                </c:pt>
                <c:pt idx="1501">
                  <c:v>1108.9485510002</c:v>
                </c:pt>
                <c:pt idx="1502">
                  <c:v>1109.5825581024001</c:v>
                </c:pt>
                <c:pt idx="1503">
                  <c:v>1110.2064039920001</c:v>
                </c:pt>
                <c:pt idx="1504">
                  <c:v>1110.4793784344999</c:v>
                </c:pt>
                <c:pt idx="1505">
                  <c:v>1110.8199264291</c:v>
                </c:pt>
                <c:pt idx="1506">
                  <c:v>1111.4230474531</c:v>
                </c:pt>
                <c:pt idx="1507">
                  <c:v>1112.0155172464999</c:v>
                </c:pt>
                <c:pt idx="1508">
                  <c:v>1112.5969719294999</c:v>
                </c:pt>
                <c:pt idx="1509">
                  <c:v>1113.1669961744001</c:v>
                </c:pt>
                <c:pt idx="1510">
                  <c:v>1113.5363545357</c:v>
                </c:pt>
                <c:pt idx="1511">
                  <c:v>1113.7251916713999</c:v>
                </c:pt>
                <c:pt idx="1512">
                  <c:v>1114.2712528909999</c:v>
                </c:pt>
                <c:pt idx="1513">
                  <c:v>1114.8079053741999</c:v>
                </c:pt>
                <c:pt idx="1514">
                  <c:v>1115.3494330679</c:v>
                </c:pt>
                <c:pt idx="1515">
                  <c:v>1115.9129552433001</c:v>
                </c:pt>
                <c:pt idx="1516">
                  <c:v>1116.5155201241</c:v>
                </c:pt>
                <c:pt idx="1517">
                  <c:v>1116.5974239530999</c:v>
                </c:pt>
                <c:pt idx="1518">
                  <c:v>1117.1740909977</c:v>
                </c:pt>
                <c:pt idx="1519">
                  <c:v>1117.9055557880999</c:v>
                </c:pt>
                <c:pt idx="1520">
                  <c:v>1118.7267488982</c:v>
                </c:pt>
                <c:pt idx="1521">
                  <c:v>1119.6698029755</c:v>
                </c:pt>
                <c:pt idx="1522">
                  <c:v>1119.8039117032999</c:v>
                </c:pt>
                <c:pt idx="1523">
                  <c:v>1122.329378869</c:v>
                </c:pt>
                <c:pt idx="1524">
                  <c:v>1123.6086671887999</c:v>
                </c:pt>
                <c:pt idx="1525">
                  <c:v>1125.8963366521</c:v>
                </c:pt>
                <c:pt idx="1526">
                  <c:v>1128.6683209354001</c:v>
                </c:pt>
                <c:pt idx="1527">
                  <c:v>1129.4692178404</c:v>
                </c:pt>
                <c:pt idx="1528">
                  <c:v>1130.1658547049001</c:v>
                </c:pt>
                <c:pt idx="1529">
                  <c:v>1132.4794634558</c:v>
                </c:pt>
                <c:pt idx="1530">
                  <c:v>1134.5717715577</c:v>
                </c:pt>
                <c:pt idx="1531">
                  <c:v>1135.1939502657999</c:v>
                </c:pt>
                <c:pt idx="1532">
                  <c:v>1136.9344772925999</c:v>
                </c:pt>
                <c:pt idx="1533">
                  <c:v>1138.0054734445</c:v>
                </c:pt>
                <c:pt idx="1534">
                  <c:v>1140.1907403589</c:v>
                </c:pt>
                <c:pt idx="1535">
                  <c:v>1141.4888868088001</c:v>
                </c:pt>
                <c:pt idx="1536">
                  <c:v>1146.4663163846001</c:v>
                </c:pt>
                <c:pt idx="1537">
                  <c:v>1151.2061622240999</c:v>
                </c:pt>
                <c:pt idx="1538">
                  <c:v>1153.6036724457999</c:v>
                </c:pt>
                <c:pt idx="1539">
                  <c:v>1156.4100580352001</c:v>
                </c:pt>
                <c:pt idx="1540">
                  <c:v>1161.3870046892</c:v>
                </c:pt>
                <c:pt idx="1541">
                  <c:v>1162.1880634544</c:v>
                </c:pt>
                <c:pt idx="1542">
                  <c:v>1166.3596532598001</c:v>
                </c:pt>
                <c:pt idx="1543">
                  <c:v>1170.4783208394001</c:v>
                </c:pt>
                <c:pt idx="1544">
                  <c:v>1174.5819866167001</c:v>
                </c:pt>
                <c:pt idx="1545">
                  <c:v>1178.6254642177</c:v>
                </c:pt>
                <c:pt idx="1546">
                  <c:v>1179.5159714887</c:v>
                </c:pt>
                <c:pt idx="1547">
                  <c:v>1184.3972490061001</c:v>
                </c:pt>
              </c:numCache>
            </c:numRef>
          </c:xVal>
          <c:yVal>
            <c:numRef>
              <c:f>'WSPL_2D-Model_PLAN'!$M$4:$M$1551</c:f>
              <c:numCache>
                <c:formatCode>0.00</c:formatCode>
                <c:ptCount val="1548"/>
                <c:pt idx="0">
                  <c:v>83.231387904626999</c:v>
                </c:pt>
                <c:pt idx="1">
                  <c:v>83.232271621265994</c:v>
                </c:pt>
                <c:pt idx="2">
                  <c:v>83.23999786377</c:v>
                </c:pt>
                <c:pt idx="3">
                  <c:v>83.442079202911998</c:v>
                </c:pt>
                <c:pt idx="4">
                  <c:v>83.489997863783998</c:v>
                </c:pt>
                <c:pt idx="5">
                  <c:v>83.529998779289997</c:v>
                </c:pt>
                <c:pt idx="6">
                  <c:v>83.519996643062996</c:v>
                </c:pt>
                <c:pt idx="7">
                  <c:v>83.51000213623</c:v>
                </c:pt>
                <c:pt idx="8">
                  <c:v>83.5</c:v>
                </c:pt>
                <c:pt idx="9">
                  <c:v>83.480003356926005</c:v>
                </c:pt>
                <c:pt idx="10">
                  <c:v>83.459999084469004</c:v>
                </c:pt>
                <c:pt idx="11">
                  <c:v>83.339996337890994</c:v>
                </c:pt>
                <c:pt idx="12">
                  <c:v>83.340908111044001</c:v>
                </c:pt>
                <c:pt idx="13">
                  <c:v>83.336685559901994</c:v>
                </c:pt>
                <c:pt idx="14">
                  <c:v>83.336685559901994</c:v>
                </c:pt>
                <c:pt idx="15">
                  <c:v>83.336685559901994</c:v>
                </c:pt>
                <c:pt idx="16">
                  <c:v>83.340132441459005</c:v>
                </c:pt>
                <c:pt idx="17">
                  <c:v>83.342732305477995</c:v>
                </c:pt>
                <c:pt idx="18">
                  <c:v>83.343356079779994</c:v>
                </c:pt>
                <c:pt idx="19">
                  <c:v>83.343645210058</c:v>
                </c:pt>
                <c:pt idx="20">
                  <c:v>83.343960319947001</c:v>
                </c:pt>
                <c:pt idx="21">
                  <c:v>83.344490280268005</c:v>
                </c:pt>
                <c:pt idx="22">
                  <c:v>83.344555227193993</c:v>
                </c:pt>
                <c:pt idx="23">
                  <c:v>83.344972106393001</c:v>
                </c:pt>
                <c:pt idx="24">
                  <c:v>83.345412377616</c:v>
                </c:pt>
                <c:pt idx="25">
                  <c:v>83.345467591282002</c:v>
                </c:pt>
                <c:pt idx="26">
                  <c:v>83.345822165398999</c:v>
                </c:pt>
                <c:pt idx="27">
                  <c:v>83.346209363208004</c:v>
                </c:pt>
                <c:pt idx="28">
                  <c:v>83.346377947350007</c:v>
                </c:pt>
                <c:pt idx="29">
                  <c:v>83.346573422321995</c:v>
                </c:pt>
                <c:pt idx="30">
                  <c:v>83.346912074515998</c:v>
                </c:pt>
                <c:pt idx="31">
                  <c:v>83.347224538421997</c:v>
                </c:pt>
                <c:pt idx="32">
                  <c:v>83.347284818931996</c:v>
                </c:pt>
                <c:pt idx="33">
                  <c:v>83.347521341374005</c:v>
                </c:pt>
                <c:pt idx="34">
                  <c:v>83.347737515426999</c:v>
                </c:pt>
                <c:pt idx="35">
                  <c:v>83.347793932882993</c:v>
                </c:pt>
                <c:pt idx="36">
                  <c:v>83.348048612596997</c:v>
                </c:pt>
                <c:pt idx="37">
                  <c:v>83.348190466790996</c:v>
                </c:pt>
                <c:pt idx="38">
                  <c:v>83.348285928268993</c:v>
                </c:pt>
                <c:pt idx="39">
                  <c:v>83.348502091439997</c:v>
                </c:pt>
                <c:pt idx="40">
                  <c:v>83.348640285632996</c:v>
                </c:pt>
                <c:pt idx="41">
                  <c:v>83.348699432236998</c:v>
                </c:pt>
                <c:pt idx="42">
                  <c:v>83.348886855768995</c:v>
                </c:pt>
                <c:pt idx="43">
                  <c:v>83.349057617094005</c:v>
                </c:pt>
                <c:pt idx="44">
                  <c:v>83.349094378298005</c:v>
                </c:pt>
                <c:pt idx="45">
                  <c:v>83.349215651478005</c:v>
                </c:pt>
                <c:pt idx="46">
                  <c:v>83.349364045000002</c:v>
                </c:pt>
                <c:pt idx="47">
                  <c:v>83.349505768073001</c:v>
                </c:pt>
                <c:pt idx="48">
                  <c:v>83.349548431887996</c:v>
                </c:pt>
                <c:pt idx="49">
                  <c:v>83.349639254555996</c:v>
                </c:pt>
                <c:pt idx="50">
                  <c:v>83.349768587018005</c:v>
                </c:pt>
                <c:pt idx="51">
                  <c:v>83.349893773187006</c:v>
                </c:pt>
                <c:pt idx="52">
                  <c:v>83.349998474120994</c:v>
                </c:pt>
                <c:pt idx="53">
                  <c:v>83.350027101164997</c:v>
                </c:pt>
                <c:pt idx="54">
                  <c:v>83.350192631878002</c:v>
                </c:pt>
                <c:pt idx="55">
                  <c:v>83.350369365399004</c:v>
                </c:pt>
                <c:pt idx="56">
                  <c:v>83.350561125057993</c:v>
                </c:pt>
                <c:pt idx="57">
                  <c:v>83.35066986084</c:v>
                </c:pt>
                <c:pt idx="58">
                  <c:v>83.350770347712995</c:v>
                </c:pt>
                <c:pt idx="59">
                  <c:v>83.350999603637007</c:v>
                </c:pt>
                <c:pt idx="60">
                  <c:v>83.351255443414004</c:v>
                </c:pt>
                <c:pt idx="61">
                  <c:v>83.351333618164006</c:v>
                </c:pt>
                <c:pt idx="62">
                  <c:v>83.351529960543004</c:v>
                </c:pt>
                <c:pt idx="63">
                  <c:v>83.351818693045999</c:v>
                </c:pt>
                <c:pt idx="64">
                  <c:v>83.351997375487997</c:v>
                </c:pt>
                <c:pt idx="65">
                  <c:v>83.352122656009996</c:v>
                </c:pt>
                <c:pt idx="66">
                  <c:v>83.352444702111001</c:v>
                </c:pt>
                <c:pt idx="67">
                  <c:v>83.352668762207003</c:v>
                </c:pt>
                <c:pt idx="68">
                  <c:v>83.352778251009994</c:v>
                </c:pt>
                <c:pt idx="69">
                  <c:v>83.353122311912003</c:v>
                </c:pt>
                <c:pt idx="70">
                  <c:v>83.353332519530994</c:v>
                </c:pt>
                <c:pt idx="71">
                  <c:v>83.353483755053006</c:v>
                </c:pt>
                <c:pt idx="72">
                  <c:v>83.353852643756994</c:v>
                </c:pt>
                <c:pt idx="73">
                  <c:v>83.353996276855995</c:v>
                </c:pt>
                <c:pt idx="74">
                  <c:v>83.354232506600994</c:v>
                </c:pt>
                <c:pt idx="75">
                  <c:v>83.354623786269997</c:v>
                </c:pt>
                <c:pt idx="76">
                  <c:v>83.354667663574006</c:v>
                </c:pt>
                <c:pt idx="77">
                  <c:v>83.355016418510004</c:v>
                </c:pt>
                <c:pt idx="78">
                  <c:v>83.355331420897997</c:v>
                </c:pt>
                <c:pt idx="79">
                  <c:v>83.355421695535</c:v>
                </c:pt>
                <c:pt idx="80">
                  <c:v>83.355831055528995</c:v>
                </c:pt>
                <c:pt idx="81">
                  <c:v>83.356002807617003</c:v>
                </c:pt>
                <c:pt idx="82">
                  <c:v>83.356241487155998</c:v>
                </c:pt>
                <c:pt idx="83">
                  <c:v>83.356644040302001</c:v>
                </c:pt>
                <c:pt idx="84">
                  <c:v>83.356666564940994</c:v>
                </c:pt>
                <c:pt idx="85">
                  <c:v>83.357040616741003</c:v>
                </c:pt>
                <c:pt idx="86">
                  <c:v>83.357330322265994</c:v>
                </c:pt>
                <c:pt idx="87">
                  <c:v>83.357434122648996</c:v>
                </c:pt>
                <c:pt idx="88">
                  <c:v>83.357809739564004</c:v>
                </c:pt>
                <c:pt idx="89">
                  <c:v>83.358001708984006</c:v>
                </c:pt>
                <c:pt idx="90">
                  <c:v>83.358163680472003</c:v>
                </c:pt>
                <c:pt idx="91">
                  <c:v>83.358487096529004</c:v>
                </c:pt>
                <c:pt idx="92">
                  <c:v>83.358665466309006</c:v>
                </c:pt>
                <c:pt idx="93">
                  <c:v>83.358777204985003</c:v>
                </c:pt>
                <c:pt idx="94">
                  <c:v>83.359033238305997</c:v>
                </c:pt>
                <c:pt idx="95">
                  <c:v>83.359248696725004</c:v>
                </c:pt>
                <c:pt idx="96">
                  <c:v>83.359336853027003</c:v>
                </c:pt>
                <c:pt idx="97">
                  <c:v>83.359424232045001</c:v>
                </c:pt>
                <c:pt idx="98">
                  <c:v>83.359566215376006</c:v>
                </c:pt>
                <c:pt idx="99">
                  <c:v>83.359682974986001</c:v>
                </c:pt>
                <c:pt idx="100">
                  <c:v>83.359781072600001</c:v>
                </c:pt>
                <c:pt idx="101">
                  <c:v>83.359863444425002</c:v>
                </c:pt>
                <c:pt idx="102">
                  <c:v>83.359935332389</c:v>
                </c:pt>
                <c:pt idx="103">
                  <c:v>83.360000610350994</c:v>
                </c:pt>
                <c:pt idx="104">
                  <c:v>83.360001155095006</c:v>
                </c:pt>
                <c:pt idx="105">
                  <c:v>83.360027920815995</c:v>
                </c:pt>
                <c:pt idx="106">
                  <c:v>83.360058143944002</c:v>
                </c:pt>
                <c:pt idx="107">
                  <c:v>83.360095281889002</c:v>
                </c:pt>
                <c:pt idx="108">
                  <c:v>83.360143125666994</c:v>
                </c:pt>
                <c:pt idx="109">
                  <c:v>83.360206322568999</c:v>
                </c:pt>
                <c:pt idx="110">
                  <c:v>83.360263953246999</c:v>
                </c:pt>
                <c:pt idx="111">
                  <c:v>83.360287559200003</c:v>
                </c:pt>
                <c:pt idx="112">
                  <c:v>83.360390889927004</c:v>
                </c:pt>
                <c:pt idx="113">
                  <c:v>83.360519345539998</c:v>
                </c:pt>
                <c:pt idx="114">
                  <c:v>83.360530957560002</c:v>
                </c:pt>
                <c:pt idx="115">
                  <c:v>83.360668019114996</c:v>
                </c:pt>
                <c:pt idx="116">
                  <c:v>83.360790269103006</c:v>
                </c:pt>
                <c:pt idx="117">
                  <c:v>83.360847541986004</c:v>
                </c:pt>
                <c:pt idx="118">
                  <c:v>83.361044399283003</c:v>
                </c:pt>
                <c:pt idx="119">
                  <c:v>83.361057275573998</c:v>
                </c:pt>
                <c:pt idx="120">
                  <c:v>83.361252837937997</c:v>
                </c:pt>
                <c:pt idx="121">
                  <c:v>83.361320427609996</c:v>
                </c:pt>
                <c:pt idx="122">
                  <c:v>83.361464830632997</c:v>
                </c:pt>
                <c:pt idx="123">
                  <c:v>83.361587498806998</c:v>
                </c:pt>
                <c:pt idx="124">
                  <c:v>83.361684818379004</c:v>
                </c:pt>
                <c:pt idx="125">
                  <c:v>83.361846931730994</c:v>
                </c:pt>
                <c:pt idx="126">
                  <c:v>83.361897544369</c:v>
                </c:pt>
                <c:pt idx="127">
                  <c:v>83.362103027936001</c:v>
                </c:pt>
                <c:pt idx="128">
                  <c:v>83.362114039188995</c:v>
                </c:pt>
                <c:pt idx="129">
                  <c:v>83.362293128337001</c:v>
                </c:pt>
                <c:pt idx="130">
                  <c:v>83.362468747904003</c:v>
                </c:pt>
                <c:pt idx="131">
                  <c:v>83.362474921189005</c:v>
                </c:pt>
                <c:pt idx="132">
                  <c:v>83.362648534201995</c:v>
                </c:pt>
                <c:pt idx="133">
                  <c:v>83.362810108757998</c:v>
                </c:pt>
                <c:pt idx="134">
                  <c:v>83.362823486327997</c:v>
                </c:pt>
                <c:pt idx="135">
                  <c:v>83.362976784330002</c:v>
                </c:pt>
                <c:pt idx="136">
                  <c:v>83.363134298961995</c:v>
                </c:pt>
                <c:pt idx="137">
                  <c:v>83.363181970661003</c:v>
                </c:pt>
                <c:pt idx="138">
                  <c:v>83.363294343229995</c:v>
                </c:pt>
                <c:pt idx="139">
                  <c:v>83.363458820576</c:v>
                </c:pt>
                <c:pt idx="140">
                  <c:v>83.363536693952</c:v>
                </c:pt>
                <c:pt idx="141">
                  <c:v>83.363632567115005</c:v>
                </c:pt>
                <c:pt idx="142">
                  <c:v>83.363811772522993</c:v>
                </c:pt>
                <c:pt idx="143">
                  <c:v>83.363891335782</c:v>
                </c:pt>
                <c:pt idx="144">
                  <c:v>83.364001864162006</c:v>
                </c:pt>
                <c:pt idx="145">
                  <c:v>83.364197801393004</c:v>
                </c:pt>
                <c:pt idx="146">
                  <c:v>83.364249619909998</c:v>
                </c:pt>
                <c:pt idx="147">
                  <c:v>83.364400882699996</c:v>
                </c:pt>
                <c:pt idx="148">
                  <c:v>83.364607686509999</c:v>
                </c:pt>
                <c:pt idx="149">
                  <c:v>83.364618444160001</c:v>
                </c:pt>
                <c:pt idx="150">
                  <c:v>83.364841252503993</c:v>
                </c:pt>
                <c:pt idx="151">
                  <c:v>83.364961959230001</c:v>
                </c:pt>
                <c:pt idx="152">
                  <c:v>83.365075432313006</c:v>
                </c:pt>
                <c:pt idx="153">
                  <c:v>83.365314011471</c:v>
                </c:pt>
                <c:pt idx="154">
                  <c:v>83.365316507824005</c:v>
                </c:pt>
                <c:pt idx="155">
                  <c:v>83.365559308060995</c:v>
                </c:pt>
                <c:pt idx="156">
                  <c:v>83.365671296805999</c:v>
                </c:pt>
                <c:pt idx="157">
                  <c:v>83.365808242677005</c:v>
                </c:pt>
                <c:pt idx="158">
                  <c:v>83.366029794636006</c:v>
                </c:pt>
                <c:pt idx="159">
                  <c:v>83.366053499366998</c:v>
                </c:pt>
                <c:pt idx="160">
                  <c:v>83.366288816641998</c:v>
                </c:pt>
                <c:pt idx="161">
                  <c:v>83.366384699272999</c:v>
                </c:pt>
                <c:pt idx="162">
                  <c:v>83.366508850474005</c:v>
                </c:pt>
                <c:pt idx="163">
                  <c:v>83.366717807775004</c:v>
                </c:pt>
                <c:pt idx="164">
                  <c:v>83.366740172253003</c:v>
                </c:pt>
                <c:pt idx="165">
                  <c:v>83.366902797983997</c:v>
                </c:pt>
                <c:pt idx="166">
                  <c:v>83.367069001510004</c:v>
                </c:pt>
                <c:pt idx="167">
                  <c:v>83.367098951846003</c:v>
                </c:pt>
                <c:pt idx="168">
                  <c:v>83.367210041392994</c:v>
                </c:pt>
                <c:pt idx="169">
                  <c:v>83.367336466515994</c:v>
                </c:pt>
                <c:pt idx="170">
                  <c:v>83.367453966049993</c:v>
                </c:pt>
                <c:pt idx="171">
                  <c:v>83.367454202527</c:v>
                </c:pt>
                <c:pt idx="172">
                  <c:v>83.367560959808003</c:v>
                </c:pt>
                <c:pt idx="173">
                  <c:v>83.367661240445997</c:v>
                </c:pt>
                <c:pt idx="174">
                  <c:v>83.367706201611995</c:v>
                </c:pt>
                <c:pt idx="175">
                  <c:v>83.367762760887004</c:v>
                </c:pt>
                <c:pt idx="176">
                  <c:v>83.367867966421997</c:v>
                </c:pt>
                <c:pt idx="177">
                  <c:v>83.367961709278006</c:v>
                </c:pt>
                <c:pt idx="178">
                  <c:v>83.367976122504999</c:v>
                </c:pt>
                <c:pt idx="179">
                  <c:v>83.368089289945004</c:v>
                </c:pt>
                <c:pt idx="180">
                  <c:v>83.368210014352002</c:v>
                </c:pt>
                <c:pt idx="181">
                  <c:v>83.368217709934996</c:v>
                </c:pt>
                <c:pt idx="182">
                  <c:v>83.368332798121997</c:v>
                </c:pt>
                <c:pt idx="183">
                  <c:v>83.368454789702</c:v>
                </c:pt>
                <c:pt idx="184">
                  <c:v>83.368473222324994</c:v>
                </c:pt>
                <c:pt idx="185">
                  <c:v>83.368576906960001</c:v>
                </c:pt>
                <c:pt idx="186">
                  <c:v>83.368702774472993</c:v>
                </c:pt>
                <c:pt idx="187">
                  <c:v>83.368728695976998</c:v>
                </c:pt>
                <c:pt idx="188">
                  <c:v>83.368822638002001</c:v>
                </c:pt>
                <c:pt idx="189">
                  <c:v>83.368945737174997</c:v>
                </c:pt>
                <c:pt idx="190">
                  <c:v>83.368980443485</c:v>
                </c:pt>
                <c:pt idx="191">
                  <c:v>83.369067581476003</c:v>
                </c:pt>
                <c:pt idx="192">
                  <c:v>83.369183393265004</c:v>
                </c:pt>
                <c:pt idx="193">
                  <c:v>83.369235925148999</c:v>
                </c:pt>
                <c:pt idx="194">
                  <c:v>83.369293375959003</c:v>
                </c:pt>
                <c:pt idx="195">
                  <c:v>83.369397386971002</c:v>
                </c:pt>
                <c:pt idx="196">
                  <c:v>83.369487790335995</c:v>
                </c:pt>
                <c:pt idx="197">
                  <c:v>83.369493980787993</c:v>
                </c:pt>
                <c:pt idx="198">
                  <c:v>83.369581213423004</c:v>
                </c:pt>
                <c:pt idx="199">
                  <c:v>83.369659791155001</c:v>
                </c:pt>
                <c:pt idx="200">
                  <c:v>83.369728155434004</c:v>
                </c:pt>
                <c:pt idx="201">
                  <c:v>83.369743330500995</c:v>
                </c:pt>
                <c:pt idx="202">
                  <c:v>83.369786663197004</c:v>
                </c:pt>
                <c:pt idx="203">
                  <c:v>83.369836461540004</c:v>
                </c:pt>
                <c:pt idx="204">
                  <c:v>83.369878893616004</c:v>
                </c:pt>
                <c:pt idx="205">
                  <c:v>83.369878959876999</c:v>
                </c:pt>
                <c:pt idx="206">
                  <c:v>83.369915043868005</c:v>
                </c:pt>
                <c:pt idx="207">
                  <c:v>83.369946817080006</c:v>
                </c:pt>
                <c:pt idx="208">
                  <c:v>83.369975672734</c:v>
                </c:pt>
                <c:pt idx="209">
                  <c:v>83.370002746582003</c:v>
                </c:pt>
                <c:pt idx="210">
                  <c:v>83.370003292587</c:v>
                </c:pt>
                <c:pt idx="211">
                  <c:v>83.370050885729995</c:v>
                </c:pt>
                <c:pt idx="212">
                  <c:v>83.370108655280006</c:v>
                </c:pt>
                <c:pt idx="213">
                  <c:v>83.370186777642999</c:v>
                </c:pt>
                <c:pt idx="214">
                  <c:v>83.370295429226005</c:v>
                </c:pt>
                <c:pt idx="215">
                  <c:v>83.370444771124994</c:v>
                </c:pt>
                <c:pt idx="216">
                  <c:v>83.370645017694002</c:v>
                </c:pt>
                <c:pt idx="217">
                  <c:v>83.370811459514996</c:v>
                </c:pt>
                <c:pt idx="218">
                  <c:v>83.370906611842997</c:v>
                </c:pt>
                <c:pt idx="219">
                  <c:v>83.371240608549996</c:v>
                </c:pt>
                <c:pt idx="220">
                  <c:v>83.371627854459007</c:v>
                </c:pt>
                <c:pt idx="221">
                  <c:v>83.371660763205995</c:v>
                </c:pt>
                <c:pt idx="222">
                  <c:v>83.372153920791007</c:v>
                </c:pt>
                <c:pt idx="223">
                  <c:v>83.372440240019998</c:v>
                </c:pt>
                <c:pt idx="224">
                  <c:v>83.372729140592</c:v>
                </c:pt>
                <c:pt idx="225">
                  <c:v>83.373256581971006</c:v>
                </c:pt>
                <c:pt idx="226">
                  <c:v>83.373382124464001</c:v>
                </c:pt>
                <c:pt idx="227">
                  <c:v>83.374069442500996</c:v>
                </c:pt>
                <c:pt idx="228">
                  <c:v>83.374110364193001</c:v>
                </c:pt>
                <c:pt idx="229">
                  <c:v>83.374877833550002</c:v>
                </c:pt>
                <c:pt idx="230">
                  <c:v>83.374914677934996</c:v>
                </c:pt>
                <c:pt idx="231">
                  <c:v>83.375694436155001</c:v>
                </c:pt>
                <c:pt idx="232">
                  <c:v>83.375813230006997</c:v>
                </c:pt>
                <c:pt idx="233">
                  <c:v>83.376506890602002</c:v>
                </c:pt>
                <c:pt idx="234">
                  <c:v>83.376799985109002</c:v>
                </c:pt>
                <c:pt idx="235">
                  <c:v>83.377323395321994</c:v>
                </c:pt>
                <c:pt idx="236">
                  <c:v>83.377878371676999</c:v>
                </c:pt>
                <c:pt idx="237">
                  <c:v>83.378441062815</c:v>
                </c:pt>
                <c:pt idx="238">
                  <c:v>83.379014718350007</c:v>
                </c:pt>
                <c:pt idx="239">
                  <c:v>83.379558427103007</c:v>
                </c:pt>
                <c:pt idx="240">
                  <c:v>83.380199840892999</c:v>
                </c:pt>
                <c:pt idx="241">
                  <c:v>83.380676747519004</c:v>
                </c:pt>
                <c:pt idx="242">
                  <c:v>83.381388616530998</c:v>
                </c:pt>
                <c:pt idx="243">
                  <c:v>83.381794090325002</c:v>
                </c:pt>
                <c:pt idx="244">
                  <c:v>83.382562718675004</c:v>
                </c:pt>
                <c:pt idx="245">
                  <c:v>83.382911727982005</c:v>
                </c:pt>
                <c:pt idx="246">
                  <c:v>83.383680793568999</c:v>
                </c:pt>
                <c:pt idx="247">
                  <c:v>83.384029225171005</c:v>
                </c:pt>
                <c:pt idx="248">
                  <c:v>83.384722127966995</c:v>
                </c:pt>
                <c:pt idx="249">
                  <c:v>83.385147065083999</c:v>
                </c:pt>
                <c:pt idx="250">
                  <c:v>83.385644974388001</c:v>
                </c:pt>
                <c:pt idx="251">
                  <c:v>83.386264846933997</c:v>
                </c:pt>
                <c:pt idx="252">
                  <c:v>83.386441976523997</c:v>
                </c:pt>
                <c:pt idx="253">
                  <c:v>83.387107212174996</c:v>
                </c:pt>
                <c:pt idx="254">
                  <c:v>83.387382565527005</c:v>
                </c:pt>
                <c:pt idx="255">
                  <c:v>83.387658875997005</c:v>
                </c:pt>
                <c:pt idx="256">
                  <c:v>83.388115566061998</c:v>
                </c:pt>
                <c:pt idx="257">
                  <c:v>83.388500482200001</c:v>
                </c:pt>
                <c:pt idx="258">
                  <c:v>83.388501432355994</c:v>
                </c:pt>
                <c:pt idx="259">
                  <c:v>83.388682984759996</c:v>
                </c:pt>
                <c:pt idx="260">
                  <c:v>83.388805471393994</c:v>
                </c:pt>
                <c:pt idx="261">
                  <c:v>83.388874160176996</c:v>
                </c:pt>
                <c:pt idx="262">
                  <c:v>83.389049600248001</c:v>
                </c:pt>
                <c:pt idx="263">
                  <c:v>83.389051101552994</c:v>
                </c:pt>
                <c:pt idx="264">
                  <c:v>83.389247855820997</c:v>
                </c:pt>
                <c:pt idx="265">
                  <c:v>83.389257604769995</c:v>
                </c:pt>
                <c:pt idx="266">
                  <c:v>83.389426376608</c:v>
                </c:pt>
                <c:pt idx="267">
                  <c:v>83.389428878825996</c:v>
                </c:pt>
                <c:pt idx="268">
                  <c:v>83.389566106177</c:v>
                </c:pt>
                <c:pt idx="269">
                  <c:v>83.389625526025</c:v>
                </c:pt>
                <c:pt idx="270">
                  <c:v>83.389679292818002</c:v>
                </c:pt>
                <c:pt idx="271">
                  <c:v>83.389770370307005</c:v>
                </c:pt>
                <c:pt idx="272">
                  <c:v>83.389804718018993</c:v>
                </c:pt>
                <c:pt idx="273">
                  <c:v>83.389843313808001</c:v>
                </c:pt>
                <c:pt idx="274">
                  <c:v>83.389902808258995</c:v>
                </c:pt>
                <c:pt idx="275">
                  <c:v>83.389953711073005</c:v>
                </c:pt>
                <c:pt idx="276">
                  <c:v>83.389999389647997</c:v>
                </c:pt>
                <c:pt idx="277">
                  <c:v>83.390000377461007</c:v>
                </c:pt>
                <c:pt idx="278">
                  <c:v>83.390050340269994</c:v>
                </c:pt>
                <c:pt idx="279">
                  <c:v>83.390107119497998</c:v>
                </c:pt>
                <c:pt idx="280">
                  <c:v>83.390177531565996</c:v>
                </c:pt>
                <c:pt idx="281">
                  <c:v>83.390223317535998</c:v>
                </c:pt>
                <c:pt idx="282">
                  <c:v>83.390268969434999</c:v>
                </c:pt>
                <c:pt idx="283">
                  <c:v>83.390388599578998</c:v>
                </c:pt>
                <c:pt idx="284">
                  <c:v>83.390476143070003</c:v>
                </c:pt>
                <c:pt idx="285">
                  <c:v>83.390542019321998</c:v>
                </c:pt>
                <c:pt idx="286">
                  <c:v>83.390701653226003</c:v>
                </c:pt>
                <c:pt idx="287">
                  <c:v>83.390735170233</c:v>
                </c:pt>
                <c:pt idx="288">
                  <c:v>83.390949214407996</c:v>
                </c:pt>
                <c:pt idx="289">
                  <c:v>83.390974601508006</c:v>
                </c:pt>
                <c:pt idx="290">
                  <c:v>83.391171050560999</c:v>
                </c:pt>
                <c:pt idx="291">
                  <c:v>83.391272168740002</c:v>
                </c:pt>
                <c:pt idx="292">
                  <c:v>83.391425991055996</c:v>
                </c:pt>
                <c:pt idx="293">
                  <c:v>83.391639556658006</c:v>
                </c:pt>
                <c:pt idx="294">
                  <c:v>83.391648282443001</c:v>
                </c:pt>
                <c:pt idx="295">
                  <c:v>83.391906448401997</c:v>
                </c:pt>
                <c:pt idx="296">
                  <c:v>83.392080255590002</c:v>
                </c:pt>
                <c:pt idx="297">
                  <c:v>83.392126903982003</c:v>
                </c:pt>
                <c:pt idx="298">
                  <c:v>83.392379661598</c:v>
                </c:pt>
                <c:pt idx="299">
                  <c:v>83.392618585953002</c:v>
                </c:pt>
                <c:pt idx="300">
                  <c:v>83.392796638541995</c:v>
                </c:pt>
                <c:pt idx="301">
                  <c:v>83.393253753856996</c:v>
                </c:pt>
                <c:pt idx="302">
                  <c:v>83.393272961050997</c:v>
                </c:pt>
                <c:pt idx="303">
                  <c:v>83.393693938211001</c:v>
                </c:pt>
                <c:pt idx="304">
                  <c:v>83.394086647139005</c:v>
                </c:pt>
                <c:pt idx="305">
                  <c:v>83.394126720353</c:v>
                </c:pt>
                <c:pt idx="306">
                  <c:v>83.394554732944002</c:v>
                </c:pt>
                <c:pt idx="307">
                  <c:v>83.394996641606994</c:v>
                </c:pt>
                <c:pt idx="308">
                  <c:v>83.395082782968998</c:v>
                </c:pt>
                <c:pt idx="309">
                  <c:v>83.395438430026005</c:v>
                </c:pt>
                <c:pt idx="310">
                  <c:v>83.395873930579</c:v>
                </c:pt>
                <c:pt idx="311">
                  <c:v>83.396291313719999</c:v>
                </c:pt>
                <c:pt idx="312">
                  <c:v>83.396301028436994</c:v>
                </c:pt>
                <c:pt idx="313">
                  <c:v>83.396743824569995</c:v>
                </c:pt>
                <c:pt idx="314">
                  <c:v>83.397175254388003</c:v>
                </c:pt>
                <c:pt idx="315">
                  <c:v>83.397617282661997</c:v>
                </c:pt>
                <c:pt idx="316">
                  <c:v>83.397731394789005</c:v>
                </c:pt>
                <c:pt idx="317">
                  <c:v>83.398048626320005</c:v>
                </c:pt>
                <c:pt idx="318">
                  <c:v>83.398490947670993</c:v>
                </c:pt>
                <c:pt idx="319">
                  <c:v>83.398923735069005</c:v>
                </c:pt>
                <c:pt idx="320">
                  <c:v>83.399364546046996</c:v>
                </c:pt>
                <c:pt idx="321">
                  <c:v>83.399365764053996</c:v>
                </c:pt>
                <c:pt idx="322">
                  <c:v>83.400032985371993</c:v>
                </c:pt>
                <c:pt idx="323">
                  <c:v>83.400707282187</c:v>
                </c:pt>
                <c:pt idx="324">
                  <c:v>83.401136447398997</c:v>
                </c:pt>
                <c:pt idx="325">
                  <c:v>83.40137642434</c:v>
                </c:pt>
                <c:pt idx="326">
                  <c:v>83.402049962039996</c:v>
                </c:pt>
                <c:pt idx="327">
                  <c:v>83.402712096865002</c:v>
                </c:pt>
                <c:pt idx="328">
                  <c:v>83.402984584478006</c:v>
                </c:pt>
                <c:pt idx="329">
                  <c:v>83.403392734237997</c:v>
                </c:pt>
                <c:pt idx="330">
                  <c:v>83.404065033937997</c:v>
                </c:pt>
                <c:pt idx="331">
                  <c:v>83.404735575925002</c:v>
                </c:pt>
                <c:pt idx="332">
                  <c:v>83.404864381026002</c:v>
                </c:pt>
                <c:pt idx="333">
                  <c:v>83.405404860588007</c:v>
                </c:pt>
                <c:pt idx="334">
                  <c:v>83.406078401984004</c:v>
                </c:pt>
                <c:pt idx="335">
                  <c:v>83.406702489897</c:v>
                </c:pt>
                <c:pt idx="336">
                  <c:v>83.406709811159004</c:v>
                </c:pt>
                <c:pt idx="337">
                  <c:v>83.407421033649001</c:v>
                </c:pt>
                <c:pt idx="338">
                  <c:v>83.408069256108007</c:v>
                </c:pt>
                <c:pt idx="339">
                  <c:v>83.408465021382995</c:v>
                </c:pt>
                <c:pt idx="340">
                  <c:v>83.408763882459994</c:v>
                </c:pt>
                <c:pt idx="341">
                  <c:v>83.409440870946</c:v>
                </c:pt>
                <c:pt idx="342">
                  <c:v>83.410106673022</c:v>
                </c:pt>
                <c:pt idx="343">
                  <c:v>83.410106803996996</c:v>
                </c:pt>
                <c:pt idx="344">
                  <c:v>83.410788871145002</c:v>
                </c:pt>
                <c:pt idx="345">
                  <c:v>83.411453271314997</c:v>
                </c:pt>
                <c:pt idx="346">
                  <c:v>83.411565649493994</c:v>
                </c:pt>
                <c:pt idx="347">
                  <c:v>83.412116226726994</c:v>
                </c:pt>
                <c:pt idx="348">
                  <c:v>83.412800021349</c:v>
                </c:pt>
                <c:pt idx="349">
                  <c:v>83.412881163872996</c:v>
                </c:pt>
                <c:pt idx="350">
                  <c:v>83.413487022327004</c:v>
                </c:pt>
                <c:pt idx="351">
                  <c:v>83.414063768606994</c:v>
                </c:pt>
                <c:pt idx="352">
                  <c:v>83.414146474478997</c:v>
                </c:pt>
                <c:pt idx="353">
                  <c:v>83.414852496315007</c:v>
                </c:pt>
                <c:pt idx="354">
                  <c:v>83.415119926648003</c:v>
                </c:pt>
                <c:pt idx="355">
                  <c:v>83.415493215002996</c:v>
                </c:pt>
                <c:pt idx="356">
                  <c:v>83.417525496126999</c:v>
                </c:pt>
                <c:pt idx="357">
                  <c:v>83.417986501046002</c:v>
                </c:pt>
                <c:pt idx="358">
                  <c:v>83.418490297472005</c:v>
                </c:pt>
                <c:pt idx="359">
                  <c:v>83.418100845788999</c:v>
                </c:pt>
                <c:pt idx="360">
                  <c:v>83.417114526831</c:v>
                </c:pt>
                <c:pt idx="361">
                  <c:v>83.417365804865</c:v>
                </c:pt>
                <c:pt idx="362">
                  <c:v>83.417643525098001</c:v>
                </c:pt>
                <c:pt idx="363">
                  <c:v>83.417650374263005</c:v>
                </c:pt>
                <c:pt idx="364">
                  <c:v>83.417892570191995</c:v>
                </c:pt>
                <c:pt idx="365">
                  <c:v>83.418167261484996</c:v>
                </c:pt>
                <c:pt idx="366">
                  <c:v>83.418263795529995</c:v>
                </c:pt>
                <c:pt idx="367">
                  <c:v>83.418418751965007</c:v>
                </c:pt>
                <c:pt idx="368">
                  <c:v>83.418694320279997</c:v>
                </c:pt>
                <c:pt idx="369">
                  <c:v>83.418756685003004</c:v>
                </c:pt>
                <c:pt idx="370">
                  <c:v>83.418945339355005</c:v>
                </c:pt>
                <c:pt idx="371">
                  <c:v>83.419137767791995</c:v>
                </c:pt>
                <c:pt idx="372">
                  <c:v>83.419219987755994</c:v>
                </c:pt>
                <c:pt idx="373">
                  <c:v>83.419426292162996</c:v>
                </c:pt>
                <c:pt idx="374">
                  <c:v>83.419471655180999</c:v>
                </c:pt>
                <c:pt idx="375">
                  <c:v>83.419634697461007</c:v>
                </c:pt>
                <c:pt idx="376">
                  <c:v>83.419720309948005</c:v>
                </c:pt>
                <c:pt idx="377">
                  <c:v>83.419774526232999</c:v>
                </c:pt>
                <c:pt idx="378">
                  <c:v>83.419863915907001</c:v>
                </c:pt>
                <c:pt idx="379">
                  <c:v>83.419925008483006</c:v>
                </c:pt>
                <c:pt idx="380">
                  <c:v>83.419971434706</c:v>
                </c:pt>
                <c:pt idx="381">
                  <c:v>83.419972018864996</c:v>
                </c:pt>
                <c:pt idx="382">
                  <c:v>83.420024931008001</c:v>
                </c:pt>
                <c:pt idx="383">
                  <c:v>83.420091553994993</c:v>
                </c:pt>
                <c:pt idx="384">
                  <c:v>83.420093165544003</c:v>
                </c:pt>
                <c:pt idx="385">
                  <c:v>83.420156680407004</c:v>
                </c:pt>
                <c:pt idx="386">
                  <c:v>83.420174157396005</c:v>
                </c:pt>
                <c:pt idx="387">
                  <c:v>83.420293417299007</c:v>
                </c:pt>
                <c:pt idx="388">
                  <c:v>83.420463090389006</c:v>
                </c:pt>
                <c:pt idx="389">
                  <c:v>83.420691968027995</c:v>
                </c:pt>
                <c:pt idx="390">
                  <c:v>83.420695675420006</c:v>
                </c:pt>
                <c:pt idx="391">
                  <c:v>83.420995780452998</c:v>
                </c:pt>
                <c:pt idx="392">
                  <c:v>83.421292054744995</c:v>
                </c:pt>
                <c:pt idx="393">
                  <c:v>83.421386092438993</c:v>
                </c:pt>
                <c:pt idx="394">
                  <c:v>83.421846043971996</c:v>
                </c:pt>
                <c:pt idx="395">
                  <c:v>83.421887267309998</c:v>
                </c:pt>
                <c:pt idx="396">
                  <c:v>83.422389631966993</c:v>
                </c:pt>
                <c:pt idx="397">
                  <c:v>83.422463349831006</c:v>
                </c:pt>
                <c:pt idx="398">
                  <c:v>83.422941112250996</c:v>
                </c:pt>
                <c:pt idx="399">
                  <c:v>83.423129459603004</c:v>
                </c:pt>
                <c:pt idx="400">
                  <c:v>83.423480659473</c:v>
                </c:pt>
                <c:pt idx="401">
                  <c:v>83.423859199372004</c:v>
                </c:pt>
                <c:pt idx="402">
                  <c:v>83.424030439218001</c:v>
                </c:pt>
                <c:pt idx="403">
                  <c:v>83.424575669533994</c:v>
                </c:pt>
                <c:pt idx="404">
                  <c:v>83.424646117642993</c:v>
                </c:pt>
                <c:pt idx="405">
                  <c:v>83.425128729080996</c:v>
                </c:pt>
                <c:pt idx="406">
                  <c:v>83.425490210096996</c:v>
                </c:pt>
                <c:pt idx="407">
                  <c:v>83.425670588027003</c:v>
                </c:pt>
                <c:pt idx="408">
                  <c:v>83.426211750907996</c:v>
                </c:pt>
                <c:pt idx="409">
                  <c:v>83.426381206512005</c:v>
                </c:pt>
                <c:pt idx="410">
                  <c:v>83.426769701533004</c:v>
                </c:pt>
                <c:pt idx="411">
                  <c:v>83.427290850391998</c:v>
                </c:pt>
                <c:pt idx="412">
                  <c:v>83.427302456326004</c:v>
                </c:pt>
                <c:pt idx="413">
                  <c:v>83.427860456836001</c:v>
                </c:pt>
                <c:pt idx="414">
                  <c:v>83.428243123371999</c:v>
                </c:pt>
                <c:pt idx="415">
                  <c:v>83.428392910843996</c:v>
                </c:pt>
                <c:pt idx="416">
                  <c:v>83.428955224318003</c:v>
                </c:pt>
                <c:pt idx="417">
                  <c:v>83.429206232064004</c:v>
                </c:pt>
                <c:pt idx="418">
                  <c:v>83.429496175283006</c:v>
                </c:pt>
                <c:pt idx="419">
                  <c:v>83.430049925842994</c:v>
                </c:pt>
                <c:pt idx="420">
                  <c:v>83.430177229877003</c:v>
                </c:pt>
                <c:pt idx="421">
                  <c:v>83.430601241312999</c:v>
                </c:pt>
                <c:pt idx="422">
                  <c:v>83.431140931398005</c:v>
                </c:pt>
                <c:pt idx="423">
                  <c:v>83.431141019357</c:v>
                </c:pt>
                <c:pt idx="424">
                  <c:v>83.431584552684001</c:v>
                </c:pt>
                <c:pt idx="425">
                  <c:v>83.432029737541001</c:v>
                </c:pt>
                <c:pt idx="426">
                  <c:v>83.432098213402</c:v>
                </c:pt>
                <c:pt idx="427">
                  <c:v>83.432469603385002</c:v>
                </c:pt>
                <c:pt idx="428">
                  <c:v>83.432914702244005</c:v>
                </c:pt>
                <c:pt idx="429">
                  <c:v>83.433023862355995</c:v>
                </c:pt>
                <c:pt idx="430">
                  <c:v>83.433349171271004</c:v>
                </c:pt>
                <c:pt idx="431">
                  <c:v>83.433799734123994</c:v>
                </c:pt>
                <c:pt idx="432">
                  <c:v>83.433910149580001</c:v>
                </c:pt>
                <c:pt idx="433">
                  <c:v>83.434236642493005</c:v>
                </c:pt>
                <c:pt idx="434">
                  <c:v>83.434684731939996</c:v>
                </c:pt>
                <c:pt idx="435">
                  <c:v>83.434745205737002</c:v>
                </c:pt>
                <c:pt idx="436">
                  <c:v>83.435122279774006</c:v>
                </c:pt>
                <c:pt idx="437">
                  <c:v>83.435524262458003</c:v>
                </c:pt>
                <c:pt idx="438">
                  <c:v>83.435573551272995</c:v>
                </c:pt>
                <c:pt idx="439">
                  <c:v>83.436002006755999</c:v>
                </c:pt>
                <c:pt idx="440">
                  <c:v>83.436241678409999</c:v>
                </c:pt>
                <c:pt idx="441">
                  <c:v>83.436458557216</c:v>
                </c:pt>
                <c:pt idx="442">
                  <c:v>83.436875764958003</c:v>
                </c:pt>
                <c:pt idx="443">
                  <c:v>83.436899904794998</c:v>
                </c:pt>
                <c:pt idx="444">
                  <c:v>83.437343538636</c:v>
                </c:pt>
                <c:pt idx="445">
                  <c:v>83.437489974344999</c:v>
                </c:pt>
                <c:pt idx="446">
                  <c:v>83.437763801030997</c:v>
                </c:pt>
                <c:pt idx="447">
                  <c:v>83.438022068505006</c:v>
                </c:pt>
                <c:pt idx="448">
                  <c:v>83.438228504210997</c:v>
                </c:pt>
                <c:pt idx="449">
                  <c:v>83.438491044643996</c:v>
                </c:pt>
                <c:pt idx="450">
                  <c:v>83.438641254372001</c:v>
                </c:pt>
                <c:pt idx="451">
                  <c:v>83.438890411469004</c:v>
                </c:pt>
                <c:pt idx="452">
                  <c:v>83.439113405609007</c:v>
                </c:pt>
                <c:pt idx="453">
                  <c:v>83.439219703234997</c:v>
                </c:pt>
                <c:pt idx="454">
                  <c:v>83.439482604290006</c:v>
                </c:pt>
                <c:pt idx="455">
                  <c:v>83.439507828527994</c:v>
                </c:pt>
                <c:pt idx="456">
                  <c:v>83.439676207790001</c:v>
                </c:pt>
                <c:pt idx="457">
                  <c:v>83.439815916976002</c:v>
                </c:pt>
                <c:pt idx="458">
                  <c:v>83.439912116650007</c:v>
                </c:pt>
                <c:pt idx="459">
                  <c:v>83.439974517021</c:v>
                </c:pt>
                <c:pt idx="460">
                  <c:v>83.440002441405994</c:v>
                </c:pt>
                <c:pt idx="461">
                  <c:v>83.440014720798004</c:v>
                </c:pt>
                <c:pt idx="462">
                  <c:v>83.440043013690996</c:v>
                </c:pt>
                <c:pt idx="463">
                  <c:v>83.440065787259996</c:v>
                </c:pt>
                <c:pt idx="464">
                  <c:v>83.440095610087994</c:v>
                </c:pt>
                <c:pt idx="465">
                  <c:v>83.440149407416996</c:v>
                </c:pt>
                <c:pt idx="466">
                  <c:v>83.440245193652004</c:v>
                </c:pt>
                <c:pt idx="467">
                  <c:v>83.440306821413998</c:v>
                </c:pt>
                <c:pt idx="468">
                  <c:v>83.440402923460994</c:v>
                </c:pt>
                <c:pt idx="469">
                  <c:v>83.440641626086006</c:v>
                </c:pt>
                <c:pt idx="470">
                  <c:v>83.440654830279996</c:v>
                </c:pt>
                <c:pt idx="471">
                  <c:v>83.440969960803002</c:v>
                </c:pt>
                <c:pt idx="472">
                  <c:v>83.440975690973005</c:v>
                </c:pt>
                <c:pt idx="473">
                  <c:v>83.441307089464004</c:v>
                </c:pt>
                <c:pt idx="474">
                  <c:v>83.441421028427001</c:v>
                </c:pt>
                <c:pt idx="475">
                  <c:v>83.441632282056005</c:v>
                </c:pt>
                <c:pt idx="476">
                  <c:v>83.441959383894996</c:v>
                </c:pt>
                <c:pt idx="477">
                  <c:v>83.442002603771996</c:v>
                </c:pt>
                <c:pt idx="478">
                  <c:v>83.442283559619995</c:v>
                </c:pt>
                <c:pt idx="479">
                  <c:v>83.442611740794007</c:v>
                </c:pt>
                <c:pt idx="480">
                  <c:v>83.442727143015006</c:v>
                </c:pt>
                <c:pt idx="481">
                  <c:v>83.442935582695995</c:v>
                </c:pt>
                <c:pt idx="482">
                  <c:v>83.443264033410998</c:v>
                </c:pt>
                <c:pt idx="483">
                  <c:v>83.443581812484993</c:v>
                </c:pt>
                <c:pt idx="484">
                  <c:v>83.443855420792005</c:v>
                </c:pt>
                <c:pt idx="485">
                  <c:v>83.444423670399004</c:v>
                </c:pt>
                <c:pt idx="486">
                  <c:v>83.444552248473002</c:v>
                </c:pt>
                <c:pt idx="487">
                  <c:v>83.445011564780998</c:v>
                </c:pt>
                <c:pt idx="488">
                  <c:v>83.445579490697995</c:v>
                </c:pt>
                <c:pt idx="489">
                  <c:v>83.445610084757007</c:v>
                </c:pt>
                <c:pt idx="490">
                  <c:v>83.446150806849005</c:v>
                </c:pt>
                <c:pt idx="491">
                  <c:v>83.446735382471999</c:v>
                </c:pt>
                <c:pt idx="492">
                  <c:v>83.446735512865999</c:v>
                </c:pt>
                <c:pt idx="493">
                  <c:v>83.447329866125003</c:v>
                </c:pt>
                <c:pt idx="494">
                  <c:v>83.44792175293</c:v>
                </c:pt>
                <c:pt idx="495">
                  <c:v>83.447921762706997</c:v>
                </c:pt>
                <c:pt idx="496">
                  <c:v>83.448533772548004</c:v>
                </c:pt>
                <c:pt idx="497">
                  <c:v>83.449142440223994</c:v>
                </c:pt>
                <c:pt idx="498">
                  <c:v>83.449142456055</c:v>
                </c:pt>
                <c:pt idx="499">
                  <c:v>83.449769307881994</c:v>
                </c:pt>
                <c:pt idx="500">
                  <c:v>83.450389751021007</c:v>
                </c:pt>
                <c:pt idx="501">
                  <c:v>83.450389868103997</c:v>
                </c:pt>
                <c:pt idx="502">
                  <c:v>83.451029624613994</c:v>
                </c:pt>
                <c:pt idx="503">
                  <c:v>83.451663860609003</c:v>
                </c:pt>
                <c:pt idx="504">
                  <c:v>83.451663986707004</c:v>
                </c:pt>
                <c:pt idx="505">
                  <c:v>83.452310895536996</c:v>
                </c:pt>
                <c:pt idx="506">
                  <c:v>83.452953307735996</c:v>
                </c:pt>
                <c:pt idx="507">
                  <c:v>83.452953316329996</c:v>
                </c:pt>
                <c:pt idx="508">
                  <c:v>83.453605437484001</c:v>
                </c:pt>
                <c:pt idx="509">
                  <c:v>83.454254085569005</c:v>
                </c:pt>
                <c:pt idx="510">
                  <c:v>83.454254150390994</c:v>
                </c:pt>
                <c:pt idx="511">
                  <c:v>83.454905558940993</c:v>
                </c:pt>
                <c:pt idx="512">
                  <c:v>83.455558670201995</c:v>
                </c:pt>
                <c:pt idx="513">
                  <c:v>83.455558776855</c:v>
                </c:pt>
                <c:pt idx="514">
                  <c:v>83.456205047257995</c:v>
                </c:pt>
                <c:pt idx="515">
                  <c:v>83.456851937173994</c:v>
                </c:pt>
                <c:pt idx="516">
                  <c:v>83.456852140804003</c:v>
                </c:pt>
                <c:pt idx="517">
                  <c:v>83.457491116165002</c:v>
                </c:pt>
                <c:pt idx="518">
                  <c:v>83.458133695512998</c:v>
                </c:pt>
                <c:pt idx="519">
                  <c:v>83.4581337451</c:v>
                </c:pt>
                <c:pt idx="520">
                  <c:v>83.458762979990993</c:v>
                </c:pt>
                <c:pt idx="521">
                  <c:v>83.459392538836994</c:v>
                </c:pt>
                <c:pt idx="522">
                  <c:v>83.459392771951997</c:v>
                </c:pt>
                <c:pt idx="523">
                  <c:v>83.460006376772</c:v>
                </c:pt>
                <c:pt idx="524">
                  <c:v>83.460620880625996</c:v>
                </c:pt>
                <c:pt idx="525">
                  <c:v>83.460620934342998</c:v>
                </c:pt>
                <c:pt idx="526">
                  <c:v>83.461210991808002</c:v>
                </c:pt>
                <c:pt idx="527">
                  <c:v>83.461802888243</c:v>
                </c:pt>
                <c:pt idx="528">
                  <c:v>83.461803453223993</c:v>
                </c:pt>
                <c:pt idx="529">
                  <c:v>83.462373294114997</c:v>
                </c:pt>
                <c:pt idx="530">
                  <c:v>83.462943589093996</c:v>
                </c:pt>
                <c:pt idx="531">
                  <c:v>83.462944030760994</c:v>
                </c:pt>
                <c:pt idx="532">
                  <c:v>83.463486757883004</c:v>
                </c:pt>
                <c:pt idx="533">
                  <c:v>83.464027404785</c:v>
                </c:pt>
                <c:pt idx="534">
                  <c:v>83.464027765726996</c:v>
                </c:pt>
                <c:pt idx="535">
                  <c:v>83.464534020865003</c:v>
                </c:pt>
                <c:pt idx="536">
                  <c:v>83.465041860791999</c:v>
                </c:pt>
                <c:pt idx="537">
                  <c:v>83.465042114257997</c:v>
                </c:pt>
                <c:pt idx="538">
                  <c:v>83.465510430302004</c:v>
                </c:pt>
                <c:pt idx="539">
                  <c:v>83.465984356693994</c:v>
                </c:pt>
                <c:pt idx="540">
                  <c:v>83.465985001234998</c:v>
                </c:pt>
                <c:pt idx="541">
                  <c:v>83.466412732690998</c:v>
                </c:pt>
                <c:pt idx="542">
                  <c:v>83.466838850971996</c:v>
                </c:pt>
                <c:pt idx="543">
                  <c:v>83.466839619029003</c:v>
                </c:pt>
                <c:pt idx="544">
                  <c:v>83.466987871833993</c:v>
                </c:pt>
                <c:pt idx="545">
                  <c:v>83.467304180911995</c:v>
                </c:pt>
                <c:pt idx="546">
                  <c:v>83.467590521339005</c:v>
                </c:pt>
                <c:pt idx="547">
                  <c:v>83.467590524426001</c:v>
                </c:pt>
                <c:pt idx="548">
                  <c:v>83.467907523969004</c:v>
                </c:pt>
                <c:pt idx="549">
                  <c:v>83.468196614758995</c:v>
                </c:pt>
                <c:pt idx="550">
                  <c:v>83.468231631353007</c:v>
                </c:pt>
                <c:pt idx="551">
                  <c:v>83.468510366179004</c:v>
                </c:pt>
                <c:pt idx="552">
                  <c:v>83.468738832165997</c:v>
                </c:pt>
                <c:pt idx="553">
                  <c:v>83.468795648726996</c:v>
                </c:pt>
                <c:pt idx="554">
                  <c:v>83.469112168360994</c:v>
                </c:pt>
                <c:pt idx="555">
                  <c:v>83.469136404341</c:v>
                </c:pt>
                <c:pt idx="556">
                  <c:v>83.469398543905996</c:v>
                </c:pt>
                <c:pt idx="557">
                  <c:v>83.469427840435003</c:v>
                </c:pt>
                <c:pt idx="558">
                  <c:v>83.469644019496997</c:v>
                </c:pt>
                <c:pt idx="559">
                  <c:v>83.469707510516997</c:v>
                </c:pt>
                <c:pt idx="560">
                  <c:v>83.469790897180005</c:v>
                </c:pt>
                <c:pt idx="561">
                  <c:v>83.469887538196005</c:v>
                </c:pt>
                <c:pt idx="562">
                  <c:v>83.469952098015</c:v>
                </c:pt>
                <c:pt idx="563">
                  <c:v>83.470000749736997</c:v>
                </c:pt>
                <c:pt idx="564">
                  <c:v>83.470001220702997</c:v>
                </c:pt>
                <c:pt idx="565">
                  <c:v>83.470050066425003</c:v>
                </c:pt>
                <c:pt idx="566">
                  <c:v>83.470116352020995</c:v>
                </c:pt>
                <c:pt idx="567">
                  <c:v>83.470216302195993</c:v>
                </c:pt>
                <c:pt idx="568">
                  <c:v>83.470366615833996</c:v>
                </c:pt>
                <c:pt idx="569">
                  <c:v>83.470583991816</c:v>
                </c:pt>
                <c:pt idx="570">
                  <c:v>83.470684237740997</c:v>
                </c:pt>
                <c:pt idx="571">
                  <c:v>83.470880561243007</c:v>
                </c:pt>
                <c:pt idx="572">
                  <c:v>83.471273184989997</c:v>
                </c:pt>
                <c:pt idx="573">
                  <c:v>83.471450805664006</c:v>
                </c:pt>
                <c:pt idx="574">
                  <c:v>83.471780779127997</c:v>
                </c:pt>
                <c:pt idx="575">
                  <c:v>83.472191422552001</c:v>
                </c:pt>
                <c:pt idx="576">
                  <c:v>83.472419834670006</c:v>
                </c:pt>
                <c:pt idx="577">
                  <c:v>83.472900390625</c:v>
                </c:pt>
                <c:pt idx="578">
                  <c:v>83.473189847577004</c:v>
                </c:pt>
                <c:pt idx="579">
                  <c:v>83.473602660511006</c:v>
                </c:pt>
                <c:pt idx="580">
                  <c:v>83.474053667028997</c:v>
                </c:pt>
                <c:pt idx="581">
                  <c:v>83.474353783623997</c:v>
                </c:pt>
                <c:pt idx="582">
                  <c:v>83.475010607819996</c:v>
                </c:pt>
                <c:pt idx="583">
                  <c:v>83.475039297996005</c:v>
                </c:pt>
                <c:pt idx="584">
                  <c:v>83.475803373521003</c:v>
                </c:pt>
                <c:pt idx="585">
                  <c:v>83.476032816135998</c:v>
                </c:pt>
                <c:pt idx="586">
                  <c:v>83.476502943658005</c:v>
                </c:pt>
                <c:pt idx="587">
                  <c:v>83.477126959315996</c:v>
                </c:pt>
                <c:pt idx="588">
                  <c:v>83.477256774902997</c:v>
                </c:pt>
                <c:pt idx="589">
                  <c:v>83.477947243832006</c:v>
                </c:pt>
                <c:pt idx="590">
                  <c:v>83.478277023019004</c:v>
                </c:pt>
                <c:pt idx="591">
                  <c:v>83.478706359862997</c:v>
                </c:pt>
                <c:pt idx="592">
                  <c:v>83.479374987517005</c:v>
                </c:pt>
                <c:pt idx="593">
                  <c:v>83.479473812389003</c:v>
                </c:pt>
                <c:pt idx="594">
                  <c:v>83.480159760003005</c:v>
                </c:pt>
                <c:pt idx="595">
                  <c:v>83.480701755992001</c:v>
                </c:pt>
                <c:pt idx="596">
                  <c:v>83.480829111635003</c:v>
                </c:pt>
                <c:pt idx="597">
                  <c:v>83.481609344505003</c:v>
                </c:pt>
                <c:pt idx="598">
                  <c:v>83.481954011849993</c:v>
                </c:pt>
                <c:pt idx="599">
                  <c:v>83.482299800270994</c:v>
                </c:pt>
                <c:pt idx="600">
                  <c:v>83.483058930330998</c:v>
                </c:pt>
                <c:pt idx="601">
                  <c:v>83.483227198631994</c:v>
                </c:pt>
                <c:pt idx="602">
                  <c:v>83.483766664333999</c:v>
                </c:pt>
                <c:pt idx="603">
                  <c:v>83.484507969391004</c:v>
                </c:pt>
                <c:pt idx="604">
                  <c:v>83.484508514812006</c:v>
                </c:pt>
                <c:pt idx="605">
                  <c:v>83.484760427859001</c:v>
                </c:pt>
                <c:pt idx="606">
                  <c:v>83.485012056675004</c:v>
                </c:pt>
                <c:pt idx="607">
                  <c:v>83.485404815075</c:v>
                </c:pt>
                <c:pt idx="608">
                  <c:v>83.485797882735994</c:v>
                </c:pt>
                <c:pt idx="609">
                  <c:v>83.485798287782004</c:v>
                </c:pt>
                <c:pt idx="610">
                  <c:v>83.486388895820994</c:v>
                </c:pt>
                <c:pt idx="611">
                  <c:v>83.486980438516994</c:v>
                </c:pt>
                <c:pt idx="612">
                  <c:v>83.487078089632007</c:v>
                </c:pt>
                <c:pt idx="613">
                  <c:v>83.487561054245006</c:v>
                </c:pt>
                <c:pt idx="614">
                  <c:v>83.488162998107001</c:v>
                </c:pt>
                <c:pt idx="615">
                  <c:v>83.488340824236005</c:v>
                </c:pt>
                <c:pt idx="616">
                  <c:v>83.488775166357996</c:v>
                </c:pt>
                <c:pt idx="617">
                  <c:v>83.489349365234006</c:v>
                </c:pt>
                <c:pt idx="618">
                  <c:v>83.489594516918004</c:v>
                </c:pt>
                <c:pt idx="619">
                  <c:v>83.489965683568002</c:v>
                </c:pt>
                <c:pt idx="620">
                  <c:v>83.490531921387003</c:v>
                </c:pt>
                <c:pt idx="621">
                  <c:v>83.490827789747001</c:v>
                </c:pt>
                <c:pt idx="622">
                  <c:v>83.491149988236003</c:v>
                </c:pt>
                <c:pt idx="623">
                  <c:v>83.491714477539006</c:v>
                </c:pt>
                <c:pt idx="624">
                  <c:v>83.492039447969006</c:v>
                </c:pt>
                <c:pt idx="625">
                  <c:v>83.492332567638996</c:v>
                </c:pt>
                <c:pt idx="626">
                  <c:v>83.492897033690994</c:v>
                </c:pt>
                <c:pt idx="627">
                  <c:v>83.493214925139</c:v>
                </c:pt>
                <c:pt idx="628">
                  <c:v>83.493508429816998</c:v>
                </c:pt>
                <c:pt idx="629">
                  <c:v>83.494079589844006</c:v>
                </c:pt>
                <c:pt idx="630">
                  <c:v>83.494343025134</c:v>
                </c:pt>
                <c:pt idx="631">
                  <c:v>83.494685350088005</c:v>
                </c:pt>
                <c:pt idx="632">
                  <c:v>83.495265958383996</c:v>
                </c:pt>
                <c:pt idx="633">
                  <c:v>83.495409619566999</c:v>
                </c:pt>
                <c:pt idx="634">
                  <c:v>83.495870598978996</c:v>
                </c:pt>
                <c:pt idx="635">
                  <c:v>83.496386452186002</c:v>
                </c:pt>
                <c:pt idx="636">
                  <c:v>83.496452331542997</c:v>
                </c:pt>
                <c:pt idx="637">
                  <c:v>83.497052330467994</c:v>
                </c:pt>
                <c:pt idx="638">
                  <c:v>83.497248045999996</c:v>
                </c:pt>
                <c:pt idx="639">
                  <c:v>83.497634887695</c:v>
                </c:pt>
                <c:pt idx="640">
                  <c:v>83.497992009960996</c:v>
                </c:pt>
                <c:pt idx="641">
                  <c:v>83.498223806973996</c:v>
                </c:pt>
                <c:pt idx="642">
                  <c:v>83.498577957398993</c:v>
                </c:pt>
                <c:pt idx="643">
                  <c:v>83.498817443847003</c:v>
                </c:pt>
                <c:pt idx="644">
                  <c:v>83.499030806077997</c:v>
                </c:pt>
                <c:pt idx="645">
                  <c:v>83.499373128583002</c:v>
                </c:pt>
                <c:pt idx="646">
                  <c:v>83.499385552500996</c:v>
                </c:pt>
                <c:pt idx="647">
                  <c:v>83.499612546633003</c:v>
                </c:pt>
                <c:pt idx="648">
                  <c:v>83.499775803454</c:v>
                </c:pt>
                <c:pt idx="649">
                  <c:v>83.499882163069003</c:v>
                </c:pt>
                <c:pt idx="650">
                  <c:v>83.499950591216006</c:v>
                </c:pt>
                <c:pt idx="651">
                  <c:v>83.5</c:v>
                </c:pt>
                <c:pt idx="652">
                  <c:v>83.500000056662003</c:v>
                </c:pt>
                <c:pt idx="653">
                  <c:v>83.500051327714999</c:v>
                </c:pt>
                <c:pt idx="654">
                  <c:v>83.500116696310997</c:v>
                </c:pt>
                <c:pt idx="655">
                  <c:v>83.500210259990993</c:v>
                </c:pt>
                <c:pt idx="656">
                  <c:v>83.500346116298999</c:v>
                </c:pt>
                <c:pt idx="657">
                  <c:v>83.500538362775998</c:v>
                </c:pt>
                <c:pt idx="658">
                  <c:v>83.500589571695997</c:v>
                </c:pt>
                <c:pt idx="659">
                  <c:v>83.500797504046005</c:v>
                </c:pt>
                <c:pt idx="660">
                  <c:v>83.501117694179996</c:v>
                </c:pt>
                <c:pt idx="661">
                  <c:v>83.501139239558995</c:v>
                </c:pt>
                <c:pt idx="662">
                  <c:v>83.501585679870999</c:v>
                </c:pt>
                <c:pt idx="663">
                  <c:v>83.501691667260005</c:v>
                </c:pt>
                <c:pt idx="664">
                  <c:v>83.502138786501007</c:v>
                </c:pt>
                <c:pt idx="665">
                  <c:v>83.502239257122</c:v>
                </c:pt>
                <c:pt idx="666">
                  <c:v>83.502808391447005</c:v>
                </c:pt>
                <c:pt idx="667">
                  <c:v>83.502827954875002</c:v>
                </c:pt>
                <c:pt idx="668">
                  <c:v>83.503356753413001</c:v>
                </c:pt>
                <c:pt idx="669">
                  <c:v>83.503582505761003</c:v>
                </c:pt>
                <c:pt idx="670">
                  <c:v>83.503934506310998</c:v>
                </c:pt>
                <c:pt idx="671">
                  <c:v>83.504467025113996</c:v>
                </c:pt>
                <c:pt idx="672">
                  <c:v>83.504474456942006</c:v>
                </c:pt>
                <c:pt idx="673">
                  <c:v>83.505048721673006</c:v>
                </c:pt>
                <c:pt idx="674">
                  <c:v>83.505471078149</c:v>
                </c:pt>
                <c:pt idx="675">
                  <c:v>83.505592475596998</c:v>
                </c:pt>
                <c:pt idx="676">
                  <c:v>83.506169462792002</c:v>
                </c:pt>
                <c:pt idx="677">
                  <c:v>83.506593816242003</c:v>
                </c:pt>
                <c:pt idx="678">
                  <c:v>83.506714027125994</c:v>
                </c:pt>
                <c:pt idx="679">
                  <c:v>83.507282586581994</c:v>
                </c:pt>
                <c:pt idx="680">
                  <c:v>83.507831615848005</c:v>
                </c:pt>
                <c:pt idx="681">
                  <c:v>83.50783204887</c:v>
                </c:pt>
                <c:pt idx="682">
                  <c:v>83.508401237691004</c:v>
                </c:pt>
                <c:pt idx="683">
                  <c:v>83.508949403008003</c:v>
                </c:pt>
                <c:pt idx="684">
                  <c:v>83.509205922934996</c:v>
                </c:pt>
                <c:pt idx="685">
                  <c:v>83.509534665168005</c:v>
                </c:pt>
                <c:pt idx="686">
                  <c:v>83.510067328407999</c:v>
                </c:pt>
                <c:pt idx="687">
                  <c:v>83.510668877970005</c:v>
                </c:pt>
                <c:pt idx="688">
                  <c:v>83.510702155119006</c:v>
                </c:pt>
                <c:pt idx="689">
                  <c:v>83.511188527905006</c:v>
                </c:pt>
                <c:pt idx="690">
                  <c:v>83.511758458686998</c:v>
                </c:pt>
                <c:pt idx="691">
                  <c:v>83.512282095664006</c:v>
                </c:pt>
                <c:pt idx="692">
                  <c:v>83.512306595948999</c:v>
                </c:pt>
                <c:pt idx="693">
                  <c:v>83.512855607271007</c:v>
                </c:pt>
                <c:pt idx="694">
                  <c:v>83.513423803305997</c:v>
                </c:pt>
                <c:pt idx="695">
                  <c:v>83.513939319312996</c:v>
                </c:pt>
                <c:pt idx="696">
                  <c:v>83.514061552486993</c:v>
                </c:pt>
                <c:pt idx="697">
                  <c:v>83.514763346549998</c:v>
                </c:pt>
                <c:pt idx="698">
                  <c:v>83.515398987219001</c:v>
                </c:pt>
                <c:pt idx="699">
                  <c:v>83.515614842725</c:v>
                </c:pt>
                <c:pt idx="700">
                  <c:v>83.516098729141007</c:v>
                </c:pt>
                <c:pt idx="701">
                  <c:v>83.516743928986003</c:v>
                </c:pt>
                <c:pt idx="702">
                  <c:v>83.517269201462994</c:v>
                </c:pt>
                <c:pt idx="703">
                  <c:v>83.517430456767997</c:v>
                </c:pt>
                <c:pt idx="704">
                  <c:v>83.518084567093993</c:v>
                </c:pt>
                <c:pt idx="705">
                  <c:v>83.518770519978005</c:v>
                </c:pt>
                <c:pt idx="706">
                  <c:v>83.518882287324999</c:v>
                </c:pt>
                <c:pt idx="707">
                  <c:v>83.519415226877001</c:v>
                </c:pt>
                <c:pt idx="708">
                  <c:v>83.520107449291999</c:v>
                </c:pt>
                <c:pt idx="709">
                  <c:v>83.520425238734006</c:v>
                </c:pt>
                <c:pt idx="710">
                  <c:v>83.520743777283997</c:v>
                </c:pt>
                <c:pt idx="711">
                  <c:v>83.521444909758003</c:v>
                </c:pt>
                <c:pt idx="712">
                  <c:v>83.521851818428999</c:v>
                </c:pt>
                <c:pt idx="713">
                  <c:v>83.522067253101</c:v>
                </c:pt>
                <c:pt idx="714">
                  <c:v>83.522783756023003</c:v>
                </c:pt>
                <c:pt idx="715">
                  <c:v>83.523139051005003</c:v>
                </c:pt>
                <c:pt idx="716">
                  <c:v>83.523408521967994</c:v>
                </c:pt>
                <c:pt idx="717">
                  <c:v>83.524127600758007</c:v>
                </c:pt>
                <c:pt idx="718">
                  <c:v>83.524286311268</c:v>
                </c:pt>
                <c:pt idx="719">
                  <c:v>83.524747326655998</c:v>
                </c:pt>
                <c:pt idx="720">
                  <c:v>83.525334160572001</c:v>
                </c:pt>
                <c:pt idx="721">
                  <c:v>83.525466753649994</c:v>
                </c:pt>
                <c:pt idx="722">
                  <c:v>83.525963779424004</c:v>
                </c:pt>
                <c:pt idx="723">
                  <c:v>83.526644835976001</c:v>
                </c:pt>
                <c:pt idx="724">
                  <c:v>83.526644835976001</c:v>
                </c:pt>
                <c:pt idx="725">
                  <c:v>83.526644835976001</c:v>
                </c:pt>
                <c:pt idx="726">
                  <c:v>83.526644835976001</c:v>
                </c:pt>
                <c:pt idx="727">
                  <c:v>83.526644835976001</c:v>
                </c:pt>
                <c:pt idx="728">
                  <c:v>83.526644835976001</c:v>
                </c:pt>
                <c:pt idx="729">
                  <c:v>83.526644835976001</c:v>
                </c:pt>
                <c:pt idx="730">
                  <c:v>83.526644835976001</c:v>
                </c:pt>
                <c:pt idx="731">
                  <c:v>83.526644835976001</c:v>
                </c:pt>
                <c:pt idx="732">
                  <c:v>83.529565764351005</c:v>
                </c:pt>
                <c:pt idx="733">
                  <c:v>83.529506498990997</c:v>
                </c:pt>
                <c:pt idx="734">
                  <c:v>83.529754057594005</c:v>
                </c:pt>
                <c:pt idx="735">
                  <c:v>83.529754789587997</c:v>
                </c:pt>
                <c:pt idx="736">
                  <c:v>83.529754751358993</c:v>
                </c:pt>
                <c:pt idx="737">
                  <c:v>83.529788419433004</c:v>
                </c:pt>
                <c:pt idx="738">
                  <c:v>83.529983009467003</c:v>
                </c:pt>
                <c:pt idx="739">
                  <c:v>83.529998779295994</c:v>
                </c:pt>
                <c:pt idx="740">
                  <c:v>83.529998779297003</c:v>
                </c:pt>
                <c:pt idx="741">
                  <c:v>83.529998779297003</c:v>
                </c:pt>
                <c:pt idx="742">
                  <c:v>83.529998779297003</c:v>
                </c:pt>
                <c:pt idx="743">
                  <c:v>83.529998779297003</c:v>
                </c:pt>
                <c:pt idx="744">
                  <c:v>83.529998779297003</c:v>
                </c:pt>
                <c:pt idx="745">
                  <c:v>83.530049854652006</c:v>
                </c:pt>
                <c:pt idx="746">
                  <c:v>83.530112306836003</c:v>
                </c:pt>
                <c:pt idx="747">
                  <c:v>83.530191373128005</c:v>
                </c:pt>
                <c:pt idx="748">
                  <c:v>83.530295360580993</c:v>
                </c:pt>
                <c:pt idx="749">
                  <c:v>83.530432576248003</c:v>
                </c:pt>
                <c:pt idx="750">
                  <c:v>83.530582490537</c:v>
                </c:pt>
                <c:pt idx="751">
                  <c:v>83.530611905385996</c:v>
                </c:pt>
                <c:pt idx="752">
                  <c:v>83.530845147145001</c:v>
                </c:pt>
                <c:pt idx="753">
                  <c:v>83.531014313650999</c:v>
                </c:pt>
                <c:pt idx="754">
                  <c:v>83.531135070325007</c:v>
                </c:pt>
                <c:pt idx="755">
                  <c:v>83.531484941705997</c:v>
                </c:pt>
                <c:pt idx="756">
                  <c:v>83.531583464498993</c:v>
                </c:pt>
                <c:pt idx="757">
                  <c:v>83.53189990624</c:v>
                </c:pt>
                <c:pt idx="758">
                  <c:v>83.532029344129995</c:v>
                </c:pt>
                <c:pt idx="759">
                  <c:v>83.532365656701003</c:v>
                </c:pt>
                <c:pt idx="760">
                  <c:v>83.532593285706</c:v>
                </c:pt>
                <c:pt idx="761">
                  <c:v>83.532879033528005</c:v>
                </c:pt>
                <c:pt idx="762">
                  <c:v>83.533044204693994</c:v>
                </c:pt>
                <c:pt idx="763">
                  <c:v>83.533433486820996</c:v>
                </c:pt>
                <c:pt idx="764">
                  <c:v>83.533600363630995</c:v>
                </c:pt>
                <c:pt idx="765">
                  <c:v>83.534023350558996</c:v>
                </c:pt>
                <c:pt idx="766">
                  <c:v>83.534062622651007</c:v>
                </c:pt>
                <c:pt idx="767">
                  <c:v>83.531978620630994</c:v>
                </c:pt>
                <c:pt idx="768">
                  <c:v>83.532180121500005</c:v>
                </c:pt>
                <c:pt idx="769">
                  <c:v>83.532480023415999</c:v>
                </c:pt>
                <c:pt idx="770">
                  <c:v>83.53</c:v>
                </c:pt>
                <c:pt idx="771">
                  <c:v>83.532955205239006</c:v>
                </c:pt>
                <c:pt idx="772">
                  <c:v>83.533322413492002</c:v>
                </c:pt>
                <c:pt idx="773">
                  <c:v>83.534663992991995</c:v>
                </c:pt>
                <c:pt idx="774">
                  <c:v>83.535155428341</c:v>
                </c:pt>
                <c:pt idx="775">
                  <c:v>83.535200322337005</c:v>
                </c:pt>
                <c:pt idx="776">
                  <c:v>83.536087400021003</c:v>
                </c:pt>
                <c:pt idx="777">
                  <c:v>83.535687870095998</c:v>
                </c:pt>
                <c:pt idx="778">
                  <c:v>83.54</c:v>
                </c:pt>
                <c:pt idx="779">
                  <c:v>83.536626488588993</c:v>
                </c:pt>
                <c:pt idx="780">
                  <c:v>83.536664539303004</c:v>
                </c:pt>
                <c:pt idx="781">
                  <c:v>83.537101840036996</c:v>
                </c:pt>
                <c:pt idx="782">
                  <c:v>83.535645825144002</c:v>
                </c:pt>
                <c:pt idx="783">
                  <c:v>83.535731024306997</c:v>
                </c:pt>
                <c:pt idx="784">
                  <c:v>83.536212852356996</c:v>
                </c:pt>
                <c:pt idx="785">
                  <c:v>83.536589905976001</c:v>
                </c:pt>
                <c:pt idx="786">
                  <c:v>83.536629720449</c:v>
                </c:pt>
                <c:pt idx="787">
                  <c:v>83.537054378559006</c:v>
                </c:pt>
                <c:pt idx="788">
                  <c:v>83.537437367804003</c:v>
                </c:pt>
                <c:pt idx="789">
                  <c:v>83.537602767448007</c:v>
                </c:pt>
                <c:pt idx="790">
                  <c:v>83.53804709229</c:v>
                </c:pt>
                <c:pt idx="791">
                  <c:v>83.538317536967995</c:v>
                </c:pt>
                <c:pt idx="792">
                  <c:v>83.538603624258002</c:v>
                </c:pt>
                <c:pt idx="793">
                  <c:v>83.539055618158997</c:v>
                </c:pt>
                <c:pt idx="794">
                  <c:v>83.539282019889001</c:v>
                </c:pt>
                <c:pt idx="795">
                  <c:v>83.539475791384007</c:v>
                </c:pt>
                <c:pt idx="796">
                  <c:v>83.540050382757002</c:v>
                </c:pt>
                <c:pt idx="797">
                  <c:v>83.540113416048996</c:v>
                </c:pt>
                <c:pt idx="798">
                  <c:v>83.540472895191996</c:v>
                </c:pt>
                <c:pt idx="799">
                  <c:v>83.540941639766004</c:v>
                </c:pt>
                <c:pt idx="800">
                  <c:v>83.541036429645999</c:v>
                </c:pt>
                <c:pt idx="801">
                  <c:v>83.541458574946006</c:v>
                </c:pt>
                <c:pt idx="802">
                  <c:v>83.541868344297995</c:v>
                </c:pt>
                <c:pt idx="803">
                  <c:v>83.541875062209996</c:v>
                </c:pt>
                <c:pt idx="804">
                  <c:v>83.542444977266001</c:v>
                </c:pt>
                <c:pt idx="805">
                  <c:v>83.542632598501996</c:v>
                </c:pt>
                <c:pt idx="806">
                  <c:v>83.542859602036003</c:v>
                </c:pt>
                <c:pt idx="807">
                  <c:v>83.543695657615999</c:v>
                </c:pt>
                <c:pt idx="808">
                  <c:v>83.543966261132994</c:v>
                </c:pt>
                <c:pt idx="809">
                  <c:v>83.544201200727997</c:v>
                </c:pt>
                <c:pt idx="810">
                  <c:v>83.543847345526999</c:v>
                </c:pt>
                <c:pt idx="811">
                  <c:v>83.544344087355</c:v>
                </c:pt>
                <c:pt idx="812">
                  <c:v>83.544344087355</c:v>
                </c:pt>
                <c:pt idx="813">
                  <c:v>83.544344087355</c:v>
                </c:pt>
                <c:pt idx="814">
                  <c:v>83.544874505023003</c:v>
                </c:pt>
                <c:pt idx="815">
                  <c:v>83.545215339107997</c:v>
                </c:pt>
                <c:pt idx="816">
                  <c:v>83.545215366126996</c:v>
                </c:pt>
                <c:pt idx="817">
                  <c:v>83.545458568558999</c:v>
                </c:pt>
                <c:pt idx="818">
                  <c:v>83.545734223272007</c:v>
                </c:pt>
                <c:pt idx="819">
                  <c:v>83.545780728767994</c:v>
                </c:pt>
                <c:pt idx="820">
                  <c:v>83.545974814944003</c:v>
                </c:pt>
                <c:pt idx="821">
                  <c:v>83.546253064102004</c:v>
                </c:pt>
                <c:pt idx="822">
                  <c:v>83.546300507419005</c:v>
                </c:pt>
                <c:pt idx="823">
                  <c:v>83.546492478291995</c:v>
                </c:pt>
                <c:pt idx="824">
                  <c:v>83.546772389560999</c:v>
                </c:pt>
                <c:pt idx="825">
                  <c:v>83.546772396837</c:v>
                </c:pt>
                <c:pt idx="826">
                  <c:v>83.547006159993003</c:v>
                </c:pt>
                <c:pt idx="827">
                  <c:v>83.547187864535999</c:v>
                </c:pt>
                <c:pt idx="828">
                  <c:v>83.547287229646003</c:v>
                </c:pt>
                <c:pt idx="829">
                  <c:v>83.547522568670004</c:v>
                </c:pt>
                <c:pt idx="830">
                  <c:v>83.547560264883998</c:v>
                </c:pt>
                <c:pt idx="831">
                  <c:v>83.547802414518003</c:v>
                </c:pt>
                <c:pt idx="832">
                  <c:v>83.547897956975007</c:v>
                </c:pt>
                <c:pt idx="833">
                  <c:v>83.548037460564004</c:v>
                </c:pt>
                <c:pt idx="834">
                  <c:v>83.548197335579999</c:v>
                </c:pt>
                <c:pt idx="835">
                  <c:v>83.548320972794997</c:v>
                </c:pt>
                <c:pt idx="836">
                  <c:v>83.548462290635996</c:v>
                </c:pt>
                <c:pt idx="837">
                  <c:v>83.548555874597</c:v>
                </c:pt>
                <c:pt idx="838">
                  <c:v>83.548699938062001</c:v>
                </c:pt>
                <c:pt idx="839">
                  <c:v>83.548910142758004</c:v>
                </c:pt>
                <c:pt idx="840">
                  <c:v>83.548921499382004</c:v>
                </c:pt>
                <c:pt idx="841">
                  <c:v>83.549075002475007</c:v>
                </c:pt>
                <c:pt idx="842">
                  <c:v>83.549276599243001</c:v>
                </c:pt>
                <c:pt idx="843">
                  <c:v>83.549678768033999</c:v>
                </c:pt>
                <c:pt idx="844">
                  <c:v>83.549706110030002</c:v>
                </c:pt>
                <c:pt idx="845">
                  <c:v>83.549780284305996</c:v>
                </c:pt>
                <c:pt idx="846">
                  <c:v>83.549726569366996</c:v>
                </c:pt>
                <c:pt idx="847">
                  <c:v>83.549545512858998</c:v>
                </c:pt>
                <c:pt idx="848">
                  <c:v>83.54954528575</c:v>
                </c:pt>
                <c:pt idx="849">
                  <c:v>83.549662906446997</c:v>
                </c:pt>
                <c:pt idx="850">
                  <c:v>83.549668156576999</c:v>
                </c:pt>
                <c:pt idx="851">
                  <c:v>83.549785572020994</c:v>
                </c:pt>
                <c:pt idx="852">
                  <c:v>83.549785614159006</c:v>
                </c:pt>
                <c:pt idx="853">
                  <c:v>83.549891435465995</c:v>
                </c:pt>
                <c:pt idx="854">
                  <c:v>83.549941800959004</c:v>
                </c:pt>
                <c:pt idx="855">
                  <c:v>83.549994576950994</c:v>
                </c:pt>
                <c:pt idx="856">
                  <c:v>83.550098425054003</c:v>
                </c:pt>
                <c:pt idx="857">
                  <c:v>83.550098447639996</c:v>
                </c:pt>
                <c:pt idx="858">
                  <c:v>83.550206115896003</c:v>
                </c:pt>
                <c:pt idx="859">
                  <c:v>83.550212850285007</c:v>
                </c:pt>
                <c:pt idx="860">
                  <c:v>83.550188791916995</c:v>
                </c:pt>
                <c:pt idx="861">
                  <c:v>83.550161756042002</c:v>
                </c:pt>
                <c:pt idx="862">
                  <c:v>83.550150495479997</c:v>
                </c:pt>
                <c:pt idx="863">
                  <c:v>83.550003051757997</c:v>
                </c:pt>
                <c:pt idx="864">
                  <c:v>83.550003051757997</c:v>
                </c:pt>
                <c:pt idx="865">
                  <c:v>83.550003051757997</c:v>
                </c:pt>
                <c:pt idx="866">
                  <c:v>83.550282903037996</c:v>
                </c:pt>
                <c:pt idx="867">
                  <c:v>83.550833813188007</c:v>
                </c:pt>
                <c:pt idx="868">
                  <c:v>83.550834567859994</c:v>
                </c:pt>
                <c:pt idx="869">
                  <c:v>83.551304629471005</c:v>
                </c:pt>
                <c:pt idx="870">
                  <c:v>83.551559440345002</c:v>
                </c:pt>
                <c:pt idx="871">
                  <c:v>83.551757482469</c:v>
                </c:pt>
                <c:pt idx="872">
                  <c:v>83.552075380830004</c:v>
                </c:pt>
                <c:pt idx="873">
                  <c:v>83.552171789772004</c:v>
                </c:pt>
                <c:pt idx="874">
                  <c:v>83.552532169586001</c:v>
                </c:pt>
                <c:pt idx="875">
                  <c:v>83.552621985738995</c:v>
                </c:pt>
                <c:pt idx="876">
                  <c:v>83.553045606639998</c:v>
                </c:pt>
                <c:pt idx="877">
                  <c:v>83.553125922983995</c:v>
                </c:pt>
                <c:pt idx="878">
                  <c:v>83.553501085736002</c:v>
                </c:pt>
                <c:pt idx="879">
                  <c:v>83.553648953985999</c:v>
                </c:pt>
                <c:pt idx="880">
                  <c:v>83.554011544896994</c:v>
                </c:pt>
                <c:pt idx="881">
                  <c:v>83.554011544896994</c:v>
                </c:pt>
                <c:pt idx="882">
                  <c:v>83.554011544896994</c:v>
                </c:pt>
                <c:pt idx="883">
                  <c:v>83.554011544896994</c:v>
                </c:pt>
                <c:pt idx="884">
                  <c:v>83.554011544896994</c:v>
                </c:pt>
                <c:pt idx="885">
                  <c:v>83.554011544896994</c:v>
                </c:pt>
                <c:pt idx="886">
                  <c:v>83.554011544896994</c:v>
                </c:pt>
                <c:pt idx="887">
                  <c:v>83.554011544896994</c:v>
                </c:pt>
                <c:pt idx="888">
                  <c:v>83.554011544896994</c:v>
                </c:pt>
                <c:pt idx="889">
                  <c:v>83.554011544896994</c:v>
                </c:pt>
                <c:pt idx="890">
                  <c:v>83.554011544896994</c:v>
                </c:pt>
                <c:pt idx="891">
                  <c:v>83.554011544896994</c:v>
                </c:pt>
                <c:pt idx="892">
                  <c:v>83.554011544896994</c:v>
                </c:pt>
                <c:pt idx="893">
                  <c:v>83.554011544896994</c:v>
                </c:pt>
                <c:pt idx="894">
                  <c:v>83.554011544896994</c:v>
                </c:pt>
                <c:pt idx="895">
                  <c:v>83.554011544896994</c:v>
                </c:pt>
                <c:pt idx="896">
                  <c:v>83.554011544896994</c:v>
                </c:pt>
                <c:pt idx="897">
                  <c:v>83.554011544896994</c:v>
                </c:pt>
                <c:pt idx="898">
                  <c:v>83.554011544896994</c:v>
                </c:pt>
                <c:pt idx="899">
                  <c:v>83.554011544896994</c:v>
                </c:pt>
                <c:pt idx="900">
                  <c:v>83.554011544896994</c:v>
                </c:pt>
                <c:pt idx="901">
                  <c:v>83.554011544896994</c:v>
                </c:pt>
                <c:pt idx="902">
                  <c:v>83.554011544896994</c:v>
                </c:pt>
                <c:pt idx="903">
                  <c:v>83.554011544896994</c:v>
                </c:pt>
                <c:pt idx="904">
                  <c:v>83.554011544896994</c:v>
                </c:pt>
                <c:pt idx="905">
                  <c:v>83.554011544896994</c:v>
                </c:pt>
                <c:pt idx="906">
                  <c:v>83.554011544896994</c:v>
                </c:pt>
                <c:pt idx="907">
                  <c:v>83.554011544896994</c:v>
                </c:pt>
                <c:pt idx="908">
                  <c:v>83.554011544896994</c:v>
                </c:pt>
                <c:pt idx="909">
                  <c:v>83.554011544896994</c:v>
                </c:pt>
                <c:pt idx="910">
                  <c:v>83.554011544896994</c:v>
                </c:pt>
                <c:pt idx="911">
                  <c:v>83.554011544896994</c:v>
                </c:pt>
                <c:pt idx="912">
                  <c:v>83.554011544896994</c:v>
                </c:pt>
                <c:pt idx="913">
                  <c:v>83.554011544896994</c:v>
                </c:pt>
                <c:pt idx="914">
                  <c:v>83.554011544896994</c:v>
                </c:pt>
                <c:pt idx="915">
                  <c:v>83.554011544896994</c:v>
                </c:pt>
                <c:pt idx="916">
                  <c:v>83.554011544896994</c:v>
                </c:pt>
                <c:pt idx="917">
                  <c:v>83.563598713488005</c:v>
                </c:pt>
                <c:pt idx="918">
                  <c:v>83.563622019489998</c:v>
                </c:pt>
                <c:pt idx="919">
                  <c:v>83.564002990722997</c:v>
                </c:pt>
                <c:pt idx="920">
                  <c:v>83.564228215802004</c:v>
                </c:pt>
                <c:pt idx="921">
                  <c:v>83.564410586582994</c:v>
                </c:pt>
                <c:pt idx="922">
                  <c:v>83.564890195391001</c:v>
                </c:pt>
                <c:pt idx="923">
                  <c:v>83.565147399902997</c:v>
                </c:pt>
                <c:pt idx="924">
                  <c:v>83.565478991315004</c:v>
                </c:pt>
                <c:pt idx="925">
                  <c:v>83.565603125438997</c:v>
                </c:pt>
                <c:pt idx="926">
                  <c:v>83.566019913443</c:v>
                </c:pt>
                <c:pt idx="927">
                  <c:v>83.566116333007997</c:v>
                </c:pt>
                <c:pt idx="928">
                  <c:v>83.566562387019999</c:v>
                </c:pt>
                <c:pt idx="929">
                  <c:v>83.566577089651005</c:v>
                </c:pt>
                <c:pt idx="930">
                  <c:v>83.567085521289997</c:v>
                </c:pt>
                <c:pt idx="931">
                  <c:v>83.567089062896997</c:v>
                </c:pt>
                <c:pt idx="932">
                  <c:v>83.567557682838</c:v>
                </c:pt>
                <c:pt idx="933">
                  <c:v>83.567591824716999</c:v>
                </c:pt>
                <c:pt idx="934">
                  <c:v>83.568059969893</c:v>
                </c:pt>
                <c:pt idx="935">
                  <c:v>83.568061828612997</c:v>
                </c:pt>
                <c:pt idx="936">
                  <c:v>83.568487393433998</c:v>
                </c:pt>
                <c:pt idx="937">
                  <c:v>83.568536801747996</c:v>
                </c:pt>
                <c:pt idx="938">
                  <c:v>83.568851554950001</c:v>
                </c:pt>
                <c:pt idx="939">
                  <c:v>83.569030761719006</c:v>
                </c:pt>
                <c:pt idx="940">
                  <c:v>83.569150256078998</c:v>
                </c:pt>
                <c:pt idx="941">
                  <c:v>83.569389406645996</c:v>
                </c:pt>
                <c:pt idx="942">
                  <c:v>83.569511917930001</c:v>
                </c:pt>
                <c:pt idx="943">
                  <c:v>83.569573746361002</c:v>
                </c:pt>
                <c:pt idx="944">
                  <c:v>83.569712001243005</c:v>
                </c:pt>
                <c:pt idx="945">
                  <c:v>83.569815003670001</c:v>
                </c:pt>
                <c:pt idx="946">
                  <c:v>83.569891566753995</c:v>
                </c:pt>
                <c:pt idx="947">
                  <c:v>83.569950503610997</c:v>
                </c:pt>
                <c:pt idx="948">
                  <c:v>83.569999694824006</c:v>
                </c:pt>
                <c:pt idx="949">
                  <c:v>83.570000336500001</c:v>
                </c:pt>
                <c:pt idx="950">
                  <c:v>83.570034642891997</c:v>
                </c:pt>
                <c:pt idx="951">
                  <c:v>83.570073910239998</c:v>
                </c:pt>
                <c:pt idx="952">
                  <c:v>83.570123099499995</c:v>
                </c:pt>
                <c:pt idx="953">
                  <c:v>83.570187171629001</c:v>
                </c:pt>
                <c:pt idx="954">
                  <c:v>83.570271087584004</c:v>
                </c:pt>
                <c:pt idx="955">
                  <c:v>83.570308290781</c:v>
                </c:pt>
                <c:pt idx="956">
                  <c:v>83.570379958982997</c:v>
                </c:pt>
                <c:pt idx="957">
                  <c:v>83.570518745269993</c:v>
                </c:pt>
                <c:pt idx="958">
                  <c:v>83.570568067826997</c:v>
                </c:pt>
                <c:pt idx="959">
                  <c:v>83.570693644927999</c:v>
                </c:pt>
                <c:pt idx="960">
                  <c:v>83.570862711412005</c:v>
                </c:pt>
                <c:pt idx="961">
                  <c:v>83.570907654126003</c:v>
                </c:pt>
                <c:pt idx="962">
                  <c:v>83.571136495019999</c:v>
                </c:pt>
                <c:pt idx="963">
                  <c:v>83.571157650421995</c:v>
                </c:pt>
                <c:pt idx="964">
                  <c:v>83.571434615621001</c:v>
                </c:pt>
                <c:pt idx="965">
                  <c:v>83.571443674308</c:v>
                </c:pt>
                <c:pt idx="966">
                  <c:v>83.571704798553995</c:v>
                </c:pt>
                <c:pt idx="967">
                  <c:v>83.571757073761006</c:v>
                </c:pt>
                <c:pt idx="968">
                  <c:v>83.571998892085006</c:v>
                </c:pt>
                <c:pt idx="969">
                  <c:v>83.572096396114006</c:v>
                </c:pt>
                <c:pt idx="970">
                  <c:v>83.572269488141004</c:v>
                </c:pt>
                <c:pt idx="971">
                  <c:v>83.572463839942003</c:v>
                </c:pt>
                <c:pt idx="972">
                  <c:v>83.572567455759</c:v>
                </c:pt>
                <c:pt idx="973">
                  <c:v>83.572837781222006</c:v>
                </c:pt>
                <c:pt idx="974">
                  <c:v>83.572852922479996</c:v>
                </c:pt>
                <c:pt idx="975">
                  <c:v>83.573135126880004</c:v>
                </c:pt>
                <c:pt idx="976">
                  <c:v>83.573265813077001</c:v>
                </c:pt>
                <c:pt idx="977">
                  <c:v>83.573406248389006</c:v>
                </c:pt>
                <c:pt idx="978">
                  <c:v>83.573700299474993</c:v>
                </c:pt>
                <c:pt idx="979">
                  <c:v>83.573711223550006</c:v>
                </c:pt>
                <c:pt idx="980">
                  <c:v>83.573974592691002</c:v>
                </c:pt>
                <c:pt idx="981">
                  <c:v>83.574155598660994</c:v>
                </c:pt>
                <c:pt idx="982">
                  <c:v>83.574272701835994</c:v>
                </c:pt>
                <c:pt idx="983">
                  <c:v>83.574542976822997</c:v>
                </c:pt>
                <c:pt idx="984">
                  <c:v>83.574632484412007</c:v>
                </c:pt>
                <c:pt idx="985">
                  <c:v>83.574835943951996</c:v>
                </c:pt>
                <c:pt idx="986">
                  <c:v>83.575111369596996</c:v>
                </c:pt>
                <c:pt idx="987">
                  <c:v>83.575134645847001</c:v>
                </c:pt>
                <c:pt idx="988">
                  <c:v>83.575401067952996</c:v>
                </c:pt>
                <c:pt idx="989">
                  <c:v>83.575665305916999</c:v>
                </c:pt>
                <c:pt idx="990">
                  <c:v>83.575679722038004</c:v>
                </c:pt>
                <c:pt idx="991">
                  <c:v>83.575965222131003</c:v>
                </c:pt>
                <c:pt idx="992">
                  <c:v>83.576219056561996</c:v>
                </c:pt>
                <c:pt idx="993">
                  <c:v>83.576240435602998</c:v>
                </c:pt>
                <c:pt idx="994">
                  <c:v>83.576529543812995</c:v>
                </c:pt>
                <c:pt idx="995">
                  <c:v>83.576808715192996</c:v>
                </c:pt>
                <c:pt idx="996">
                  <c:v>83.576808860249997</c:v>
                </c:pt>
                <c:pt idx="997">
                  <c:v>83.577199457521999</c:v>
                </c:pt>
                <c:pt idx="998">
                  <c:v>83.577435696280006</c:v>
                </c:pt>
                <c:pt idx="999">
                  <c:v>83.577583454370995</c:v>
                </c:pt>
                <c:pt idx="1000">
                  <c:v>83.578096494731</c:v>
                </c:pt>
                <c:pt idx="1001">
                  <c:v>83.578096844756999</c:v>
                </c:pt>
                <c:pt idx="1002">
                  <c:v>83.578371095639994</c:v>
                </c:pt>
                <c:pt idx="1003">
                  <c:v>83.578641866111994</c:v>
                </c:pt>
                <c:pt idx="1004">
                  <c:v>83.578768564057</c:v>
                </c:pt>
                <c:pt idx="1005">
                  <c:v>83.579129488389</c:v>
                </c:pt>
                <c:pt idx="1006">
                  <c:v>83.579387760521996</c:v>
                </c:pt>
                <c:pt idx="1007">
                  <c:v>83.579457090011005</c:v>
                </c:pt>
                <c:pt idx="1008">
                  <c:v>83.579901381278006</c:v>
                </c:pt>
                <c:pt idx="1009">
                  <c:v>83.580142061461004</c:v>
                </c:pt>
                <c:pt idx="1010">
                  <c:v>83.580198263094005</c:v>
                </c:pt>
                <c:pt idx="1011">
                  <c:v>83.580669304021001</c:v>
                </c:pt>
                <c:pt idx="1012">
                  <c:v>83.580822845466002</c:v>
                </c:pt>
                <c:pt idx="1013">
                  <c:v>83.581057360583998</c:v>
                </c:pt>
                <c:pt idx="1014">
                  <c:v>83.581439964428995</c:v>
                </c:pt>
                <c:pt idx="1015">
                  <c:v>83.581494026387006</c:v>
                </c:pt>
                <c:pt idx="1016">
                  <c:v>83.581819569491998</c:v>
                </c:pt>
                <c:pt idx="1017">
                  <c:v>83.582136855418</c:v>
                </c:pt>
                <c:pt idx="1018">
                  <c:v>83.582210516098002</c:v>
                </c:pt>
                <c:pt idx="1019">
                  <c:v>83.582581797602998</c:v>
                </c:pt>
                <c:pt idx="1020">
                  <c:v>83.582745113873997</c:v>
                </c:pt>
                <c:pt idx="1021">
                  <c:v>83.582984928721004</c:v>
                </c:pt>
                <c:pt idx="1022">
                  <c:v>83.583314824731005</c:v>
                </c:pt>
                <c:pt idx="1023">
                  <c:v>83.583340333448007</c:v>
                </c:pt>
                <c:pt idx="1024">
                  <c:v>83.583751672117003</c:v>
                </c:pt>
                <c:pt idx="1025">
                  <c:v>83.583849640596995</c:v>
                </c:pt>
                <c:pt idx="1026">
                  <c:v>83.584119107543003</c:v>
                </c:pt>
                <c:pt idx="1027">
                  <c:v>83.584354065335006</c:v>
                </c:pt>
                <c:pt idx="1028">
                  <c:v>83.584525976373001</c:v>
                </c:pt>
                <c:pt idx="1029">
                  <c:v>83.594292964990004</c:v>
                </c:pt>
                <c:pt idx="1030">
                  <c:v>83.593748272452004</c:v>
                </c:pt>
                <c:pt idx="1031">
                  <c:v>83.594075635362998</c:v>
                </c:pt>
                <c:pt idx="1032">
                  <c:v>83.593974555933997</c:v>
                </c:pt>
                <c:pt idx="1033">
                  <c:v>83.593902716629998</c:v>
                </c:pt>
                <c:pt idx="1034">
                  <c:v>83.585705408040994</c:v>
                </c:pt>
                <c:pt idx="1035">
                  <c:v>83.585300113277995</c:v>
                </c:pt>
                <c:pt idx="1036">
                  <c:v>83.592455928009997</c:v>
                </c:pt>
                <c:pt idx="1037">
                  <c:v>83.593075793240004</c:v>
                </c:pt>
                <c:pt idx="1038">
                  <c:v>83.593063155243996</c:v>
                </c:pt>
                <c:pt idx="1039">
                  <c:v>83.588070452460997</c:v>
                </c:pt>
                <c:pt idx="1040">
                  <c:v>83.587401478453003</c:v>
                </c:pt>
                <c:pt idx="1041">
                  <c:v>83.586295286660999</c:v>
                </c:pt>
                <c:pt idx="1042">
                  <c:v>83.586504990546004</c:v>
                </c:pt>
                <c:pt idx="1043">
                  <c:v>83.586572763405002</c:v>
                </c:pt>
                <c:pt idx="1044">
                  <c:v>83.586730944866005</c:v>
                </c:pt>
                <c:pt idx="1045">
                  <c:v>83.586939577509</c:v>
                </c:pt>
                <c:pt idx="1046">
                  <c:v>83.586979477228994</c:v>
                </c:pt>
                <c:pt idx="1047">
                  <c:v>83.587147920147004</c:v>
                </c:pt>
                <c:pt idx="1048">
                  <c:v>83.587378059695993</c:v>
                </c:pt>
                <c:pt idx="1049">
                  <c:v>83.587378719211003</c:v>
                </c:pt>
                <c:pt idx="1050">
                  <c:v>83.587584794132994</c:v>
                </c:pt>
                <c:pt idx="1051">
                  <c:v>83.587757133200995</c:v>
                </c:pt>
                <c:pt idx="1052">
                  <c:v>83.587812815183</c:v>
                </c:pt>
                <c:pt idx="1053">
                  <c:v>83.588016794121998</c:v>
                </c:pt>
                <c:pt idx="1054">
                  <c:v>83.588118322499</c:v>
                </c:pt>
                <c:pt idx="1055">
                  <c:v>83.588251456956996</c:v>
                </c:pt>
                <c:pt idx="1056">
                  <c:v>83.588452337299998</c:v>
                </c:pt>
                <c:pt idx="1057">
                  <c:v>83.588455194120002</c:v>
                </c:pt>
                <c:pt idx="1058">
                  <c:v>83.588686447784994</c:v>
                </c:pt>
                <c:pt idx="1059">
                  <c:v>83.588759071343006</c:v>
                </c:pt>
                <c:pt idx="1060">
                  <c:v>83.588886241040001</c:v>
                </c:pt>
                <c:pt idx="1061">
                  <c:v>83.589031619460002</c:v>
                </c:pt>
                <c:pt idx="1062">
                  <c:v>83.589125582652002</c:v>
                </c:pt>
                <c:pt idx="1063">
                  <c:v>83.589264388860997</c:v>
                </c:pt>
                <c:pt idx="1064">
                  <c:v>83.589322466764003</c:v>
                </c:pt>
                <c:pt idx="1065">
                  <c:v>83.589452485039004</c:v>
                </c:pt>
                <c:pt idx="1066">
                  <c:v>83.589560858827994</c:v>
                </c:pt>
                <c:pt idx="1067">
                  <c:v>83.589601537665004</c:v>
                </c:pt>
                <c:pt idx="1068">
                  <c:v>83.589717338335007</c:v>
                </c:pt>
                <c:pt idx="1069">
                  <c:v>83.589743186282007</c:v>
                </c:pt>
                <c:pt idx="1070">
                  <c:v>83.589805510324993</c:v>
                </c:pt>
                <c:pt idx="1071">
                  <c:v>83.589871972628004</c:v>
                </c:pt>
                <c:pt idx="1072">
                  <c:v>83.589922307706999</c:v>
                </c:pt>
                <c:pt idx="1073">
                  <c:v>83.589961891303005</c:v>
                </c:pt>
                <c:pt idx="1074">
                  <c:v>83.589996099158</c:v>
                </c:pt>
                <c:pt idx="1075">
                  <c:v>83.589996337890994</c:v>
                </c:pt>
                <c:pt idx="1076">
                  <c:v>83.590045317524996</c:v>
                </c:pt>
                <c:pt idx="1077">
                  <c:v>83.590102582349999</c:v>
                </c:pt>
                <c:pt idx="1078">
                  <c:v>83.590175729562006</c:v>
                </c:pt>
                <c:pt idx="1079">
                  <c:v>83.590240724224998</c:v>
                </c:pt>
                <c:pt idx="1080">
                  <c:v>83.590272079534003</c:v>
                </c:pt>
                <c:pt idx="1081">
                  <c:v>83.590398317056</c:v>
                </c:pt>
                <c:pt idx="1082">
                  <c:v>83.590530395507997</c:v>
                </c:pt>
                <c:pt idx="1083">
                  <c:v>83.590563665687995</c:v>
                </c:pt>
                <c:pt idx="1084">
                  <c:v>83.590772469154004</c:v>
                </c:pt>
                <c:pt idx="1085">
                  <c:v>83.590776579684004</c:v>
                </c:pt>
                <c:pt idx="1086">
                  <c:v>83.591037996435006</c:v>
                </c:pt>
                <c:pt idx="1087">
                  <c:v>83.59105682373</c:v>
                </c:pt>
                <c:pt idx="1088">
                  <c:v>83.591300076124</c:v>
                </c:pt>
                <c:pt idx="1089">
                  <c:v>83.591363952478005</c:v>
                </c:pt>
                <c:pt idx="1090">
                  <c:v>83.591583251952997</c:v>
                </c:pt>
                <c:pt idx="1091">
                  <c:v>83.591741973211995</c:v>
                </c:pt>
                <c:pt idx="1092">
                  <c:v>83.591829709452</c:v>
                </c:pt>
                <c:pt idx="1093">
                  <c:v>83.592109680175994</c:v>
                </c:pt>
                <c:pt idx="1094">
                  <c:v>83.592168017269998</c:v>
                </c:pt>
                <c:pt idx="1095">
                  <c:v>83.592358731860003</c:v>
                </c:pt>
                <c:pt idx="1096">
                  <c:v>83.592640091730999</c:v>
                </c:pt>
                <c:pt idx="1097">
                  <c:v>83.592640975145997</c:v>
                </c:pt>
                <c:pt idx="1098">
                  <c:v>83.592891892883003</c:v>
                </c:pt>
                <c:pt idx="1099">
                  <c:v>83.593145636402994</c:v>
                </c:pt>
                <c:pt idx="1100">
                  <c:v>83.593166486886005</c:v>
                </c:pt>
                <c:pt idx="1101">
                  <c:v>83.593437564454007</c:v>
                </c:pt>
                <c:pt idx="1102">
                  <c:v>83.593679535589999</c:v>
                </c:pt>
                <c:pt idx="1103">
                  <c:v>83.593692868431006</c:v>
                </c:pt>
                <c:pt idx="1104">
                  <c:v>83.591834748394007</c:v>
                </c:pt>
                <c:pt idx="1105">
                  <c:v>83.592094003360998</c:v>
                </c:pt>
                <c:pt idx="1106">
                  <c:v>83.592198459588005</c:v>
                </c:pt>
                <c:pt idx="1107">
                  <c:v>83.593422544727005</c:v>
                </c:pt>
                <c:pt idx="1108">
                  <c:v>83.593750914794995</c:v>
                </c:pt>
                <c:pt idx="1109">
                  <c:v>83.593789755285997</c:v>
                </c:pt>
                <c:pt idx="1110">
                  <c:v>83.605386441006004</c:v>
                </c:pt>
                <c:pt idx="1111">
                  <c:v>83.605891660598004</c:v>
                </c:pt>
                <c:pt idx="1112">
                  <c:v>83.605830883622005</c:v>
                </c:pt>
                <c:pt idx="1113">
                  <c:v>83.595871123864001</c:v>
                </c:pt>
                <c:pt idx="1114">
                  <c:v>83.596061528825004</c:v>
                </c:pt>
                <c:pt idx="1115">
                  <c:v>83.596299585835993</c:v>
                </c:pt>
                <c:pt idx="1116">
                  <c:v>83.596695265242005</c:v>
                </c:pt>
                <c:pt idx="1117">
                  <c:v>83.596704999287994</c:v>
                </c:pt>
                <c:pt idx="1118">
                  <c:v>83.597121321477005</c:v>
                </c:pt>
                <c:pt idx="1119">
                  <c:v>83.597364390690998</c:v>
                </c:pt>
                <c:pt idx="1120">
                  <c:v>83.597519188419994</c:v>
                </c:pt>
                <c:pt idx="1121">
                  <c:v>83.597953248861998</c:v>
                </c:pt>
                <c:pt idx="1122">
                  <c:v>83.598037153148994</c:v>
                </c:pt>
                <c:pt idx="1123">
                  <c:v>83.598343083304997</c:v>
                </c:pt>
                <c:pt idx="1124">
                  <c:v>83.598722764751997</c:v>
                </c:pt>
                <c:pt idx="1125">
                  <c:v>83.598776430184998</c:v>
                </c:pt>
                <c:pt idx="1126">
                  <c:v>83.599166804261998</c:v>
                </c:pt>
                <c:pt idx="1127">
                  <c:v>83.599420444106997</c:v>
                </c:pt>
                <c:pt idx="1128">
                  <c:v>83.599593503362001</c:v>
                </c:pt>
                <c:pt idx="1129">
                  <c:v>83.599990759481997</c:v>
                </c:pt>
                <c:pt idx="1130">
                  <c:v>83.600126522196007</c:v>
                </c:pt>
                <c:pt idx="1131">
                  <c:v>83.600410242394005</c:v>
                </c:pt>
                <c:pt idx="1132">
                  <c:v>83.600814848518993</c:v>
                </c:pt>
                <c:pt idx="1133">
                  <c:v>83.600838106075003</c:v>
                </c:pt>
                <c:pt idx="1134">
                  <c:v>83.601232209716997</c:v>
                </c:pt>
                <c:pt idx="1135">
                  <c:v>83.601548328758994</c:v>
                </c:pt>
                <c:pt idx="1136">
                  <c:v>83.601638658338999</c:v>
                </c:pt>
                <c:pt idx="1137">
                  <c:v>83.602060046470996</c:v>
                </c:pt>
                <c:pt idx="1138">
                  <c:v>83.602245188519007</c:v>
                </c:pt>
                <c:pt idx="1139">
                  <c:v>83.602462855417002</c:v>
                </c:pt>
                <c:pt idx="1140">
                  <c:v>83.602800247732006</c:v>
                </c:pt>
                <c:pt idx="1141">
                  <c:v>83.602918162834996</c:v>
                </c:pt>
                <c:pt idx="1142">
                  <c:v>83.603122605346996</c:v>
                </c:pt>
                <c:pt idx="1143">
                  <c:v>83.603453242591996</c:v>
                </c:pt>
                <c:pt idx="1144">
                  <c:v>83.603548991636998</c:v>
                </c:pt>
                <c:pt idx="1145">
                  <c:v>83.603782393680007</c:v>
                </c:pt>
                <c:pt idx="1146">
                  <c:v>83.604117342093005</c:v>
                </c:pt>
                <c:pt idx="1147">
                  <c:v>83.604135768589998</c:v>
                </c:pt>
                <c:pt idx="1148">
                  <c:v>83.604446593706001</c:v>
                </c:pt>
                <c:pt idx="1149">
                  <c:v>83.604658330459003</c:v>
                </c:pt>
                <c:pt idx="1150">
                  <c:v>83.604776284468997</c:v>
                </c:pt>
                <c:pt idx="1151">
                  <c:v>83.605106138951996</c:v>
                </c:pt>
                <c:pt idx="1152">
                  <c:v>83.605106153909006</c:v>
                </c:pt>
                <c:pt idx="1153">
                  <c:v>83.605351145943999</c:v>
                </c:pt>
                <c:pt idx="1154">
                  <c:v>83.605469719503006</c:v>
                </c:pt>
                <c:pt idx="1155">
                  <c:v>83.605598973479005</c:v>
                </c:pt>
                <c:pt idx="1156">
                  <c:v>83.605751678822003</c:v>
                </c:pt>
                <c:pt idx="1157">
                  <c:v>83.605837708189995</c:v>
                </c:pt>
                <c:pt idx="1158">
                  <c:v>83.605967292117995</c:v>
                </c:pt>
                <c:pt idx="1159">
                  <c:v>83.606086327187001</c:v>
                </c:pt>
                <c:pt idx="1160">
                  <c:v>83.6061271895</c:v>
                </c:pt>
                <c:pt idx="1161">
                  <c:v>83.606239687894998</c:v>
                </c:pt>
                <c:pt idx="1162">
                  <c:v>83.606312774680006</c:v>
                </c:pt>
                <c:pt idx="1163">
                  <c:v>83.606320594817007</c:v>
                </c:pt>
                <c:pt idx="1164">
                  <c:v>83.606381943822996</c:v>
                </c:pt>
                <c:pt idx="1165">
                  <c:v>83.606432277807997</c:v>
                </c:pt>
                <c:pt idx="1166">
                  <c:v>83.606483412925996</c:v>
                </c:pt>
                <c:pt idx="1167">
                  <c:v>83.606550369866</c:v>
                </c:pt>
                <c:pt idx="1168">
                  <c:v>83.606578523644998</c:v>
                </c:pt>
                <c:pt idx="1169">
                  <c:v>83.606646481078002</c:v>
                </c:pt>
                <c:pt idx="1170">
                  <c:v>83.606787397958996</c:v>
                </c:pt>
                <c:pt idx="1171">
                  <c:v>83.606827973346</c:v>
                </c:pt>
                <c:pt idx="1172">
                  <c:v>83.606986586071997</c:v>
                </c:pt>
                <c:pt idx="1173">
                  <c:v>83.607067262840005</c:v>
                </c:pt>
                <c:pt idx="1174">
                  <c:v>83.607262833313001</c:v>
                </c:pt>
                <c:pt idx="1175">
                  <c:v>83.607315002321997</c:v>
                </c:pt>
                <c:pt idx="1176">
                  <c:v>83.607555387049999</c:v>
                </c:pt>
                <c:pt idx="1177">
                  <c:v>83.607627299998001</c:v>
                </c:pt>
                <c:pt idx="1178">
                  <c:v>83.607803195079995</c:v>
                </c:pt>
                <c:pt idx="1179">
                  <c:v>83.608043748319005</c:v>
                </c:pt>
                <c:pt idx="1180">
                  <c:v>83.608098232933997</c:v>
                </c:pt>
                <c:pt idx="1181">
                  <c:v>83.608291867762006</c:v>
                </c:pt>
                <c:pt idx="1182">
                  <c:v>83.608531856919996</c:v>
                </c:pt>
                <c:pt idx="1183">
                  <c:v>83.608686734049002</c:v>
                </c:pt>
                <c:pt idx="1184">
                  <c:v>83.608785691226004</c:v>
                </c:pt>
                <c:pt idx="1185">
                  <c:v>83.609023957044997</c:v>
                </c:pt>
                <c:pt idx="1186">
                  <c:v>83.609261622345002</c:v>
                </c:pt>
                <c:pt idx="1187">
                  <c:v>83.609370458696006</c:v>
                </c:pt>
                <c:pt idx="1188">
                  <c:v>83.609512304670005</c:v>
                </c:pt>
                <c:pt idx="1189">
                  <c:v>83.609760674483994</c:v>
                </c:pt>
                <c:pt idx="1190">
                  <c:v>83.610000610352003</c:v>
                </c:pt>
                <c:pt idx="1191">
                  <c:v>83.610050072123002</c:v>
                </c:pt>
                <c:pt idx="1192">
                  <c:v>83.610118911995002</c:v>
                </c:pt>
                <c:pt idx="1193">
                  <c:v>83.610118968847004</c:v>
                </c:pt>
                <c:pt idx="1194">
                  <c:v>83.610482020728</c:v>
                </c:pt>
                <c:pt idx="1195">
                  <c:v>83.610843629214003</c:v>
                </c:pt>
                <c:pt idx="1196">
                  <c:v>83.610843741552003</c:v>
                </c:pt>
                <c:pt idx="1197">
                  <c:v>83.611014702689005</c:v>
                </c:pt>
                <c:pt idx="1198">
                  <c:v>83.611171741511001</c:v>
                </c:pt>
                <c:pt idx="1199">
                  <c:v>83.611592419675006</c:v>
                </c:pt>
                <c:pt idx="1200">
                  <c:v>83.611609073992</c:v>
                </c:pt>
                <c:pt idx="1201">
                  <c:v>83.612056735752006</c:v>
                </c:pt>
                <c:pt idx="1202">
                  <c:v>83.612384063741999</c:v>
                </c:pt>
                <c:pt idx="1203">
                  <c:v>83.612478487824006</c:v>
                </c:pt>
                <c:pt idx="1204">
                  <c:v>83.612937927245994</c:v>
                </c:pt>
                <c:pt idx="1205">
                  <c:v>83.613154679827005</c:v>
                </c:pt>
                <c:pt idx="1206">
                  <c:v>83.613363164708005</c:v>
                </c:pt>
                <c:pt idx="1207">
                  <c:v>83.613822937012003</c:v>
                </c:pt>
                <c:pt idx="1208">
                  <c:v>83.613915211283995</c:v>
                </c:pt>
                <c:pt idx="1209">
                  <c:v>83.614249141433007</c:v>
                </c:pt>
                <c:pt idx="1210">
                  <c:v>83.614652508445005</c:v>
                </c:pt>
                <c:pt idx="1211">
                  <c:v>83.614704135536996</c:v>
                </c:pt>
                <c:pt idx="1212">
                  <c:v>83.615162474371999</c:v>
                </c:pt>
                <c:pt idx="1213">
                  <c:v>83.615358647356999</c:v>
                </c:pt>
                <c:pt idx="1214">
                  <c:v>83.615585327149006</c:v>
                </c:pt>
                <c:pt idx="1215">
                  <c:v>83.616042153563001</c:v>
                </c:pt>
                <c:pt idx="1216">
                  <c:v>83.616054383375996</c:v>
                </c:pt>
                <c:pt idx="1217">
                  <c:v>83.616470336914006</c:v>
                </c:pt>
                <c:pt idx="1218">
                  <c:v>83.616696100631998</c:v>
                </c:pt>
                <c:pt idx="1219">
                  <c:v>83.616928000567995</c:v>
                </c:pt>
                <c:pt idx="1220">
                  <c:v>83.617303790239006</c:v>
                </c:pt>
                <c:pt idx="1221">
                  <c:v>83.617351518646004</c:v>
                </c:pt>
                <c:pt idx="1222">
                  <c:v>83.617804245437</c:v>
                </c:pt>
                <c:pt idx="1223">
                  <c:v>83.617848453226003</c:v>
                </c:pt>
                <c:pt idx="1224">
                  <c:v>83.618232727050994</c:v>
                </c:pt>
                <c:pt idx="1225">
                  <c:v>83.618350886401998</c:v>
                </c:pt>
                <c:pt idx="1226">
                  <c:v>83.618670546508994</c:v>
                </c:pt>
                <c:pt idx="1227">
                  <c:v>83.618774930650005</c:v>
                </c:pt>
                <c:pt idx="1228">
                  <c:v>83.619108703094994</c:v>
                </c:pt>
                <c:pt idx="1229">
                  <c:v>83.619117736815994</c:v>
                </c:pt>
                <c:pt idx="1230">
                  <c:v>83.619378287257007</c:v>
                </c:pt>
                <c:pt idx="1231">
                  <c:v>83.619545370427005</c:v>
                </c:pt>
                <c:pt idx="1232">
                  <c:v>83.619582265160005</c:v>
                </c:pt>
                <c:pt idx="1233">
                  <c:v>83.619728445844999</c:v>
                </c:pt>
                <c:pt idx="1234">
                  <c:v>83.619833261579998</c:v>
                </c:pt>
                <c:pt idx="1235">
                  <c:v>83.619907053602006</c:v>
                </c:pt>
                <c:pt idx="1236">
                  <c:v>83.619960163149997</c:v>
                </c:pt>
                <c:pt idx="1237">
                  <c:v>83.620002746580994</c:v>
                </c:pt>
                <c:pt idx="1238">
                  <c:v>83.62000296734</c:v>
                </c:pt>
                <c:pt idx="1239">
                  <c:v>83.620056622321002</c:v>
                </c:pt>
                <c:pt idx="1240">
                  <c:v>83.620138144302004</c:v>
                </c:pt>
                <c:pt idx="1241">
                  <c:v>83.620275400281002</c:v>
                </c:pt>
                <c:pt idx="1242">
                  <c:v>83.620496257257003</c:v>
                </c:pt>
                <c:pt idx="1243">
                  <c:v>83.620828582230004</c:v>
                </c:pt>
                <c:pt idx="1244">
                  <c:v>83.621068325975997</c:v>
                </c:pt>
                <c:pt idx="1245">
                  <c:v>83.621301051814996</c:v>
                </c:pt>
                <c:pt idx="1246">
                  <c:v>83.621942195108005</c:v>
                </c:pt>
                <c:pt idx="1247">
                  <c:v>83.62200164795</c:v>
                </c:pt>
                <c:pt idx="1248">
                  <c:v>83.622779480686006</c:v>
                </c:pt>
                <c:pt idx="1249">
                  <c:v>83.622991803158001</c:v>
                </c:pt>
                <c:pt idx="1250">
                  <c:v>83.623832563479993</c:v>
                </c:pt>
                <c:pt idx="1251">
                  <c:v>83.624000549315994</c:v>
                </c:pt>
                <c:pt idx="1252">
                  <c:v>83.624954538720999</c:v>
                </c:pt>
                <c:pt idx="1253">
                  <c:v>83.625066550786997</c:v>
                </c:pt>
                <c:pt idx="1254">
                  <c:v>83.625999450684006</c:v>
                </c:pt>
                <c:pt idx="1255">
                  <c:v>83.626451856865998</c:v>
                </c:pt>
                <c:pt idx="1256">
                  <c:v>83.626961836033004</c:v>
                </c:pt>
                <c:pt idx="1257">
                  <c:v>83.627950392521001</c:v>
                </c:pt>
                <c:pt idx="1258">
                  <c:v>83.627998352050994</c:v>
                </c:pt>
                <c:pt idx="1259">
                  <c:v>83.628943837883995</c:v>
                </c:pt>
                <c:pt idx="1260">
                  <c:v>83.629521259029005</c:v>
                </c:pt>
                <c:pt idx="1261">
                  <c:v>83.629997253417997</c:v>
                </c:pt>
                <c:pt idx="1262">
                  <c:v>83.631114942196007</c:v>
                </c:pt>
                <c:pt idx="1263">
                  <c:v>83.631143919866005</c:v>
                </c:pt>
                <c:pt idx="1264">
                  <c:v>83.632003784179005</c:v>
                </c:pt>
                <c:pt idx="1265">
                  <c:v>83.632778459584003</c:v>
                </c:pt>
                <c:pt idx="1266">
                  <c:v>83.633100605441001</c:v>
                </c:pt>
                <c:pt idx="1267">
                  <c:v>83.634002685547003</c:v>
                </c:pt>
                <c:pt idx="1268">
                  <c:v>83.634397685899003</c:v>
                </c:pt>
                <c:pt idx="1269">
                  <c:v>83.635051991460998</c:v>
                </c:pt>
                <c:pt idx="1270">
                  <c:v>83.635988678893995</c:v>
                </c:pt>
                <c:pt idx="1271">
                  <c:v>83.636001586914006</c:v>
                </c:pt>
                <c:pt idx="1272">
                  <c:v>83.636942921373006</c:v>
                </c:pt>
                <c:pt idx="1273">
                  <c:v>83.637583786779004</c:v>
                </c:pt>
                <c:pt idx="1274">
                  <c:v>83.638000488280994</c:v>
                </c:pt>
                <c:pt idx="1275">
                  <c:v>83.638959281576007</c:v>
                </c:pt>
                <c:pt idx="1276">
                  <c:v>83.639161179156005</c:v>
                </c:pt>
                <c:pt idx="1277">
                  <c:v>83.639999389647997</c:v>
                </c:pt>
                <c:pt idx="1278">
                  <c:v>83.640725369242006</c:v>
                </c:pt>
                <c:pt idx="1279">
                  <c:v>83.641005934686007</c:v>
                </c:pt>
                <c:pt idx="1280">
                  <c:v>83.641998291015</c:v>
                </c:pt>
                <c:pt idx="1281">
                  <c:v>83.642279757737995</c:v>
                </c:pt>
                <c:pt idx="1282">
                  <c:v>83.643041466439001</c:v>
                </c:pt>
                <c:pt idx="1283">
                  <c:v>83.643816590474998</c:v>
                </c:pt>
                <c:pt idx="1284">
                  <c:v>83.643997192382002</c:v>
                </c:pt>
                <c:pt idx="1285">
                  <c:v>83.645329800412</c:v>
                </c:pt>
                <c:pt idx="1286">
                  <c:v>83.646003723144005</c:v>
                </c:pt>
                <c:pt idx="1287">
                  <c:v>83.646836825148995</c:v>
                </c:pt>
                <c:pt idx="1288">
                  <c:v>83.648002624512003</c:v>
                </c:pt>
                <c:pt idx="1289">
                  <c:v>83.648359605153004</c:v>
                </c:pt>
                <c:pt idx="1290">
                  <c:v>83.649881011285999</c:v>
                </c:pt>
                <c:pt idx="1291">
                  <c:v>83.650001525879006</c:v>
                </c:pt>
                <c:pt idx="1292">
                  <c:v>83.651385673243993</c:v>
                </c:pt>
                <c:pt idx="1293">
                  <c:v>83.652000427245994</c:v>
                </c:pt>
                <c:pt idx="1294">
                  <c:v>83.652852676891996</c:v>
                </c:pt>
                <c:pt idx="1295">
                  <c:v>83.653999328612997</c:v>
                </c:pt>
                <c:pt idx="1296">
                  <c:v>83.654248948676994</c:v>
                </c:pt>
                <c:pt idx="1297">
                  <c:v>83.655543954653993</c:v>
                </c:pt>
                <c:pt idx="1298">
                  <c:v>83.65599822998</c:v>
                </c:pt>
                <c:pt idx="1299">
                  <c:v>83.656696792185002</c:v>
                </c:pt>
                <c:pt idx="1300">
                  <c:v>83.657669867419003</c:v>
                </c:pt>
                <c:pt idx="1301">
                  <c:v>83.657997131347997</c:v>
                </c:pt>
                <c:pt idx="1302">
                  <c:v>83.658438199043999</c:v>
                </c:pt>
                <c:pt idx="1303">
                  <c:v>83.659017087107998</c:v>
                </c:pt>
                <c:pt idx="1304">
                  <c:v>83.659434799791995</c:v>
                </c:pt>
                <c:pt idx="1305">
                  <c:v>83.659714822615001</c:v>
                </c:pt>
                <c:pt idx="1306">
                  <c:v>83.659884672524001</c:v>
                </c:pt>
                <c:pt idx="1307">
                  <c:v>83.659971892746995</c:v>
                </c:pt>
                <c:pt idx="1308">
                  <c:v>83.660003662109006</c:v>
                </c:pt>
                <c:pt idx="1309">
                  <c:v>83.660004043320001</c:v>
                </c:pt>
                <c:pt idx="1310">
                  <c:v>83.660008845584997</c:v>
                </c:pt>
                <c:pt idx="1311">
                  <c:v>83.660013425686998</c:v>
                </c:pt>
                <c:pt idx="1312">
                  <c:v>83.660045486388995</c:v>
                </c:pt>
                <c:pt idx="1313">
                  <c:v>83.660132508293998</c:v>
                </c:pt>
                <c:pt idx="1314">
                  <c:v>83.660301972005001</c:v>
                </c:pt>
                <c:pt idx="1315">
                  <c:v>83.660581358122997</c:v>
                </c:pt>
                <c:pt idx="1316">
                  <c:v>83.660996955049995</c:v>
                </c:pt>
                <c:pt idx="1317">
                  <c:v>83.661525003969999</c:v>
                </c:pt>
                <c:pt idx="1318">
                  <c:v>83.661575776929993</c:v>
                </c:pt>
                <c:pt idx="1319">
                  <c:v>83.662347272125999</c:v>
                </c:pt>
                <c:pt idx="1320">
                  <c:v>83.663046290772996</c:v>
                </c:pt>
                <c:pt idx="1321">
                  <c:v>83.663332363086994</c:v>
                </c:pt>
                <c:pt idx="1322">
                  <c:v>83.664505677657004</c:v>
                </c:pt>
                <c:pt idx="1323">
                  <c:v>83.664576081665004</c:v>
                </c:pt>
                <c:pt idx="1324">
                  <c:v>83.665827395272004</c:v>
                </c:pt>
                <c:pt idx="1325">
                  <c:v>83.666097483098994</c:v>
                </c:pt>
                <c:pt idx="1326">
                  <c:v>83.667270645974995</c:v>
                </c:pt>
                <c:pt idx="1327">
                  <c:v>83.667618089220994</c:v>
                </c:pt>
                <c:pt idx="1328">
                  <c:v>83.668804506951005</c:v>
                </c:pt>
                <c:pt idx="1329">
                  <c:v>83.669145884296</c:v>
                </c:pt>
                <c:pt idx="1330">
                  <c:v>83.670391941896</c:v>
                </c:pt>
                <c:pt idx="1331">
                  <c:v>83.670666409117999</c:v>
                </c:pt>
                <c:pt idx="1332">
                  <c:v>83.672008408840995</c:v>
                </c:pt>
                <c:pt idx="1333">
                  <c:v>83.672188134132995</c:v>
                </c:pt>
                <c:pt idx="1334">
                  <c:v>83.673636995007996</c:v>
                </c:pt>
                <c:pt idx="1335">
                  <c:v>83.673719083955007</c:v>
                </c:pt>
                <c:pt idx="1336">
                  <c:v>83.675242580993995</c:v>
                </c:pt>
                <c:pt idx="1337">
                  <c:v>83.675245117361001</c:v>
                </c:pt>
                <c:pt idx="1338">
                  <c:v>83.676843450668997</c:v>
                </c:pt>
                <c:pt idx="1339">
                  <c:v>83.677396419214006</c:v>
                </c:pt>
                <c:pt idx="1340">
                  <c:v>83.678389832432003</c:v>
                </c:pt>
                <c:pt idx="1341">
                  <c:v>83.679553013138005</c:v>
                </c:pt>
                <c:pt idx="1342">
                  <c:v>83.679881093513998</c:v>
                </c:pt>
                <c:pt idx="1343">
                  <c:v>83.681300885921999</c:v>
                </c:pt>
                <c:pt idx="1344">
                  <c:v>83.681705285101003</c:v>
                </c:pt>
                <c:pt idx="1345">
                  <c:v>83.682621886812996</c:v>
                </c:pt>
                <c:pt idx="1346">
                  <c:v>83.683856955390993</c:v>
                </c:pt>
                <c:pt idx="1347">
                  <c:v>83.683857413270005</c:v>
                </c:pt>
                <c:pt idx="1348">
                  <c:v>83.684908409653005</c:v>
                </c:pt>
                <c:pt idx="1349">
                  <c:v>83.685680529954993</c:v>
                </c:pt>
                <c:pt idx="1350">
                  <c:v>83.685892579455</c:v>
                </c:pt>
                <c:pt idx="1351">
                  <c:v>83.686797007262001</c:v>
                </c:pt>
                <c:pt idx="1352">
                  <c:v>83.687667859632</c:v>
                </c:pt>
                <c:pt idx="1353">
                  <c:v>83.687667984984998</c:v>
                </c:pt>
                <c:pt idx="1354">
                  <c:v>83.688464356367007</c:v>
                </c:pt>
                <c:pt idx="1355">
                  <c:v>83.688830336560997</c:v>
                </c:pt>
                <c:pt idx="1356">
                  <c:v>83.689246293618993</c:v>
                </c:pt>
                <c:pt idx="1357">
                  <c:v>83.690001134357004</c:v>
                </c:pt>
                <c:pt idx="1358">
                  <c:v>83.690002441405994</c:v>
                </c:pt>
                <c:pt idx="1359">
                  <c:v>83.690558370252006</c:v>
                </c:pt>
                <c:pt idx="1360">
                  <c:v>83.691082037599998</c:v>
                </c:pt>
                <c:pt idx="1361">
                  <c:v>83.691101051969994</c:v>
                </c:pt>
                <c:pt idx="1362">
                  <c:v>83.691633778188006</c:v>
                </c:pt>
                <c:pt idx="1363">
                  <c:v>83.692160887116998</c:v>
                </c:pt>
                <c:pt idx="1364">
                  <c:v>83.692161503121</c:v>
                </c:pt>
                <c:pt idx="1365">
                  <c:v>83.692675733667997</c:v>
                </c:pt>
                <c:pt idx="1366">
                  <c:v>83.692947420473999</c:v>
                </c:pt>
                <c:pt idx="1367">
                  <c:v>83.693182646528001</c:v>
                </c:pt>
                <c:pt idx="1368">
                  <c:v>83.693676569182003</c:v>
                </c:pt>
                <c:pt idx="1369">
                  <c:v>83.693729420414002</c:v>
                </c:pt>
                <c:pt idx="1370">
                  <c:v>83.694159617783001</c:v>
                </c:pt>
                <c:pt idx="1371">
                  <c:v>83.694515189273005</c:v>
                </c:pt>
                <c:pt idx="1372">
                  <c:v>83.694631841258001</c:v>
                </c:pt>
                <c:pt idx="1373">
                  <c:v>83.695091581144993</c:v>
                </c:pt>
                <c:pt idx="1374">
                  <c:v>83.695297243124998</c:v>
                </c:pt>
                <c:pt idx="1375">
                  <c:v>83.695541130589007</c:v>
                </c:pt>
                <c:pt idx="1376">
                  <c:v>83.695974618921994</c:v>
                </c:pt>
                <c:pt idx="1377">
                  <c:v>83.696083055841001</c:v>
                </c:pt>
                <c:pt idx="1378">
                  <c:v>83.696389140441994</c:v>
                </c:pt>
                <c:pt idx="1379">
                  <c:v>83.696787701188001</c:v>
                </c:pt>
                <c:pt idx="1380">
                  <c:v>83.696865080693996</c:v>
                </c:pt>
                <c:pt idx="1381">
                  <c:v>83.697165353621997</c:v>
                </c:pt>
                <c:pt idx="1382">
                  <c:v>83.697518281946998</c:v>
                </c:pt>
                <c:pt idx="1383">
                  <c:v>83.697650911731003</c:v>
                </c:pt>
                <c:pt idx="1384">
                  <c:v>83.697843643837004</c:v>
                </c:pt>
                <c:pt idx="1385">
                  <c:v>83.698137866053003</c:v>
                </c:pt>
                <c:pt idx="1386">
                  <c:v>83.698399167204997</c:v>
                </c:pt>
                <c:pt idx="1387">
                  <c:v>83.698432922362997</c:v>
                </c:pt>
                <c:pt idx="1388">
                  <c:v>83.698633871113003</c:v>
                </c:pt>
                <c:pt idx="1389">
                  <c:v>83.698848653951998</c:v>
                </c:pt>
                <c:pt idx="1390">
                  <c:v>83.699050908535</c:v>
                </c:pt>
                <c:pt idx="1391">
                  <c:v>83.699214948152999</c:v>
                </c:pt>
                <c:pt idx="1392">
                  <c:v>83.699244955957994</c:v>
                </c:pt>
                <c:pt idx="1393">
                  <c:v>83.699436701433996</c:v>
                </c:pt>
                <c:pt idx="1394">
                  <c:v>83.699632367733003</c:v>
                </c:pt>
                <c:pt idx="1395">
                  <c:v>83.699836594046999</c:v>
                </c:pt>
                <c:pt idx="1396">
                  <c:v>83.699996948242003</c:v>
                </c:pt>
                <c:pt idx="1397">
                  <c:v>83.700079654072994</c:v>
                </c:pt>
                <c:pt idx="1398">
                  <c:v>83.700414941267994</c:v>
                </c:pt>
                <c:pt idx="1399">
                  <c:v>83.700795201202993</c:v>
                </c:pt>
                <c:pt idx="1400">
                  <c:v>83.701235174478001</c:v>
                </c:pt>
                <c:pt idx="1401">
                  <c:v>83.701499938965</c:v>
                </c:pt>
                <c:pt idx="1402">
                  <c:v>83.701742818588002</c:v>
                </c:pt>
                <c:pt idx="1403">
                  <c:v>83.702328703747995</c:v>
                </c:pt>
                <c:pt idx="1404">
                  <c:v>83.702998627195996</c:v>
                </c:pt>
                <c:pt idx="1405">
                  <c:v>83.703002929687997</c:v>
                </c:pt>
                <c:pt idx="1406">
                  <c:v>83.703770606356002</c:v>
                </c:pt>
                <c:pt idx="1407">
                  <c:v>83.704498291015994</c:v>
                </c:pt>
                <c:pt idx="1408">
                  <c:v>83.704649980178999</c:v>
                </c:pt>
                <c:pt idx="1409">
                  <c:v>83.705629932929995</c:v>
                </c:pt>
                <c:pt idx="1410">
                  <c:v>83.706001281737997</c:v>
                </c:pt>
                <c:pt idx="1411">
                  <c:v>83.706692567233006</c:v>
                </c:pt>
                <c:pt idx="1412">
                  <c:v>83.707496643065994</c:v>
                </c:pt>
                <c:pt idx="1413">
                  <c:v>83.707823064132995</c:v>
                </c:pt>
                <c:pt idx="1414">
                  <c:v>83.708999633789006</c:v>
                </c:pt>
                <c:pt idx="1415">
                  <c:v>83.709008325268996</c:v>
                </c:pt>
                <c:pt idx="1416">
                  <c:v>83.710231542925001</c:v>
                </c:pt>
                <c:pt idx="1417">
                  <c:v>83.710502624512003</c:v>
                </c:pt>
                <c:pt idx="1418">
                  <c:v>83.7114772372</c:v>
                </c:pt>
                <c:pt idx="1419">
                  <c:v>83.71199798584</c:v>
                </c:pt>
                <c:pt idx="1420">
                  <c:v>83.712736580927995</c:v>
                </c:pt>
                <c:pt idx="1421">
                  <c:v>83.713500976562997</c:v>
                </c:pt>
                <c:pt idx="1422">
                  <c:v>83.713985324673999</c:v>
                </c:pt>
                <c:pt idx="1423">
                  <c:v>83.714996337890994</c:v>
                </c:pt>
                <c:pt idx="1424">
                  <c:v>83.715224628179001</c:v>
                </c:pt>
                <c:pt idx="1425">
                  <c:v>83.716456118045002</c:v>
                </c:pt>
                <c:pt idx="1426">
                  <c:v>83.716499328614006</c:v>
                </c:pt>
                <c:pt idx="1427">
                  <c:v>83.717668042143004</c:v>
                </c:pt>
                <c:pt idx="1428">
                  <c:v>83.718002319335</c:v>
                </c:pt>
                <c:pt idx="1429">
                  <c:v>83.718847556913005</c:v>
                </c:pt>
                <c:pt idx="1430">
                  <c:v>83.719497680664006</c:v>
                </c:pt>
                <c:pt idx="1431">
                  <c:v>83.719996356390993</c:v>
                </c:pt>
                <c:pt idx="1432">
                  <c:v>83.721000671387003</c:v>
                </c:pt>
                <c:pt idx="1433">
                  <c:v>83.721117385089002</c:v>
                </c:pt>
                <c:pt idx="1434">
                  <c:v>83.722194616598003</c:v>
                </c:pt>
                <c:pt idx="1435">
                  <c:v>83.72250366211</c:v>
                </c:pt>
                <c:pt idx="1436">
                  <c:v>83.723217167792995</c:v>
                </c:pt>
                <c:pt idx="1437">
                  <c:v>83.723999023437997</c:v>
                </c:pt>
                <c:pt idx="1438">
                  <c:v>83.724185866864005</c:v>
                </c:pt>
                <c:pt idx="1439">
                  <c:v>83.725098492114</c:v>
                </c:pt>
                <c:pt idx="1440">
                  <c:v>83.72550201416</c:v>
                </c:pt>
                <c:pt idx="1441">
                  <c:v>83.725944232741995</c:v>
                </c:pt>
                <c:pt idx="1442">
                  <c:v>83.726711745866993</c:v>
                </c:pt>
                <c:pt idx="1443">
                  <c:v>83.726997375489006</c:v>
                </c:pt>
                <c:pt idx="1444">
                  <c:v>83.727402933554004</c:v>
                </c:pt>
                <c:pt idx="1445">
                  <c:v>83.728006171538993</c:v>
                </c:pt>
                <c:pt idx="1446">
                  <c:v>83.728500366210994</c:v>
                </c:pt>
                <c:pt idx="1447">
                  <c:v>83.728511457462005</c:v>
                </c:pt>
                <c:pt idx="1448">
                  <c:v>83.728918796730994</c:v>
                </c:pt>
                <c:pt idx="1449">
                  <c:v>83.729236842177002</c:v>
                </c:pt>
                <c:pt idx="1450">
                  <c:v>83.729479374118995</c:v>
                </c:pt>
                <c:pt idx="1451">
                  <c:v>83.729655847993001</c:v>
                </c:pt>
                <c:pt idx="1452">
                  <c:v>83.729777959076003</c:v>
                </c:pt>
                <c:pt idx="1453">
                  <c:v>83.729857690998003</c:v>
                </c:pt>
                <c:pt idx="1454">
                  <c:v>83.729907027389999</c:v>
                </c:pt>
                <c:pt idx="1455">
                  <c:v>83.729937951881993</c:v>
                </c:pt>
                <c:pt idx="1456">
                  <c:v>83.729960584753002</c:v>
                </c:pt>
                <c:pt idx="1457">
                  <c:v>83.729977592886996</c:v>
                </c:pt>
                <c:pt idx="1458">
                  <c:v>83.729989779817004</c:v>
                </c:pt>
                <c:pt idx="1459">
                  <c:v>83.729997949079007</c:v>
                </c:pt>
                <c:pt idx="1460">
                  <c:v>83.730002904203999</c:v>
                </c:pt>
                <c:pt idx="1461">
                  <c:v>83.730003356934006</c:v>
                </c:pt>
                <c:pt idx="1462">
                  <c:v>83.730005015575003</c:v>
                </c:pt>
                <c:pt idx="1463">
                  <c:v>83.730005758909996</c:v>
                </c:pt>
                <c:pt idx="1464">
                  <c:v>83.730005865101006</c:v>
                </c:pt>
                <c:pt idx="1465">
                  <c:v>83.730006936446998</c:v>
                </c:pt>
                <c:pt idx="1466">
                  <c:v>83.730014435865996</c:v>
                </c:pt>
                <c:pt idx="1467">
                  <c:v>83.730034791430995</c:v>
                </c:pt>
                <c:pt idx="1468">
                  <c:v>83.730074431217005</c:v>
                </c:pt>
                <c:pt idx="1469">
                  <c:v>83.730139783295002</c:v>
                </c:pt>
                <c:pt idx="1470">
                  <c:v>83.730237275741004</c:v>
                </c:pt>
                <c:pt idx="1471">
                  <c:v>83.730373336626002</c:v>
                </c:pt>
                <c:pt idx="1472">
                  <c:v>83.730555285037994</c:v>
                </c:pt>
                <c:pt idx="1473">
                  <c:v>83.730788610256994</c:v>
                </c:pt>
                <c:pt idx="1474">
                  <c:v>83.731002807617003</c:v>
                </c:pt>
                <c:pt idx="1475">
                  <c:v>83.731064524556999</c:v>
                </c:pt>
                <c:pt idx="1476">
                  <c:v>83.731373698151003</c:v>
                </c:pt>
                <c:pt idx="1477">
                  <c:v>83.731702809970997</c:v>
                </c:pt>
                <c:pt idx="1478">
                  <c:v>83.732002258300994</c:v>
                </c:pt>
                <c:pt idx="1479">
                  <c:v>83.732042742906998</c:v>
                </c:pt>
                <c:pt idx="1480">
                  <c:v>83.732384955680004</c:v>
                </c:pt>
                <c:pt idx="1481">
                  <c:v>83.732724314414995</c:v>
                </c:pt>
                <c:pt idx="1482">
                  <c:v>83.733001708984006</c:v>
                </c:pt>
                <c:pt idx="1483">
                  <c:v>83.733049245001993</c:v>
                </c:pt>
                <c:pt idx="1484">
                  <c:v>83.733350261694</c:v>
                </c:pt>
                <c:pt idx="1485">
                  <c:v>83.733626949162002</c:v>
                </c:pt>
                <c:pt idx="1486">
                  <c:v>83.733882655626999</c:v>
                </c:pt>
                <c:pt idx="1487">
                  <c:v>83.734001159667997</c:v>
                </c:pt>
                <c:pt idx="1488">
                  <c:v>83.734122554680994</c:v>
                </c:pt>
                <c:pt idx="1489">
                  <c:v>83.734350097236998</c:v>
                </c:pt>
                <c:pt idx="1490">
                  <c:v>83.734570271269007</c:v>
                </c:pt>
                <c:pt idx="1491">
                  <c:v>83.734787520967004</c:v>
                </c:pt>
                <c:pt idx="1492">
                  <c:v>83.735000610352003</c:v>
                </c:pt>
                <c:pt idx="1493">
                  <c:v>83.735003002762994</c:v>
                </c:pt>
                <c:pt idx="1494">
                  <c:v>83.735219007693004</c:v>
                </c:pt>
                <c:pt idx="1495">
                  <c:v>83.735435972000005</c:v>
                </c:pt>
                <c:pt idx="1496">
                  <c:v>83.735650931837</c:v>
                </c:pt>
                <c:pt idx="1497">
                  <c:v>83.735864443170001</c:v>
                </c:pt>
                <c:pt idx="1498">
                  <c:v>83.736000061035</c:v>
                </c:pt>
                <c:pt idx="1499">
                  <c:v>83.736077021095994</c:v>
                </c:pt>
                <c:pt idx="1500">
                  <c:v>83.736288110760995</c:v>
                </c:pt>
                <c:pt idx="1501">
                  <c:v>83.736496955174005</c:v>
                </c:pt>
                <c:pt idx="1502">
                  <c:v>83.736705238325996</c:v>
                </c:pt>
                <c:pt idx="1503">
                  <c:v>83.736910081386995</c:v>
                </c:pt>
                <c:pt idx="1504">
                  <c:v>83.736999511719006</c:v>
                </c:pt>
                <c:pt idx="1505">
                  <c:v>83.737112031566994</c:v>
                </c:pt>
                <c:pt idx="1506">
                  <c:v>83.737310906448997</c:v>
                </c:pt>
                <c:pt idx="1507">
                  <c:v>83.737505897890998</c:v>
                </c:pt>
                <c:pt idx="1508">
                  <c:v>83.737694353932</c:v>
                </c:pt>
                <c:pt idx="1509">
                  <c:v>83.737879109901996</c:v>
                </c:pt>
                <c:pt idx="1510">
                  <c:v>83.737998962402003</c:v>
                </c:pt>
                <c:pt idx="1511">
                  <c:v>83.738059811002998</c:v>
                </c:pt>
                <c:pt idx="1512">
                  <c:v>83.738236110797999</c:v>
                </c:pt>
                <c:pt idx="1513">
                  <c:v>83.738409783498</c:v>
                </c:pt>
                <c:pt idx="1514">
                  <c:v>83.738586907081</c:v>
                </c:pt>
                <c:pt idx="1515">
                  <c:v>83.738772652712001</c:v>
                </c:pt>
                <c:pt idx="1516">
                  <c:v>83.738971391814999</c:v>
                </c:pt>
                <c:pt idx="1517">
                  <c:v>83.738998413085994</c:v>
                </c:pt>
                <c:pt idx="1518">
                  <c:v>83.739187447581003</c:v>
                </c:pt>
                <c:pt idx="1519">
                  <c:v>83.739427249317004</c:v>
                </c:pt>
                <c:pt idx="1520">
                  <c:v>83.739693511759</c:v>
                </c:pt>
                <c:pt idx="1521">
                  <c:v>83.739997863769005</c:v>
                </c:pt>
                <c:pt idx="1522">
                  <c:v>83.709999084472997</c:v>
                </c:pt>
                <c:pt idx="1523">
                  <c:v>83.684997558594006</c:v>
                </c:pt>
                <c:pt idx="1524">
                  <c:v>83.660003662109006</c:v>
                </c:pt>
                <c:pt idx="1525">
                  <c:v>83.760002136259999</c:v>
                </c:pt>
                <c:pt idx="1526">
                  <c:v>83.860000610352003</c:v>
                </c:pt>
                <c:pt idx="1527">
                  <c:v>83.866096496577995</c:v>
                </c:pt>
                <c:pt idx="1528">
                  <c:v>83.900001525907996</c:v>
                </c:pt>
                <c:pt idx="1529">
                  <c:v>83.860000610336996</c:v>
                </c:pt>
                <c:pt idx="1530">
                  <c:v>83.919998168974004</c:v>
                </c:pt>
                <c:pt idx="1531">
                  <c:v>83.919998168945</c:v>
                </c:pt>
                <c:pt idx="1532">
                  <c:v>83.879997253433004</c:v>
                </c:pt>
                <c:pt idx="1533">
                  <c:v>83.879997253417997</c:v>
                </c:pt>
                <c:pt idx="1534">
                  <c:v>84.110000610293</c:v>
                </c:pt>
                <c:pt idx="1535">
                  <c:v>84.110000610352003</c:v>
                </c:pt>
                <c:pt idx="1536">
                  <c:v>84.11499786377</c:v>
                </c:pt>
                <c:pt idx="1537">
                  <c:v>84.120002746580994</c:v>
                </c:pt>
                <c:pt idx="1538">
                  <c:v>84.180000305175994</c:v>
                </c:pt>
                <c:pt idx="1539">
                  <c:v>84.180000305175994</c:v>
                </c:pt>
                <c:pt idx="1540">
                  <c:v>84.180000305175994</c:v>
                </c:pt>
                <c:pt idx="1541">
                  <c:v>84.180000305175994</c:v>
                </c:pt>
                <c:pt idx="1542">
                  <c:v>84.180000305175994</c:v>
                </c:pt>
                <c:pt idx="1543">
                  <c:v>83.773922000080006</c:v>
                </c:pt>
                <c:pt idx="1544">
                  <c:v>83.767446593380996</c:v>
                </c:pt>
                <c:pt idx="1545">
                  <c:v>83.781598638568994</c:v>
                </c:pt>
                <c:pt idx="1546">
                  <c:v>83.784330233757004</c:v>
                </c:pt>
                <c:pt idx="1547">
                  <c:v>83.791867137420994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844A-4E5C-82CD-5B660BDFCC03}"/>
            </c:ext>
          </c:extLst>
        </c:ser>
        <c:ser>
          <c:idx val="7"/>
          <c:order val="1"/>
          <c:tx>
            <c:v>WSPL_MNQ</c:v>
          </c:tx>
          <c:spPr>
            <a:ln w="1270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'WSPL_2D-Model_PLAN'!$L$4:$L$1551</c:f>
              <c:numCache>
                <c:formatCode>0.00</c:formatCode>
                <c:ptCount val="1548"/>
                <c:pt idx="0">
                  <c:v>0</c:v>
                </c:pt>
                <c:pt idx="1">
                  <c:v>0.59995932580989997</c:v>
                </c:pt>
                <c:pt idx="2">
                  <c:v>3.6327394664624002</c:v>
                </c:pt>
                <c:pt idx="3">
                  <c:v>5.8718930800777001</c:v>
                </c:pt>
                <c:pt idx="4">
                  <c:v>8.5565360961621</c:v>
                </c:pt>
                <c:pt idx="5">
                  <c:v>12.00899669963</c:v>
                </c:pt>
                <c:pt idx="6">
                  <c:v>13.43143552611</c:v>
                </c:pt>
                <c:pt idx="7">
                  <c:v>17.749447076585</c:v>
                </c:pt>
                <c:pt idx="8">
                  <c:v>19.999946878816001</c:v>
                </c:pt>
                <c:pt idx="9">
                  <c:v>21.740415307503</c:v>
                </c:pt>
                <c:pt idx="10">
                  <c:v>24.617915376092999</c:v>
                </c:pt>
                <c:pt idx="11">
                  <c:v>26.88633858032</c:v>
                </c:pt>
                <c:pt idx="12">
                  <c:v>29.011627438798001</c:v>
                </c:pt>
                <c:pt idx="13">
                  <c:v>29.244278795930001</c:v>
                </c:pt>
                <c:pt idx="14">
                  <c:v>31.136718763800999</c:v>
                </c:pt>
                <c:pt idx="15">
                  <c:v>31.311522488436999</c:v>
                </c:pt>
                <c:pt idx="16">
                  <c:v>33.124779103621997</c:v>
                </c:pt>
                <c:pt idx="17">
                  <c:v>33.262327046997001</c:v>
                </c:pt>
                <c:pt idx="18">
                  <c:v>34.717426711564997</c:v>
                </c:pt>
                <c:pt idx="19">
                  <c:v>35.389553014957997</c:v>
                </c:pt>
                <c:pt idx="20">
                  <c:v>36.121831747179002</c:v>
                </c:pt>
                <c:pt idx="21">
                  <c:v>37.369384564880001</c:v>
                </c:pt>
                <c:pt idx="22">
                  <c:v>37.523072089027998</c:v>
                </c:pt>
                <c:pt idx="23">
                  <c:v>38.490842494938001</c:v>
                </c:pt>
                <c:pt idx="24">
                  <c:v>39.517127856122002</c:v>
                </c:pt>
                <c:pt idx="25">
                  <c:v>39.645469944547003</c:v>
                </c:pt>
                <c:pt idx="26">
                  <c:v>40.475567247320001</c:v>
                </c:pt>
                <c:pt idx="27">
                  <c:v>41.374702066337001</c:v>
                </c:pt>
                <c:pt idx="28">
                  <c:v>41.765097391375001</c:v>
                </c:pt>
                <c:pt idx="29">
                  <c:v>42.217786703126002</c:v>
                </c:pt>
                <c:pt idx="30">
                  <c:v>43.007606351692999</c:v>
                </c:pt>
                <c:pt idx="31">
                  <c:v>43.746461637644998</c:v>
                </c:pt>
                <c:pt idx="32">
                  <c:v>43.889532959569003</c:v>
                </c:pt>
                <c:pt idx="33">
                  <c:v>44.436165143361997</c:v>
                </c:pt>
                <c:pt idx="34">
                  <c:v>44.946097052474997</c:v>
                </c:pt>
                <c:pt idx="35">
                  <c:v>45.078052159857002</c:v>
                </c:pt>
                <c:pt idx="36">
                  <c:v>45.673008565163002</c:v>
                </c:pt>
                <c:pt idx="37">
                  <c:v>46.002296206227001</c:v>
                </c:pt>
                <c:pt idx="38">
                  <c:v>46.222115883489998</c:v>
                </c:pt>
                <c:pt idx="39">
                  <c:v>46.728572177507999</c:v>
                </c:pt>
                <c:pt idx="40">
                  <c:v>47.060257448919998</c:v>
                </c:pt>
                <c:pt idx="41">
                  <c:v>47.196032560592002</c:v>
                </c:pt>
                <c:pt idx="42">
                  <c:v>47.628037345564998</c:v>
                </c:pt>
                <c:pt idx="43">
                  <c:v>48.028041756264003</c:v>
                </c:pt>
                <c:pt idx="44">
                  <c:v>48.114059461282999</c:v>
                </c:pt>
                <c:pt idx="45">
                  <c:v>48.399467870191003</c:v>
                </c:pt>
                <c:pt idx="46">
                  <c:v>48.745783883378998</c:v>
                </c:pt>
                <c:pt idx="47">
                  <c:v>49.070613289280999</c:v>
                </c:pt>
                <c:pt idx="48">
                  <c:v>49.167678590243</c:v>
                </c:pt>
                <c:pt idx="49">
                  <c:v>49.378558893463001</c:v>
                </c:pt>
                <c:pt idx="50">
                  <c:v>49.677133038397002</c:v>
                </c:pt>
                <c:pt idx="51">
                  <c:v>49.974344187024997</c:v>
                </c:pt>
                <c:pt idx="52">
                  <c:v>50.223004599306996</c:v>
                </c:pt>
                <c:pt idx="53">
                  <c:v>50.277984175343001</c:v>
                </c:pt>
                <c:pt idx="54">
                  <c:v>50.595692857837001</c:v>
                </c:pt>
                <c:pt idx="55">
                  <c:v>50.935051357790002</c:v>
                </c:pt>
                <c:pt idx="56">
                  <c:v>51.303669693487002</c:v>
                </c:pt>
                <c:pt idx="57">
                  <c:v>51.513109185037997</c:v>
                </c:pt>
                <c:pt idx="58">
                  <c:v>51.709245594263997</c:v>
                </c:pt>
                <c:pt idx="59">
                  <c:v>52.157645130626001</c:v>
                </c:pt>
                <c:pt idx="60">
                  <c:v>52.646931966525997</c:v>
                </c:pt>
                <c:pt idx="61">
                  <c:v>52.796205074405002</c:v>
                </c:pt>
                <c:pt idx="62">
                  <c:v>53.173188236145002</c:v>
                </c:pt>
                <c:pt idx="63">
                  <c:v>53.732711827034002</c:v>
                </c:pt>
                <c:pt idx="64">
                  <c:v>54.081664616523</c:v>
                </c:pt>
                <c:pt idx="65">
                  <c:v>54.322226523685998</c:v>
                </c:pt>
                <c:pt idx="66">
                  <c:v>54.939058844144</c:v>
                </c:pt>
                <c:pt idx="67">
                  <c:v>55.367715942433001</c:v>
                </c:pt>
                <c:pt idx="68">
                  <c:v>55.581300675480001</c:v>
                </c:pt>
                <c:pt idx="69">
                  <c:v>56.247963956355001</c:v>
                </c:pt>
                <c:pt idx="70">
                  <c:v>56.651639138470998</c:v>
                </c:pt>
                <c:pt idx="71">
                  <c:v>56.938892417245</c:v>
                </c:pt>
                <c:pt idx="72">
                  <c:v>57.653176305803001</c:v>
                </c:pt>
                <c:pt idx="73">
                  <c:v>57.936582218024</c:v>
                </c:pt>
                <c:pt idx="74">
                  <c:v>58.388657252575001</c:v>
                </c:pt>
                <c:pt idx="75">
                  <c:v>59.142337879538999</c:v>
                </c:pt>
                <c:pt idx="76">
                  <c:v>59.227281785080997</c:v>
                </c:pt>
                <c:pt idx="77">
                  <c:v>59.910640564369999</c:v>
                </c:pt>
                <c:pt idx="78">
                  <c:v>60.516534056490997</c:v>
                </c:pt>
                <c:pt idx="79">
                  <c:v>60.689612453652003</c:v>
                </c:pt>
                <c:pt idx="80">
                  <c:v>61.475093908780998</c:v>
                </c:pt>
                <c:pt idx="81">
                  <c:v>61.804279029416001</c:v>
                </c:pt>
                <c:pt idx="82">
                  <c:v>62.262865102296999</c:v>
                </c:pt>
                <c:pt idx="83">
                  <c:v>63.047793444343</c:v>
                </c:pt>
                <c:pt idx="84">
                  <c:v>63.091831223833999</c:v>
                </c:pt>
                <c:pt idx="85">
                  <c:v>63.820876250216003</c:v>
                </c:pt>
                <c:pt idx="86">
                  <c:v>64.372884258439996</c:v>
                </c:pt>
                <c:pt idx="87">
                  <c:v>64.572102857755993</c:v>
                </c:pt>
                <c:pt idx="88">
                  <c:v>65.291438655560995</c:v>
                </c:pt>
                <c:pt idx="89">
                  <c:v>65.658375897122994</c:v>
                </c:pt>
                <c:pt idx="90">
                  <c:v>65.968831354130003</c:v>
                </c:pt>
                <c:pt idx="91">
                  <c:v>66.594216018283007</c:v>
                </c:pt>
                <c:pt idx="92">
                  <c:v>66.942725235462007</c:v>
                </c:pt>
                <c:pt idx="93">
                  <c:v>67.157519704116993</c:v>
                </c:pt>
                <c:pt idx="94">
                  <c:v>67.648666940723004</c:v>
                </c:pt>
                <c:pt idx="95">
                  <c:v>68.060990856857998</c:v>
                </c:pt>
                <c:pt idx="96">
                  <c:v>68.229217689360993</c:v>
                </c:pt>
                <c:pt idx="97">
                  <c:v>68.401448760606002</c:v>
                </c:pt>
                <c:pt idx="98">
                  <c:v>68.680414969620998</c:v>
                </c:pt>
                <c:pt idx="99">
                  <c:v>68.908275592311</c:v>
                </c:pt>
                <c:pt idx="100">
                  <c:v>69.095415499032001</c:v>
                </c:pt>
                <c:pt idx="101">
                  <c:v>69.252184890419997</c:v>
                </c:pt>
                <c:pt idx="102">
                  <c:v>69.388842258775995</c:v>
                </c:pt>
                <c:pt idx="103">
                  <c:v>69.512903404537994</c:v>
                </c:pt>
                <c:pt idx="104">
                  <c:v>69.515503430878994</c:v>
                </c:pt>
                <c:pt idx="105">
                  <c:v>69.643254453173995</c:v>
                </c:pt>
                <c:pt idx="106">
                  <c:v>69.787538676660006</c:v>
                </c:pt>
                <c:pt idx="107">
                  <c:v>69.964987398111006</c:v>
                </c:pt>
                <c:pt idx="108">
                  <c:v>70.192320691929993</c:v>
                </c:pt>
                <c:pt idx="109">
                  <c:v>70.486293006093007</c:v>
                </c:pt>
                <c:pt idx="110">
                  <c:v>70.754681194113999</c:v>
                </c:pt>
                <c:pt idx="111">
                  <c:v>70.863659499600999</c:v>
                </c:pt>
                <c:pt idx="112">
                  <c:v>71.341165618177001</c:v>
                </c:pt>
                <c:pt idx="113">
                  <c:v>71.935546718923007</c:v>
                </c:pt>
                <c:pt idx="114">
                  <c:v>71.989293911073005</c:v>
                </c:pt>
                <c:pt idx="115">
                  <c:v>72.656591701509001</c:v>
                </c:pt>
                <c:pt idx="116">
                  <c:v>73.220726676305006</c:v>
                </c:pt>
                <c:pt idx="117">
                  <c:v>73.486330793679997</c:v>
                </c:pt>
                <c:pt idx="118">
                  <c:v>74.399856755759998</c:v>
                </c:pt>
                <c:pt idx="119">
                  <c:v>74.459655847215998</c:v>
                </c:pt>
                <c:pt idx="120">
                  <c:v>75.372267505031999</c:v>
                </c:pt>
                <c:pt idx="121">
                  <c:v>75.694206008815001</c:v>
                </c:pt>
                <c:pt idx="122">
                  <c:v>76.378669764684005</c:v>
                </c:pt>
                <c:pt idx="123">
                  <c:v>76.931495881561005</c:v>
                </c:pt>
                <c:pt idx="124">
                  <c:v>77.394183805818997</c:v>
                </c:pt>
                <c:pt idx="125">
                  <c:v>78.165876301995993</c:v>
                </c:pt>
                <c:pt idx="126">
                  <c:v>78.393950761162998</c:v>
                </c:pt>
                <c:pt idx="127">
                  <c:v>79.353144992658002</c:v>
                </c:pt>
                <c:pt idx="128">
                  <c:v>79.405920485148997</c:v>
                </c:pt>
                <c:pt idx="129">
                  <c:v>80.252896736270998</c:v>
                </c:pt>
                <c:pt idx="130">
                  <c:v>81.069802524870994</c:v>
                </c:pt>
                <c:pt idx="131">
                  <c:v>81.098101924424995</c:v>
                </c:pt>
                <c:pt idx="132">
                  <c:v>81.899928119281</c:v>
                </c:pt>
                <c:pt idx="133">
                  <c:v>82.670071861674998</c:v>
                </c:pt>
                <c:pt idx="134">
                  <c:v>82.734810465909007</c:v>
                </c:pt>
                <c:pt idx="135">
                  <c:v>83.420871066933998</c:v>
                </c:pt>
                <c:pt idx="136">
                  <c:v>84.165337338499</c:v>
                </c:pt>
                <c:pt idx="137">
                  <c:v>84.398485371006998</c:v>
                </c:pt>
                <c:pt idx="138">
                  <c:v>84.917078712920002</c:v>
                </c:pt>
                <c:pt idx="139">
                  <c:v>85.690116848770998</c:v>
                </c:pt>
                <c:pt idx="140">
                  <c:v>86.063878052405997</c:v>
                </c:pt>
                <c:pt idx="141">
                  <c:v>86.496659750096995</c:v>
                </c:pt>
                <c:pt idx="142">
                  <c:v>87.340771720625</c:v>
                </c:pt>
                <c:pt idx="143">
                  <c:v>87.729845253215998</c:v>
                </c:pt>
                <c:pt idx="144">
                  <c:v>88.224062632683001</c:v>
                </c:pt>
                <c:pt idx="145">
                  <c:v>89.147723543550001</c:v>
                </c:pt>
                <c:pt idx="146">
                  <c:v>89.401604451915006</c:v>
                </c:pt>
                <c:pt idx="147">
                  <c:v>90.112597812063001</c:v>
                </c:pt>
                <c:pt idx="148">
                  <c:v>91.069306161954003</c:v>
                </c:pt>
                <c:pt idx="149">
                  <c:v>91.119241591955998</c:v>
                </c:pt>
                <c:pt idx="150">
                  <c:v>92.167974438352999</c:v>
                </c:pt>
                <c:pt idx="151">
                  <c:v>92.737463551877994</c:v>
                </c:pt>
                <c:pt idx="152">
                  <c:v>93.258921229885004</c:v>
                </c:pt>
                <c:pt idx="153">
                  <c:v>94.388825302531998</c:v>
                </c:pt>
                <c:pt idx="154">
                  <c:v>94.400852716629998</c:v>
                </c:pt>
                <c:pt idx="155">
                  <c:v>95.541319516011001</c:v>
                </c:pt>
                <c:pt idx="156">
                  <c:v>96.062426388453005</c:v>
                </c:pt>
                <c:pt idx="157">
                  <c:v>96.696557232301998</c:v>
                </c:pt>
                <c:pt idx="158">
                  <c:v>97.724101426299001</c:v>
                </c:pt>
                <c:pt idx="159">
                  <c:v>97.834551948417001</c:v>
                </c:pt>
                <c:pt idx="160">
                  <c:v>98.935287196914999</c:v>
                </c:pt>
                <c:pt idx="161">
                  <c:v>99.386374063850994</c:v>
                </c:pt>
                <c:pt idx="162">
                  <c:v>99.978829798560994</c:v>
                </c:pt>
                <c:pt idx="163">
                  <c:v>100.94548210332999</c:v>
                </c:pt>
                <c:pt idx="164">
                  <c:v>101.0460979873</c:v>
                </c:pt>
                <c:pt idx="165">
                  <c:v>101.81603765278</c:v>
                </c:pt>
                <c:pt idx="166">
                  <c:v>102.57836924126001</c:v>
                </c:pt>
                <c:pt idx="167">
                  <c:v>102.710491453</c:v>
                </c:pt>
                <c:pt idx="168">
                  <c:v>103.24572205624</c:v>
                </c:pt>
                <c:pt idx="169">
                  <c:v>103.83764064367</c:v>
                </c:pt>
                <c:pt idx="170">
                  <c:v>104.37350447954</c:v>
                </c:pt>
                <c:pt idx="171">
                  <c:v>104.37455090800999</c:v>
                </c:pt>
                <c:pt idx="172">
                  <c:v>104.87208047474</c:v>
                </c:pt>
                <c:pt idx="173">
                  <c:v>105.35105470115001</c:v>
                </c:pt>
                <c:pt idx="174">
                  <c:v>105.56543220615001</c:v>
                </c:pt>
                <c:pt idx="175">
                  <c:v>105.82678941974</c:v>
                </c:pt>
                <c:pt idx="176">
                  <c:v>106.31449026494001</c:v>
                </c:pt>
                <c:pt idx="177">
                  <c:v>106.75759037124</c:v>
                </c:pt>
                <c:pt idx="178">
                  <c:v>106.82560322027</c:v>
                </c:pt>
                <c:pt idx="179">
                  <c:v>107.35893903055999</c:v>
                </c:pt>
                <c:pt idx="180">
                  <c:v>107.9101964149</c:v>
                </c:pt>
                <c:pt idx="181">
                  <c:v>107.94522695945</c:v>
                </c:pt>
                <c:pt idx="182">
                  <c:v>108.47511558834999</c:v>
                </c:pt>
                <c:pt idx="183">
                  <c:v>109.04950119243</c:v>
                </c:pt>
                <c:pt idx="184">
                  <c:v>109.13621796113</c:v>
                </c:pt>
                <c:pt idx="185">
                  <c:v>109.62924720372</c:v>
                </c:pt>
                <c:pt idx="186">
                  <c:v>110.21036618015999</c:v>
                </c:pt>
                <c:pt idx="187">
                  <c:v>110.32873627239999</c:v>
                </c:pt>
                <c:pt idx="188">
                  <c:v>110.789025412</c:v>
                </c:pt>
                <c:pt idx="189">
                  <c:v>111.36126234161</c:v>
                </c:pt>
                <c:pt idx="190">
                  <c:v>111.51974467314</c:v>
                </c:pt>
                <c:pt idx="191">
                  <c:v>111.92185314808</c:v>
                </c:pt>
                <c:pt idx="192">
                  <c:v>112.46507938275001</c:v>
                </c:pt>
                <c:pt idx="193">
                  <c:v>112.71343373913</c:v>
                </c:pt>
                <c:pt idx="194">
                  <c:v>112.98507247089</c:v>
                </c:pt>
                <c:pt idx="195">
                  <c:v>113.47584518732</c:v>
                </c:pt>
                <c:pt idx="196">
                  <c:v>113.90190840919</c:v>
                </c:pt>
                <c:pt idx="197">
                  <c:v>113.93131573721</c:v>
                </c:pt>
                <c:pt idx="198">
                  <c:v>114.3453265878</c:v>
                </c:pt>
                <c:pt idx="199">
                  <c:v>114.71165975513</c:v>
                </c:pt>
                <c:pt idx="200">
                  <c:v>115.02622506873</c:v>
                </c:pt>
                <c:pt idx="201">
                  <c:v>115.09601541633999</c:v>
                </c:pt>
                <c:pt idx="202">
                  <c:v>115.29360912204</c:v>
                </c:pt>
                <c:pt idx="203">
                  <c:v>115.52057247389</c:v>
                </c:pt>
                <c:pt idx="204">
                  <c:v>115.71387528466001</c:v>
                </c:pt>
                <c:pt idx="205">
                  <c:v>115.71417703829</c:v>
                </c:pt>
                <c:pt idx="206">
                  <c:v>115.88027425638001</c:v>
                </c:pt>
                <c:pt idx="207">
                  <c:v>116.02651761308</c:v>
                </c:pt>
                <c:pt idx="208">
                  <c:v>116.15933932078001</c:v>
                </c:pt>
                <c:pt idx="209">
                  <c:v>116.28396930151</c:v>
                </c:pt>
                <c:pt idx="210">
                  <c:v>116.285456311</c:v>
                </c:pt>
                <c:pt idx="211">
                  <c:v>116.41506802009</c:v>
                </c:pt>
                <c:pt idx="212">
                  <c:v>116.57238034127001</c:v>
                </c:pt>
                <c:pt idx="213">
                  <c:v>116.78518557666</c:v>
                </c:pt>
                <c:pt idx="214">
                  <c:v>117.08133051608</c:v>
                </c:pt>
                <c:pt idx="215">
                  <c:v>117.48866737754</c:v>
                </c:pt>
                <c:pt idx="216">
                  <c:v>118.03503940637</c:v>
                </c:pt>
                <c:pt idx="217">
                  <c:v>118.48933898029</c:v>
                </c:pt>
                <c:pt idx="218">
                  <c:v>118.74828119895</c:v>
                </c:pt>
                <c:pt idx="219">
                  <c:v>119.65622143536</c:v>
                </c:pt>
                <c:pt idx="220">
                  <c:v>120.69140269165</c:v>
                </c:pt>
                <c:pt idx="221">
                  <c:v>120.78087760181999</c:v>
                </c:pt>
                <c:pt idx="222">
                  <c:v>122.12158454988</c:v>
                </c:pt>
                <c:pt idx="223">
                  <c:v>122.89861857978001</c:v>
                </c:pt>
                <c:pt idx="224">
                  <c:v>123.67395028420999</c:v>
                </c:pt>
                <c:pt idx="225">
                  <c:v>125.10199217195</c:v>
                </c:pt>
                <c:pt idx="226">
                  <c:v>125.43662834454</c:v>
                </c:pt>
                <c:pt idx="227">
                  <c:v>127.30196780236</c:v>
                </c:pt>
                <c:pt idx="228">
                  <c:v>127.41179689377</c:v>
                </c:pt>
                <c:pt idx="229">
                  <c:v>129.50902832499</c:v>
                </c:pt>
                <c:pt idx="230">
                  <c:v>129.60539764599</c:v>
                </c:pt>
                <c:pt idx="231">
                  <c:v>131.71069250405</c:v>
                </c:pt>
                <c:pt idx="232">
                  <c:v>132.02720501152001</c:v>
                </c:pt>
                <c:pt idx="233">
                  <c:v>133.91521865518001</c:v>
                </c:pt>
                <c:pt idx="234">
                  <c:v>134.6907533415</c:v>
                </c:pt>
                <c:pt idx="235">
                  <c:v>136.11831157016999</c:v>
                </c:pt>
                <c:pt idx="236">
                  <c:v>137.59847031411999</c:v>
                </c:pt>
                <c:pt idx="237">
                  <c:v>139.14587576003001</c:v>
                </c:pt>
                <c:pt idx="238">
                  <c:v>140.69298333985</c:v>
                </c:pt>
                <c:pt idx="239">
                  <c:v>142.17536623870001</c:v>
                </c:pt>
                <c:pt idx="240">
                  <c:v>143.89686537668001</c:v>
                </c:pt>
                <c:pt idx="241">
                  <c:v>145.19979951149</c:v>
                </c:pt>
                <c:pt idx="242">
                  <c:v>147.12931682483</c:v>
                </c:pt>
                <c:pt idx="243">
                  <c:v>148.22975638161</c:v>
                </c:pt>
                <c:pt idx="244">
                  <c:v>150.30767561457</c:v>
                </c:pt>
                <c:pt idx="245">
                  <c:v>151.25708490631999</c:v>
                </c:pt>
                <c:pt idx="246">
                  <c:v>153.34836041693001</c:v>
                </c:pt>
                <c:pt idx="247">
                  <c:v>154.28660470724</c:v>
                </c:pt>
                <c:pt idx="248">
                  <c:v>156.16763485449999</c:v>
                </c:pt>
                <c:pt idx="249">
                  <c:v>157.31282551430999</c:v>
                </c:pt>
                <c:pt idx="250">
                  <c:v>158.68252954828</c:v>
                </c:pt>
                <c:pt idx="251">
                  <c:v>160.34038382047001</c:v>
                </c:pt>
                <c:pt idx="252">
                  <c:v>160.83231795501999</c:v>
                </c:pt>
                <c:pt idx="253">
                  <c:v>162.63806564391999</c:v>
                </c:pt>
                <c:pt idx="254">
                  <c:v>163.3676042463</c:v>
                </c:pt>
                <c:pt idx="255">
                  <c:v>164.14063817229001</c:v>
                </c:pt>
                <c:pt idx="256">
                  <c:v>165.38028134605</c:v>
                </c:pt>
                <c:pt idx="257">
                  <c:v>166.39347908043999</c:v>
                </c:pt>
                <c:pt idx="258">
                  <c:v>166.39610947999</c:v>
                </c:pt>
                <c:pt idx="259">
                  <c:v>166.88765928040999</c:v>
                </c:pt>
                <c:pt idx="260">
                  <c:v>167.22532032433</c:v>
                </c:pt>
                <c:pt idx="261">
                  <c:v>167.41153946804999</c:v>
                </c:pt>
                <c:pt idx="262">
                  <c:v>167.89811675511999</c:v>
                </c:pt>
                <c:pt idx="263">
                  <c:v>167.90218135270001</c:v>
                </c:pt>
                <c:pt idx="264">
                  <c:v>168.43066976763001</c:v>
                </c:pt>
                <c:pt idx="265">
                  <c:v>168.45717161495</c:v>
                </c:pt>
                <c:pt idx="266">
                  <c:v>168.91500609478999</c:v>
                </c:pt>
                <c:pt idx="267">
                  <c:v>168.92178671521</c:v>
                </c:pt>
                <c:pt idx="268">
                  <c:v>169.28992789654001</c:v>
                </c:pt>
                <c:pt idx="269">
                  <c:v>169.44915362136999</c:v>
                </c:pt>
                <c:pt idx="270">
                  <c:v>169.59382408816001</c:v>
                </c:pt>
                <c:pt idx="271">
                  <c:v>169.83858819789</c:v>
                </c:pt>
                <c:pt idx="272">
                  <c:v>169.93078944479001</c:v>
                </c:pt>
                <c:pt idx="273">
                  <c:v>170.03611612959</c:v>
                </c:pt>
                <c:pt idx="274">
                  <c:v>170.19829289008001</c:v>
                </c:pt>
                <c:pt idx="275">
                  <c:v>170.33696605143001</c:v>
                </c:pt>
                <c:pt idx="276">
                  <c:v>170.46138832132999</c:v>
                </c:pt>
                <c:pt idx="277">
                  <c:v>170.46391721307</c:v>
                </c:pt>
                <c:pt idx="278">
                  <c:v>170.59182546064</c:v>
                </c:pt>
                <c:pt idx="279">
                  <c:v>170.73718580566</c:v>
                </c:pt>
                <c:pt idx="280">
                  <c:v>170.91745964999001</c:v>
                </c:pt>
                <c:pt idx="281">
                  <c:v>171.03469787322999</c:v>
                </c:pt>
                <c:pt idx="282">
                  <c:v>171.15011652708</c:v>
                </c:pt>
                <c:pt idx="283">
                  <c:v>171.45262891799999</c:v>
                </c:pt>
                <c:pt idx="284">
                  <c:v>171.67404013346001</c:v>
                </c:pt>
                <c:pt idx="285">
                  <c:v>171.84246922060001</c:v>
                </c:pt>
                <c:pt idx="286">
                  <c:v>172.25066997719</c:v>
                </c:pt>
                <c:pt idx="287">
                  <c:v>172.3371089021</c:v>
                </c:pt>
                <c:pt idx="288">
                  <c:v>172.88917129084001</c:v>
                </c:pt>
                <c:pt idx="289">
                  <c:v>172.95401849709</c:v>
                </c:pt>
                <c:pt idx="290">
                  <c:v>173.45625431876999</c:v>
                </c:pt>
                <c:pt idx="291">
                  <c:v>173.71095789794001</c:v>
                </c:pt>
                <c:pt idx="292">
                  <c:v>174.10172955036001</c:v>
                </c:pt>
                <c:pt idx="293">
                  <c:v>174.63033939537999</c:v>
                </c:pt>
                <c:pt idx="294">
                  <c:v>174.65245865102</c:v>
                </c:pt>
                <c:pt idx="295">
                  <c:v>175.31279401565999</c:v>
                </c:pt>
                <c:pt idx="296">
                  <c:v>175.74800020287</c:v>
                </c:pt>
                <c:pt idx="297">
                  <c:v>175.86978033567999</c:v>
                </c:pt>
                <c:pt idx="298">
                  <c:v>176.53017555739001</c:v>
                </c:pt>
                <c:pt idx="299">
                  <c:v>177.11592451638001</c:v>
                </c:pt>
                <c:pt idx="300">
                  <c:v>177.57673682792</c:v>
                </c:pt>
                <c:pt idx="301">
                  <c:v>178.75309174860001</c:v>
                </c:pt>
                <c:pt idx="302">
                  <c:v>178.79913630984001</c:v>
                </c:pt>
                <c:pt idx="303">
                  <c:v>179.87192873980999</c:v>
                </c:pt>
                <c:pt idx="304">
                  <c:v>180.87088503473001</c:v>
                </c:pt>
                <c:pt idx="305">
                  <c:v>180.97964250095001</c:v>
                </c:pt>
                <c:pt idx="306">
                  <c:v>182.07792833105</c:v>
                </c:pt>
                <c:pt idx="307">
                  <c:v>183.20008935708</c:v>
                </c:pt>
                <c:pt idx="308">
                  <c:v>183.40865919340999</c:v>
                </c:pt>
                <c:pt idx="309">
                  <c:v>184.32162408836999</c:v>
                </c:pt>
                <c:pt idx="310">
                  <c:v>185.43312544874999</c:v>
                </c:pt>
                <c:pt idx="311">
                  <c:v>186.46748471245999</c:v>
                </c:pt>
                <c:pt idx="312">
                  <c:v>186.49170333153</c:v>
                </c:pt>
                <c:pt idx="313">
                  <c:v>187.65178796498</c:v>
                </c:pt>
                <c:pt idx="314">
                  <c:v>188.75823105116001</c:v>
                </c:pt>
                <c:pt idx="315">
                  <c:v>189.88113419497</c:v>
                </c:pt>
                <c:pt idx="316">
                  <c:v>190.16503258961001</c:v>
                </c:pt>
                <c:pt idx="317">
                  <c:v>190.97691818224999</c:v>
                </c:pt>
                <c:pt idx="318">
                  <c:v>192.10326300944999</c:v>
                </c:pt>
                <c:pt idx="319">
                  <c:v>193.21165146562001</c:v>
                </c:pt>
                <c:pt idx="320">
                  <c:v>194.32669488018999</c:v>
                </c:pt>
                <c:pt idx="321">
                  <c:v>194.32976806137</c:v>
                </c:pt>
                <c:pt idx="322">
                  <c:v>196.03265290419</c:v>
                </c:pt>
                <c:pt idx="323">
                  <c:v>197.74957068357</c:v>
                </c:pt>
                <c:pt idx="324">
                  <c:v>198.84487670537001</c:v>
                </c:pt>
                <c:pt idx="325">
                  <c:v>199.45664179593001</c:v>
                </c:pt>
                <c:pt idx="326">
                  <c:v>201.17713127767999</c:v>
                </c:pt>
                <c:pt idx="327">
                  <c:v>202.87014494076001</c:v>
                </c:pt>
                <c:pt idx="328">
                  <c:v>203.56656852863</c:v>
                </c:pt>
                <c:pt idx="329">
                  <c:v>204.59712040734999</c:v>
                </c:pt>
                <c:pt idx="330">
                  <c:v>206.30619237027</c:v>
                </c:pt>
                <c:pt idx="331">
                  <c:v>208.01709489934001</c:v>
                </c:pt>
                <c:pt idx="332">
                  <c:v>208.35123430375</c:v>
                </c:pt>
                <c:pt idx="333">
                  <c:v>209.72082994815</c:v>
                </c:pt>
                <c:pt idx="334">
                  <c:v>211.43633026194999</c:v>
                </c:pt>
                <c:pt idx="335">
                  <c:v>213.05779325603999</c:v>
                </c:pt>
                <c:pt idx="336">
                  <c:v>213.07613961106</c:v>
                </c:pt>
                <c:pt idx="337">
                  <c:v>214.86237523486</c:v>
                </c:pt>
                <c:pt idx="338">
                  <c:v>216.52725529532</c:v>
                </c:pt>
                <c:pt idx="339">
                  <c:v>217.55067069175001</c:v>
                </c:pt>
                <c:pt idx="340">
                  <c:v>218.28446233861001</c:v>
                </c:pt>
                <c:pt idx="341">
                  <c:v>220.00520370059999</c:v>
                </c:pt>
                <c:pt idx="342">
                  <c:v>221.70451344444001</c:v>
                </c:pt>
                <c:pt idx="343">
                  <c:v>221.70486981405</c:v>
                </c:pt>
                <c:pt idx="344">
                  <c:v>223.4396071585</c:v>
                </c:pt>
                <c:pt idx="345">
                  <c:v>225.13772587474</c:v>
                </c:pt>
                <c:pt idx="346">
                  <c:v>225.44016967985999</c:v>
                </c:pt>
                <c:pt idx="347">
                  <c:v>226.8313180669</c:v>
                </c:pt>
                <c:pt idx="348">
                  <c:v>228.57077753710001</c:v>
                </c:pt>
                <c:pt idx="349">
                  <c:v>228.78847005308</c:v>
                </c:pt>
                <c:pt idx="350">
                  <c:v>230.32904233363001</c:v>
                </c:pt>
                <c:pt idx="351">
                  <c:v>231.79744872446</c:v>
                </c:pt>
                <c:pt idx="352">
                  <c:v>231.99993698149001</c:v>
                </c:pt>
                <c:pt idx="353">
                  <c:v>233.81522491125</c:v>
                </c:pt>
                <c:pt idx="354">
                  <c:v>234.50196655784001</c:v>
                </c:pt>
                <c:pt idx="355">
                  <c:v>235.43344807412001</c:v>
                </c:pt>
                <c:pt idx="356">
                  <c:v>236.92304225919</c:v>
                </c:pt>
                <c:pt idx="357">
                  <c:v>237.26446661970999</c:v>
                </c:pt>
                <c:pt idx="358">
                  <c:v>238.86140357145999</c:v>
                </c:pt>
                <c:pt idx="359">
                  <c:v>239.06786979093999</c:v>
                </c:pt>
                <c:pt idx="360">
                  <c:v>239.56404828369</c:v>
                </c:pt>
                <c:pt idx="361">
                  <c:v>240.20507642937</c:v>
                </c:pt>
                <c:pt idx="362">
                  <c:v>240.91331523015</c:v>
                </c:pt>
                <c:pt idx="363">
                  <c:v>240.93089677892999</c:v>
                </c:pt>
                <c:pt idx="364">
                  <c:v>241.54983964316</c:v>
                </c:pt>
                <c:pt idx="365">
                  <c:v>242.25065948075999</c:v>
                </c:pt>
                <c:pt idx="366">
                  <c:v>242.49596577228999</c:v>
                </c:pt>
                <c:pt idx="367">
                  <c:v>242.88939885918001</c:v>
                </c:pt>
                <c:pt idx="368">
                  <c:v>243.59101322154001</c:v>
                </c:pt>
                <c:pt idx="369">
                  <c:v>243.75085898288</c:v>
                </c:pt>
                <c:pt idx="370">
                  <c:v>244.23431823716001</c:v>
                </c:pt>
                <c:pt idx="371">
                  <c:v>244.72489543569</c:v>
                </c:pt>
                <c:pt idx="372">
                  <c:v>244.93446014361999</c:v>
                </c:pt>
                <c:pt idx="373">
                  <c:v>245.45820244948001</c:v>
                </c:pt>
                <c:pt idx="374">
                  <c:v>245.57332566861001</c:v>
                </c:pt>
                <c:pt idx="375">
                  <c:v>245.99090977008001</c:v>
                </c:pt>
                <c:pt idx="376">
                  <c:v>246.21006978928</c:v>
                </c:pt>
                <c:pt idx="377">
                  <c:v>246.36315134009999</c:v>
                </c:pt>
                <c:pt idx="378">
                  <c:v>246.61506737284</c:v>
                </c:pt>
                <c:pt idx="379">
                  <c:v>246.78680150176001</c:v>
                </c:pt>
                <c:pt idx="380">
                  <c:v>246.91702208293</c:v>
                </c:pt>
                <c:pt idx="381">
                  <c:v>246.91847447160001</c:v>
                </c:pt>
                <c:pt idx="382">
                  <c:v>247.04970373815999</c:v>
                </c:pt>
                <c:pt idx="383">
                  <c:v>247.21408551896999</c:v>
                </c:pt>
                <c:pt idx="384">
                  <c:v>247.21896836001</c:v>
                </c:pt>
                <c:pt idx="385">
                  <c:v>247.41301380503</c:v>
                </c:pt>
                <c:pt idx="386">
                  <c:v>247.46602568231</c:v>
                </c:pt>
                <c:pt idx="387">
                  <c:v>247.83131679109999</c:v>
                </c:pt>
                <c:pt idx="388">
                  <c:v>248.35518261719</c:v>
                </c:pt>
                <c:pt idx="389">
                  <c:v>249.06593955445999</c:v>
                </c:pt>
                <c:pt idx="390">
                  <c:v>249.07777714269</c:v>
                </c:pt>
                <c:pt idx="391">
                  <c:v>250.03913038064999</c:v>
                </c:pt>
                <c:pt idx="392">
                  <c:v>250.99044987325999</c:v>
                </c:pt>
                <c:pt idx="393">
                  <c:v>251.27920100227001</c:v>
                </c:pt>
                <c:pt idx="394">
                  <c:v>252.69423005822</c:v>
                </c:pt>
                <c:pt idx="395">
                  <c:v>252.82544008264</c:v>
                </c:pt>
                <c:pt idx="396">
                  <c:v>254.42851717188</c:v>
                </c:pt>
                <c:pt idx="397">
                  <c:v>254.65569668551001</c:v>
                </c:pt>
                <c:pt idx="398">
                  <c:v>256.13314694333002</c:v>
                </c:pt>
                <c:pt idx="399">
                  <c:v>256.73625759481001</c:v>
                </c:pt>
                <c:pt idx="400">
                  <c:v>257.86435308760002</c:v>
                </c:pt>
                <c:pt idx="401">
                  <c:v>259.03470592092998</c:v>
                </c:pt>
                <c:pt idx="402">
                  <c:v>259.56623955475999</c:v>
                </c:pt>
                <c:pt idx="403">
                  <c:v>261.30294213878</c:v>
                </c:pt>
                <c:pt idx="404">
                  <c:v>261.52027447180001</c:v>
                </c:pt>
                <c:pt idx="405">
                  <c:v>263.01389145297998</c:v>
                </c:pt>
                <c:pt idx="406">
                  <c:v>264.16424952163999</c:v>
                </c:pt>
                <c:pt idx="407">
                  <c:v>264.73995749616</c:v>
                </c:pt>
                <c:pt idx="408">
                  <c:v>266.40121464253002</c:v>
                </c:pt>
                <c:pt idx="409">
                  <c:v>266.94045700698001</c:v>
                </c:pt>
                <c:pt idx="410">
                  <c:v>268.17784042434999</c:v>
                </c:pt>
                <c:pt idx="411">
                  <c:v>269.78859677243997</c:v>
                </c:pt>
                <c:pt idx="412">
                  <c:v>269.82585467206002</c:v>
                </c:pt>
                <c:pt idx="413">
                  <c:v>271.61489168700001</c:v>
                </c:pt>
                <c:pt idx="414">
                  <c:v>272.79882641031998</c:v>
                </c:pt>
                <c:pt idx="415">
                  <c:v>273.2628330252</c:v>
                </c:pt>
                <c:pt idx="416">
                  <c:v>275.05231537856002</c:v>
                </c:pt>
                <c:pt idx="417">
                  <c:v>275.82965664736003</c:v>
                </c:pt>
                <c:pt idx="418">
                  <c:v>276.72759807068002</c:v>
                </c:pt>
                <c:pt idx="419">
                  <c:v>278.48971301430998</c:v>
                </c:pt>
                <c:pt idx="420">
                  <c:v>278.88430564654999</c:v>
                </c:pt>
                <c:pt idx="421">
                  <c:v>280.19704690965</c:v>
                </c:pt>
                <c:pt idx="422">
                  <c:v>281.92690607738001</c:v>
                </c:pt>
                <c:pt idx="423">
                  <c:v>281.92717877957</c:v>
                </c:pt>
                <c:pt idx="424">
                  <c:v>283.29790128825999</c:v>
                </c:pt>
                <c:pt idx="425">
                  <c:v>284.70939284384002</c:v>
                </c:pt>
                <c:pt idx="426">
                  <c:v>284.92171479705002</c:v>
                </c:pt>
                <c:pt idx="427">
                  <c:v>286.06898699572002</c:v>
                </c:pt>
                <c:pt idx="428">
                  <c:v>287.49201316300002</c:v>
                </c:pt>
                <c:pt idx="429">
                  <c:v>287.83086710772</c:v>
                </c:pt>
                <c:pt idx="430">
                  <c:v>288.83538303802999</c:v>
                </c:pt>
                <c:pt idx="431">
                  <c:v>290.27420577045001</c:v>
                </c:pt>
                <c:pt idx="432">
                  <c:v>290.61756311847</c:v>
                </c:pt>
                <c:pt idx="433">
                  <c:v>291.62574872873</c:v>
                </c:pt>
                <c:pt idx="434">
                  <c:v>293.05690626173998</c:v>
                </c:pt>
                <c:pt idx="435">
                  <c:v>293.24523456002999</c:v>
                </c:pt>
                <c:pt idx="436">
                  <c:v>294.40914624595001</c:v>
                </c:pt>
                <c:pt idx="437">
                  <c:v>295.68502484888</c:v>
                </c:pt>
                <c:pt idx="438">
                  <c:v>295.84006402231</c:v>
                </c:pt>
                <c:pt idx="439">
                  <c:v>297.16593290921003</c:v>
                </c:pt>
                <c:pt idx="440">
                  <c:v>297.93404739830999</c:v>
                </c:pt>
                <c:pt idx="441">
                  <c:v>298.62254869410998</c:v>
                </c:pt>
                <c:pt idx="442">
                  <c:v>299.91577626671</c:v>
                </c:pt>
                <c:pt idx="443">
                  <c:v>299.99341126629997</c:v>
                </c:pt>
                <c:pt idx="444">
                  <c:v>301.40601936926998</c:v>
                </c:pt>
                <c:pt idx="445">
                  <c:v>301.86156223556998</c:v>
                </c:pt>
                <c:pt idx="446">
                  <c:v>302.70754836745999</c:v>
                </c:pt>
                <c:pt idx="447">
                  <c:v>303.53442856552999</c:v>
                </c:pt>
                <c:pt idx="448">
                  <c:v>304.19055189324001</c:v>
                </c:pt>
                <c:pt idx="449">
                  <c:v>305.00561457338</c:v>
                </c:pt>
                <c:pt idx="450">
                  <c:v>305.46974619521001</c:v>
                </c:pt>
                <c:pt idx="451">
                  <c:v>306.26664943806003</c:v>
                </c:pt>
                <c:pt idx="452">
                  <c:v>306.97711706433</c:v>
                </c:pt>
                <c:pt idx="453">
                  <c:v>307.30733135853001</c:v>
                </c:pt>
                <c:pt idx="454">
                  <c:v>308.12339992577</c:v>
                </c:pt>
                <c:pt idx="455">
                  <c:v>308.20168668395002</c:v>
                </c:pt>
                <c:pt idx="456">
                  <c:v>308.73863409409</c:v>
                </c:pt>
                <c:pt idx="457">
                  <c:v>309.18389419674997</c:v>
                </c:pt>
                <c:pt idx="458">
                  <c:v>309.49004743067002</c:v>
                </c:pt>
                <c:pt idx="459">
                  <c:v>309.68798432738998</c:v>
                </c:pt>
                <c:pt idx="460">
                  <c:v>309.77595020587</c:v>
                </c:pt>
                <c:pt idx="461">
                  <c:v>309.80867041262002</c:v>
                </c:pt>
                <c:pt idx="462">
                  <c:v>309.88326143696003</c:v>
                </c:pt>
                <c:pt idx="463">
                  <c:v>309.94297314793999</c:v>
                </c:pt>
                <c:pt idx="464">
                  <c:v>310.02116498307998</c:v>
                </c:pt>
                <c:pt idx="465">
                  <c:v>310.16248486792</c:v>
                </c:pt>
                <c:pt idx="466">
                  <c:v>310.41480480547</c:v>
                </c:pt>
                <c:pt idx="467">
                  <c:v>310.57748869538</c:v>
                </c:pt>
                <c:pt idx="468">
                  <c:v>310.82605534038998</c:v>
                </c:pt>
                <c:pt idx="469">
                  <c:v>311.44414897338999</c:v>
                </c:pt>
                <c:pt idx="470">
                  <c:v>311.47836672558998</c:v>
                </c:pt>
                <c:pt idx="471">
                  <c:v>312.31698321354003</c:v>
                </c:pt>
                <c:pt idx="472">
                  <c:v>312.33224082318998</c:v>
                </c:pt>
                <c:pt idx="473">
                  <c:v>313.19025154513002</c:v>
                </c:pt>
                <c:pt idx="474">
                  <c:v>313.49244704680001</c:v>
                </c:pt>
                <c:pt idx="475">
                  <c:v>314.05290694727</c:v>
                </c:pt>
                <c:pt idx="476">
                  <c:v>314.90342773972998</c:v>
                </c:pt>
                <c:pt idx="477">
                  <c:v>315.01842468462002</c:v>
                </c:pt>
                <c:pt idx="478">
                  <c:v>315.76622432863002</c:v>
                </c:pt>
                <c:pt idx="479">
                  <c:v>316.61845313533001</c:v>
                </c:pt>
                <c:pt idx="480">
                  <c:v>316.92537423635002</c:v>
                </c:pt>
                <c:pt idx="481">
                  <c:v>317.48008841180001</c:v>
                </c:pt>
                <c:pt idx="482">
                  <c:v>318.33134231372998</c:v>
                </c:pt>
                <c:pt idx="483">
                  <c:v>319.17447205881001</c:v>
                </c:pt>
                <c:pt idx="484">
                  <c:v>319.90090240828999</c:v>
                </c:pt>
                <c:pt idx="485">
                  <c:v>321.36803159967002</c:v>
                </c:pt>
                <c:pt idx="486">
                  <c:v>321.71105934294002</c:v>
                </c:pt>
                <c:pt idx="487">
                  <c:v>322.93613054695999</c:v>
                </c:pt>
                <c:pt idx="488">
                  <c:v>324.40322303352002</c:v>
                </c:pt>
                <c:pt idx="489">
                  <c:v>324.48304555845999</c:v>
                </c:pt>
                <c:pt idx="490">
                  <c:v>325.89135387658001</c:v>
                </c:pt>
                <c:pt idx="491">
                  <c:v>327.44152807263998</c:v>
                </c:pt>
                <c:pt idx="492">
                  <c:v>327.44186443315999</c:v>
                </c:pt>
                <c:pt idx="493">
                  <c:v>328.97242586751997</c:v>
                </c:pt>
                <c:pt idx="494">
                  <c:v>330.54360813877997</c:v>
                </c:pt>
                <c:pt idx="495">
                  <c:v>330.54363359289999</c:v>
                </c:pt>
                <c:pt idx="496">
                  <c:v>332.13237653764003</c:v>
                </c:pt>
                <c:pt idx="497">
                  <c:v>333.75064306809003</c:v>
                </c:pt>
                <c:pt idx="498">
                  <c:v>333.75068505679002</c:v>
                </c:pt>
                <c:pt idx="499">
                  <c:v>335.37452546348999</c:v>
                </c:pt>
                <c:pt idx="500">
                  <c:v>337.03327284331999</c:v>
                </c:pt>
                <c:pt idx="501">
                  <c:v>337.03358506385001</c:v>
                </c:pt>
                <c:pt idx="502">
                  <c:v>338.68873529178001</c:v>
                </c:pt>
                <c:pt idx="503">
                  <c:v>340.37264554925002</c:v>
                </c:pt>
                <c:pt idx="504">
                  <c:v>340.37297999734</c:v>
                </c:pt>
                <c:pt idx="505">
                  <c:v>342.09281338668001</c:v>
                </c:pt>
                <c:pt idx="506">
                  <c:v>343.75618001477</c:v>
                </c:pt>
                <c:pt idx="507">
                  <c:v>343.75620226151</c:v>
                </c:pt>
                <c:pt idx="508">
                  <c:v>345.48483167978998</c:v>
                </c:pt>
                <c:pt idx="509">
                  <c:v>347.16763288485998</c:v>
                </c:pt>
                <c:pt idx="510">
                  <c:v>347.16780120879997</c:v>
                </c:pt>
                <c:pt idx="511">
                  <c:v>348.89874417291003</c:v>
                </c:pt>
                <c:pt idx="512">
                  <c:v>350.58712259883998</c:v>
                </c:pt>
                <c:pt idx="513">
                  <c:v>350.58739848552</c:v>
                </c:pt>
                <c:pt idx="514">
                  <c:v>352.30717194913001</c:v>
                </c:pt>
                <c:pt idx="515">
                  <c:v>353.99172473703999</c:v>
                </c:pt>
                <c:pt idx="516">
                  <c:v>353.99226629091999</c:v>
                </c:pt>
                <c:pt idx="517">
                  <c:v>355.69388789324</c:v>
                </c:pt>
                <c:pt idx="518">
                  <c:v>357.35902211384001</c:v>
                </c:pt>
                <c:pt idx="519">
                  <c:v>357.35915035483998</c:v>
                </c:pt>
                <c:pt idx="520">
                  <c:v>358.98816250937</c:v>
                </c:pt>
                <c:pt idx="521">
                  <c:v>360.66259905752003</c:v>
                </c:pt>
                <c:pt idx="522">
                  <c:v>360.66321708688002</c:v>
                </c:pt>
                <c:pt idx="523">
                  <c:v>362.29176050397001</c:v>
                </c:pt>
                <c:pt idx="524">
                  <c:v>363.88001364546</c:v>
                </c:pt>
                <c:pt idx="525">
                  <c:v>363.88015641318998</c:v>
                </c:pt>
                <c:pt idx="526">
                  <c:v>365.45077780457001</c:v>
                </c:pt>
                <c:pt idx="527">
                  <c:v>366.98875538328002</c:v>
                </c:pt>
                <c:pt idx="528">
                  <c:v>366.99022656762003</c:v>
                </c:pt>
                <c:pt idx="529">
                  <c:v>368.50420877893998</c:v>
                </c:pt>
                <c:pt idx="530">
                  <c:v>369.97358959539997</c:v>
                </c:pt>
                <c:pt idx="531">
                  <c:v>369.97472919093002</c:v>
                </c:pt>
                <c:pt idx="532">
                  <c:v>371.41512664585002</c:v>
                </c:pt>
                <c:pt idx="533">
                  <c:v>372.81400135055998</c:v>
                </c:pt>
                <c:pt idx="534">
                  <c:v>372.81496198519</c:v>
                </c:pt>
                <c:pt idx="535">
                  <c:v>374.16397018687002</c:v>
                </c:pt>
                <c:pt idx="536">
                  <c:v>375.48765335185999</c:v>
                </c:pt>
                <c:pt idx="537">
                  <c:v>375.48831473665001</c:v>
                </c:pt>
                <c:pt idx="538">
                  <c:v>376.73571114933998</c:v>
                </c:pt>
                <c:pt idx="539">
                  <c:v>377.96028200841999</c:v>
                </c:pt>
                <c:pt idx="540">
                  <c:v>377.96195373817</c:v>
                </c:pt>
                <c:pt idx="541">
                  <c:v>379.07165298452998</c:v>
                </c:pt>
                <c:pt idx="542">
                  <c:v>380.20247920626002</c:v>
                </c:pt>
                <c:pt idx="543">
                  <c:v>380.20454206271</c:v>
                </c:pt>
                <c:pt idx="544">
                  <c:v>380.60271984748999</c:v>
                </c:pt>
                <c:pt idx="545">
                  <c:v>381.41853200192003</c:v>
                </c:pt>
                <c:pt idx="546">
                  <c:v>382.17923136408001</c:v>
                </c:pt>
                <c:pt idx="547">
                  <c:v>382.17923933594</c:v>
                </c:pt>
                <c:pt idx="548">
                  <c:v>382.99754206430998</c:v>
                </c:pt>
                <c:pt idx="549">
                  <c:v>383.75622832783</c:v>
                </c:pt>
                <c:pt idx="550">
                  <c:v>383.84769612153002</c:v>
                </c:pt>
                <c:pt idx="551">
                  <c:v>384.57562333252997</c:v>
                </c:pt>
                <c:pt idx="552">
                  <c:v>385.18408906450998</c:v>
                </c:pt>
                <c:pt idx="553">
                  <c:v>385.33537678702999</c:v>
                </c:pt>
                <c:pt idx="554">
                  <c:v>386.15322608695999</c:v>
                </c:pt>
                <c:pt idx="555">
                  <c:v>386.21786023265997</c:v>
                </c:pt>
                <c:pt idx="556">
                  <c:v>386.91660753541998</c:v>
                </c:pt>
                <c:pt idx="557">
                  <c:v>386.99236426953001</c:v>
                </c:pt>
                <c:pt idx="558">
                  <c:v>387.55096659941</c:v>
                </c:pt>
                <c:pt idx="559">
                  <c:v>387.71486136456002</c:v>
                </c:pt>
                <c:pt idx="560">
                  <c:v>387.93705187408</c:v>
                </c:pt>
                <c:pt idx="561">
                  <c:v>388.19403542209</c:v>
                </c:pt>
                <c:pt idx="562">
                  <c:v>388.36535462543998</c:v>
                </c:pt>
                <c:pt idx="563">
                  <c:v>388.49434297842998</c:v>
                </c:pt>
                <c:pt idx="564">
                  <c:v>388.49559158411</c:v>
                </c:pt>
                <c:pt idx="565">
                  <c:v>388.62421133223</c:v>
                </c:pt>
                <c:pt idx="566">
                  <c:v>388.79887993902003</c:v>
                </c:pt>
                <c:pt idx="567">
                  <c:v>389.06274385438002</c:v>
                </c:pt>
                <c:pt idx="568">
                  <c:v>389.46029990761002</c:v>
                </c:pt>
                <c:pt idx="569">
                  <c:v>390.03602439523002</c:v>
                </c:pt>
                <c:pt idx="570">
                  <c:v>390.30178482351999</c:v>
                </c:pt>
                <c:pt idx="571">
                  <c:v>390.83436462566999</c:v>
                </c:pt>
                <c:pt idx="572">
                  <c:v>391.89974961759998</c:v>
                </c:pt>
                <c:pt idx="573">
                  <c:v>392.38182116732003</c:v>
                </c:pt>
                <c:pt idx="574">
                  <c:v>393.27659806579999</c:v>
                </c:pt>
                <c:pt idx="575">
                  <c:v>394.39047697793001</c:v>
                </c:pt>
                <c:pt idx="576">
                  <c:v>394.99518609618002</c:v>
                </c:pt>
                <c:pt idx="577">
                  <c:v>396.26732591826999</c:v>
                </c:pt>
                <c:pt idx="578">
                  <c:v>397.02953811339</c:v>
                </c:pt>
                <c:pt idx="579">
                  <c:v>398.11697619068002</c:v>
                </c:pt>
                <c:pt idx="580">
                  <c:v>399.34065807902999</c:v>
                </c:pt>
                <c:pt idx="581">
                  <c:v>400.15377249646002</c:v>
                </c:pt>
                <c:pt idx="582">
                  <c:v>401.89129213834002</c:v>
                </c:pt>
                <c:pt idx="583">
                  <c:v>401.96715897192001</c:v>
                </c:pt>
                <c:pt idx="584">
                  <c:v>404.03727228585001</c:v>
                </c:pt>
                <c:pt idx="585">
                  <c:v>404.64647367583001</c:v>
                </c:pt>
                <c:pt idx="586">
                  <c:v>405.8922189621</c:v>
                </c:pt>
                <c:pt idx="587">
                  <c:v>407.57412539504003</c:v>
                </c:pt>
                <c:pt idx="588">
                  <c:v>407.92314935035</c:v>
                </c:pt>
                <c:pt idx="589">
                  <c:v>409.75047322978003</c:v>
                </c:pt>
                <c:pt idx="590">
                  <c:v>410.64577342551001</c:v>
                </c:pt>
                <c:pt idx="591">
                  <c:v>411.80687920944001</c:v>
                </c:pt>
                <c:pt idx="592">
                  <c:v>413.56861954800002</c:v>
                </c:pt>
                <c:pt idx="593">
                  <c:v>413.83740627036002</c:v>
                </c:pt>
                <c:pt idx="594">
                  <c:v>415.69210098607999</c:v>
                </c:pt>
                <c:pt idx="595">
                  <c:v>417.12854494458998</c:v>
                </c:pt>
                <c:pt idx="596">
                  <c:v>417.46552828458999</c:v>
                </c:pt>
                <c:pt idx="597">
                  <c:v>419.58043636368001</c:v>
                </c:pt>
                <c:pt idx="598">
                  <c:v>420.49470798751997</c:v>
                </c:pt>
                <c:pt idx="599">
                  <c:v>421.40968428529999</c:v>
                </c:pt>
                <c:pt idx="600">
                  <c:v>423.46353648913998</c:v>
                </c:pt>
                <c:pt idx="601">
                  <c:v>423.91022632844999</c:v>
                </c:pt>
                <c:pt idx="602">
                  <c:v>425.33826875989001</c:v>
                </c:pt>
                <c:pt idx="603">
                  <c:v>427.35063870418998</c:v>
                </c:pt>
                <c:pt idx="604">
                  <c:v>427.35211395020002</c:v>
                </c:pt>
                <c:pt idx="605">
                  <c:v>428.01255249085</c:v>
                </c:pt>
                <c:pt idx="606">
                  <c:v>428.68724733542001</c:v>
                </c:pt>
                <c:pt idx="607">
                  <c:v>429.75694860200002</c:v>
                </c:pt>
                <c:pt idx="608">
                  <c:v>430.79248335022999</c:v>
                </c:pt>
                <c:pt idx="609">
                  <c:v>430.79356090194</c:v>
                </c:pt>
                <c:pt idx="610">
                  <c:v>432.35815092562001</c:v>
                </c:pt>
                <c:pt idx="611">
                  <c:v>433.96028528182001</c:v>
                </c:pt>
                <c:pt idx="612">
                  <c:v>434.21966277382</c:v>
                </c:pt>
                <c:pt idx="613">
                  <c:v>435.49916310318002</c:v>
                </c:pt>
                <c:pt idx="614">
                  <c:v>437.13403403752</c:v>
                </c:pt>
                <c:pt idx="615">
                  <c:v>437.61382490649999</c:v>
                </c:pt>
                <c:pt idx="616">
                  <c:v>438.78487494186999</c:v>
                </c:pt>
                <c:pt idx="617">
                  <c:v>440.30256872708998</c:v>
                </c:pt>
                <c:pt idx="618">
                  <c:v>440.96653340873002</c:v>
                </c:pt>
                <c:pt idx="619">
                  <c:v>441.97546293629</c:v>
                </c:pt>
                <c:pt idx="620">
                  <c:v>443.47310456617998</c:v>
                </c:pt>
                <c:pt idx="621">
                  <c:v>444.27300624444001</c:v>
                </c:pt>
                <c:pt idx="622">
                  <c:v>445.14891598537002</c:v>
                </c:pt>
                <c:pt idx="623">
                  <c:v>446.64085691470001</c:v>
                </c:pt>
                <c:pt idx="624">
                  <c:v>447.51768000688003</c:v>
                </c:pt>
                <c:pt idx="625">
                  <c:v>448.31301136465999</c:v>
                </c:pt>
                <c:pt idx="626">
                  <c:v>449.81011177364002</c:v>
                </c:pt>
                <c:pt idx="627">
                  <c:v>450.67063477195001</c:v>
                </c:pt>
                <c:pt idx="628">
                  <c:v>451.46948889070001</c:v>
                </c:pt>
                <c:pt idx="629">
                  <c:v>452.97900854163998</c:v>
                </c:pt>
                <c:pt idx="630">
                  <c:v>453.69186533705999</c:v>
                </c:pt>
                <c:pt idx="631">
                  <c:v>454.62172025500001</c:v>
                </c:pt>
                <c:pt idx="632">
                  <c:v>456.14697276651998</c:v>
                </c:pt>
                <c:pt idx="633">
                  <c:v>456.53380288128</c:v>
                </c:pt>
                <c:pt idx="634">
                  <c:v>457.77714218125999</c:v>
                </c:pt>
                <c:pt idx="635">
                  <c:v>459.14324052910001</c:v>
                </c:pt>
                <c:pt idx="636">
                  <c:v>459.31787533556002</c:v>
                </c:pt>
                <c:pt idx="637">
                  <c:v>460.94498271024003</c:v>
                </c:pt>
                <c:pt idx="638">
                  <c:v>461.46280180614002</c:v>
                </c:pt>
                <c:pt idx="639">
                  <c:v>462.48622260188</c:v>
                </c:pt>
                <c:pt idx="640">
                  <c:v>463.43212078303998</c:v>
                </c:pt>
                <c:pt idx="641">
                  <c:v>464.04610227524</c:v>
                </c:pt>
                <c:pt idx="642">
                  <c:v>465.00804949368001</c:v>
                </c:pt>
                <c:pt idx="643">
                  <c:v>465.65843565712998</c:v>
                </c:pt>
                <c:pt idx="644">
                  <c:v>466.22311852836998</c:v>
                </c:pt>
                <c:pt idx="645">
                  <c:v>467.12889907648997</c:v>
                </c:pt>
                <c:pt idx="646">
                  <c:v>467.16176254438</c:v>
                </c:pt>
                <c:pt idx="647">
                  <c:v>467.77697318108</c:v>
                </c:pt>
                <c:pt idx="648">
                  <c:v>468.21894325390002</c:v>
                </c:pt>
                <c:pt idx="649">
                  <c:v>468.50644763762</c:v>
                </c:pt>
                <c:pt idx="650">
                  <c:v>468.69116266499998</c:v>
                </c:pt>
                <c:pt idx="651">
                  <c:v>468.82452480849003</c:v>
                </c:pt>
                <c:pt idx="652">
                  <c:v>468.82466955913998</c:v>
                </c:pt>
                <c:pt idx="653">
                  <c:v>468.95565413358997</c:v>
                </c:pt>
                <c:pt idx="654">
                  <c:v>469.12262793167002</c:v>
                </c:pt>
                <c:pt idx="655">
                  <c:v>469.36180006226999</c:v>
                </c:pt>
                <c:pt idx="656">
                  <c:v>469.70947676351</c:v>
                </c:pt>
                <c:pt idx="657">
                  <c:v>470.20195724432</c:v>
                </c:pt>
                <c:pt idx="658">
                  <c:v>470.33323927695</c:v>
                </c:pt>
                <c:pt idx="659">
                  <c:v>470.87551720792999</c:v>
                </c:pt>
                <c:pt idx="660">
                  <c:v>471.71121268738</c:v>
                </c:pt>
                <c:pt idx="661">
                  <c:v>471.76641533545001</c:v>
                </c:pt>
                <c:pt idx="662">
                  <c:v>472.91090004109998</c:v>
                </c:pt>
                <c:pt idx="663">
                  <c:v>473.18286350325002</c:v>
                </c:pt>
                <c:pt idx="664">
                  <c:v>474.33879882242002</c:v>
                </c:pt>
                <c:pt idx="665">
                  <c:v>474.59946907736003</c:v>
                </c:pt>
                <c:pt idx="666">
                  <c:v>476.05473389281002</c:v>
                </c:pt>
                <c:pt idx="667">
                  <c:v>476.10506815324999</c:v>
                </c:pt>
                <c:pt idx="668">
                  <c:v>477.48345034254999</c:v>
                </c:pt>
                <c:pt idx="669">
                  <c:v>478.05857847415001</c:v>
                </c:pt>
                <c:pt idx="670">
                  <c:v>478.96429046295998</c:v>
                </c:pt>
                <c:pt idx="671">
                  <c:v>480.35255556661002</c:v>
                </c:pt>
                <c:pt idx="672">
                  <c:v>480.37221048505</c:v>
                </c:pt>
                <c:pt idx="673">
                  <c:v>481.84305272707002</c:v>
                </c:pt>
                <c:pt idx="674">
                  <c:v>482.94152276993998</c:v>
                </c:pt>
                <c:pt idx="675">
                  <c:v>483.26332230045</c:v>
                </c:pt>
                <c:pt idx="676">
                  <c:v>484.73975227254999</c:v>
                </c:pt>
                <c:pt idx="677">
                  <c:v>485.83308066621998</c:v>
                </c:pt>
                <c:pt idx="678">
                  <c:v>486.14990017094999</c:v>
                </c:pt>
                <c:pt idx="679">
                  <c:v>487.60824696108</c:v>
                </c:pt>
                <c:pt idx="680">
                  <c:v>489.03649438087001</c:v>
                </c:pt>
                <c:pt idx="681">
                  <c:v>489.03757753485002</c:v>
                </c:pt>
                <c:pt idx="682">
                  <c:v>490.49937792151002</c:v>
                </c:pt>
                <c:pt idx="683">
                  <c:v>491.92458318854</c:v>
                </c:pt>
                <c:pt idx="684">
                  <c:v>492.56804218788</c:v>
                </c:pt>
                <c:pt idx="685">
                  <c:v>493.41726830836001</c:v>
                </c:pt>
                <c:pt idx="686">
                  <c:v>494.81435511485</c:v>
                </c:pt>
                <c:pt idx="687">
                  <c:v>496.33710564470999</c:v>
                </c:pt>
                <c:pt idx="688">
                  <c:v>496.42177871289999</c:v>
                </c:pt>
                <c:pt idx="689">
                  <c:v>497.69742924505999</c:v>
                </c:pt>
                <c:pt idx="690">
                  <c:v>499.16004384444</c:v>
                </c:pt>
                <c:pt idx="691">
                  <c:v>500.52373955465998</c:v>
                </c:pt>
                <c:pt idx="692">
                  <c:v>500.58960381741002</c:v>
                </c:pt>
                <c:pt idx="693">
                  <c:v>502.01505584744001</c:v>
                </c:pt>
                <c:pt idx="694">
                  <c:v>503.47099908717001</c:v>
                </c:pt>
                <c:pt idx="695">
                  <c:v>504.77973928525</c:v>
                </c:pt>
                <c:pt idx="696">
                  <c:v>505.10065011472</c:v>
                </c:pt>
                <c:pt idx="697">
                  <c:v>506.92008849326999</c:v>
                </c:pt>
                <c:pt idx="698">
                  <c:v>508.55118868842999</c:v>
                </c:pt>
                <c:pt idx="699">
                  <c:v>509.09557466131997</c:v>
                </c:pt>
                <c:pt idx="700">
                  <c:v>510.36639857531998</c:v>
                </c:pt>
                <c:pt idx="701">
                  <c:v>512.03746367252995</c:v>
                </c:pt>
                <c:pt idx="702">
                  <c:v>513.37794498395999</c:v>
                </c:pt>
                <c:pt idx="703">
                  <c:v>513.81073773195999</c:v>
                </c:pt>
                <c:pt idx="704">
                  <c:v>515.50591030851001</c:v>
                </c:pt>
                <c:pt idx="705">
                  <c:v>517.26083881163004</c:v>
                </c:pt>
                <c:pt idx="706">
                  <c:v>517.53550877171006</c:v>
                </c:pt>
                <c:pt idx="707">
                  <c:v>518.92957361141998</c:v>
                </c:pt>
                <c:pt idx="708">
                  <c:v>520.70818748427996</c:v>
                </c:pt>
                <c:pt idx="709">
                  <c:v>521.48044114048002</c:v>
                </c:pt>
                <c:pt idx="710">
                  <c:v>522.32390795090998</c:v>
                </c:pt>
                <c:pt idx="711">
                  <c:v>524.15551252782996</c:v>
                </c:pt>
                <c:pt idx="712">
                  <c:v>525.13111301250001</c:v>
                </c:pt>
                <c:pt idx="713">
                  <c:v>525.71222962717002</c:v>
                </c:pt>
                <c:pt idx="714">
                  <c:v>527.60049728177</c:v>
                </c:pt>
                <c:pt idx="715">
                  <c:v>528.43462021333005</c:v>
                </c:pt>
                <c:pt idx="716">
                  <c:v>529.15909028565</c:v>
                </c:pt>
                <c:pt idx="717">
                  <c:v>531.05535605734997</c:v>
                </c:pt>
                <c:pt idx="718">
                  <c:v>531.41491146861995</c:v>
                </c:pt>
                <c:pt idx="719">
                  <c:v>532.61595634551998</c:v>
                </c:pt>
                <c:pt idx="720">
                  <c:v>534.10607927988997</c:v>
                </c:pt>
                <c:pt idx="721">
                  <c:v>534.50387385459999</c:v>
                </c:pt>
                <c:pt idx="722">
                  <c:v>536.48700711164997</c:v>
                </c:pt>
                <c:pt idx="723">
                  <c:v>536.53231540576996</c:v>
                </c:pt>
                <c:pt idx="724">
                  <c:v>537.88340343247</c:v>
                </c:pt>
                <c:pt idx="725">
                  <c:v>538.70741378807998</c:v>
                </c:pt>
                <c:pt idx="726">
                  <c:v>540.03853079959003</c:v>
                </c:pt>
                <c:pt idx="727">
                  <c:v>540.63494311948</c:v>
                </c:pt>
                <c:pt idx="728">
                  <c:v>541.37835018886994</c:v>
                </c:pt>
                <c:pt idx="729">
                  <c:v>542.30908448819002</c:v>
                </c:pt>
                <c:pt idx="730">
                  <c:v>542.96332304329997</c:v>
                </c:pt>
                <c:pt idx="731">
                  <c:v>543.71615896368996</c:v>
                </c:pt>
                <c:pt idx="732">
                  <c:v>544.84661152285003</c:v>
                </c:pt>
                <c:pt idx="733">
                  <c:v>544.85521997267995</c:v>
                </c:pt>
                <c:pt idx="734">
                  <c:v>545.49073088405999</c:v>
                </c:pt>
                <c:pt idx="735">
                  <c:v>545.72687358714995</c:v>
                </c:pt>
                <c:pt idx="736">
                  <c:v>546.30934286729996</c:v>
                </c:pt>
                <c:pt idx="737">
                  <c:v>546.39271760337999</c:v>
                </c:pt>
                <c:pt idx="738">
                  <c:v>546.87993054041999</c:v>
                </c:pt>
                <c:pt idx="739">
                  <c:v>546.92011291797996</c:v>
                </c:pt>
                <c:pt idx="740">
                  <c:v>547.22432332988001</c:v>
                </c:pt>
                <c:pt idx="741">
                  <c:v>547.46173962754006</c:v>
                </c:pt>
                <c:pt idx="742">
                  <c:v>547.62803173512998</c:v>
                </c:pt>
                <c:pt idx="743">
                  <c:v>547.75891449866003</c:v>
                </c:pt>
                <c:pt idx="744">
                  <c:v>547.76618758781001</c:v>
                </c:pt>
                <c:pt idx="745">
                  <c:v>547.88719825710996</c:v>
                </c:pt>
                <c:pt idx="746">
                  <c:v>548.03520654425995</c:v>
                </c:pt>
                <c:pt idx="747">
                  <c:v>548.22273923849002</c:v>
                </c:pt>
                <c:pt idx="748">
                  <c:v>548.46965641321003</c:v>
                </c:pt>
                <c:pt idx="749">
                  <c:v>548.79583578918005</c:v>
                </c:pt>
                <c:pt idx="750">
                  <c:v>549.15253839466004</c:v>
                </c:pt>
                <c:pt idx="751">
                  <c:v>549.22115164995</c:v>
                </c:pt>
                <c:pt idx="752">
                  <c:v>549.76547036726004</c:v>
                </c:pt>
                <c:pt idx="753">
                  <c:v>550.16040667333004</c:v>
                </c:pt>
                <c:pt idx="754">
                  <c:v>550.44865147128996</c:v>
                </c:pt>
                <c:pt idx="755">
                  <c:v>551.28426274664002</c:v>
                </c:pt>
                <c:pt idx="756">
                  <c:v>551.51999005847995</c:v>
                </c:pt>
                <c:pt idx="757">
                  <c:v>552.26095257654003</c:v>
                </c:pt>
                <c:pt idx="758">
                  <c:v>552.56475282177996</c:v>
                </c:pt>
                <c:pt idx="759">
                  <c:v>553.36193312194996</c:v>
                </c:pt>
                <c:pt idx="760">
                  <c:v>553.90394081379998</c:v>
                </c:pt>
                <c:pt idx="761">
                  <c:v>554.57173689527997</c:v>
                </c:pt>
                <c:pt idx="762">
                  <c:v>554.96003924586</c:v>
                </c:pt>
                <c:pt idx="763">
                  <c:v>555.87661806059998</c:v>
                </c:pt>
                <c:pt idx="764">
                  <c:v>556.27346175857997</c:v>
                </c:pt>
                <c:pt idx="765">
                  <c:v>557.26497510073</c:v>
                </c:pt>
                <c:pt idx="766">
                  <c:v>557.35829722005997</c:v>
                </c:pt>
                <c:pt idx="767">
                  <c:v>558.10191989995997</c:v>
                </c:pt>
                <c:pt idx="768">
                  <c:v>558.72781882065999</c:v>
                </c:pt>
                <c:pt idx="769">
                  <c:v>559.25975286696996</c:v>
                </c:pt>
                <c:pt idx="770">
                  <c:v>559.75415889123997</c:v>
                </c:pt>
                <c:pt idx="771">
                  <c:v>560.12037379636001</c:v>
                </c:pt>
                <c:pt idx="772">
                  <c:v>560.25928440764994</c:v>
                </c:pt>
                <c:pt idx="773">
                  <c:v>560.71266094400005</c:v>
                </c:pt>
                <c:pt idx="774">
                  <c:v>561.84139472463005</c:v>
                </c:pt>
                <c:pt idx="775">
                  <c:v>561.85618889679995</c:v>
                </c:pt>
                <c:pt idx="776">
                  <c:v>562.15259872954005</c:v>
                </c:pt>
                <c:pt idx="777">
                  <c:v>562.41327961519005</c:v>
                </c:pt>
                <c:pt idx="778">
                  <c:v>562.91621996158005</c:v>
                </c:pt>
                <c:pt idx="779">
                  <c:v>563.42463851818002</c:v>
                </c:pt>
                <c:pt idx="780">
                  <c:v>563.51267701818006</c:v>
                </c:pt>
                <c:pt idx="781">
                  <c:v>564.54857562869995</c:v>
                </c:pt>
                <c:pt idx="782">
                  <c:v>564.96477083419995</c:v>
                </c:pt>
                <c:pt idx="783">
                  <c:v>565.21965428396004</c:v>
                </c:pt>
                <c:pt idx="784">
                  <c:v>566.28271205546002</c:v>
                </c:pt>
                <c:pt idx="785">
                  <c:v>566.96607126429001</c:v>
                </c:pt>
                <c:pt idx="786">
                  <c:v>567.02721546781004</c:v>
                </c:pt>
                <c:pt idx="787">
                  <c:v>567.77705133664006</c:v>
                </c:pt>
                <c:pt idx="788">
                  <c:v>568.73945636684005</c:v>
                </c:pt>
                <c:pt idx="789">
                  <c:v>569.08394205773004</c:v>
                </c:pt>
                <c:pt idx="790">
                  <c:v>569.83626409580995</c:v>
                </c:pt>
                <c:pt idx="791">
                  <c:v>570.52629833840001</c:v>
                </c:pt>
                <c:pt idx="792">
                  <c:v>571.14762743854999</c:v>
                </c:pt>
                <c:pt idx="793">
                  <c:v>571.89784669751998</c:v>
                </c:pt>
                <c:pt idx="794">
                  <c:v>572.31232538459005</c:v>
                </c:pt>
                <c:pt idx="795">
                  <c:v>572.63289997965001</c:v>
                </c:pt>
                <c:pt idx="796">
                  <c:v>573.96693099738002</c:v>
                </c:pt>
                <c:pt idx="797">
                  <c:v>574.08271460282003</c:v>
                </c:pt>
                <c:pt idx="798">
                  <c:v>574.69150947808998</c:v>
                </c:pt>
                <c:pt idx="799">
                  <c:v>575.82329829921002</c:v>
                </c:pt>
                <c:pt idx="800">
                  <c:v>576.03347906317003</c:v>
                </c:pt>
                <c:pt idx="801">
                  <c:v>576.76392256345002</c:v>
                </c:pt>
                <c:pt idx="802">
                  <c:v>577.50723365604995</c:v>
                </c:pt>
                <c:pt idx="803">
                  <c:v>577.52355230568003</c:v>
                </c:pt>
                <c:pt idx="804">
                  <c:v>578.83424696362999</c:v>
                </c:pt>
                <c:pt idx="805">
                  <c:v>579.17322158696004</c:v>
                </c:pt>
                <c:pt idx="806">
                  <c:v>579.56994435412003</c:v>
                </c:pt>
                <c:pt idx="807">
                  <c:v>580.13290862302995</c:v>
                </c:pt>
                <c:pt idx="808">
                  <c:v>580.76138323483997</c:v>
                </c:pt>
                <c:pt idx="809">
                  <c:v>581.31226573028005</c:v>
                </c:pt>
                <c:pt idx="810">
                  <c:v>581.6388756586</c:v>
                </c:pt>
                <c:pt idx="811">
                  <c:v>582.10548862830001</c:v>
                </c:pt>
                <c:pt idx="812">
                  <c:v>582.27657051102995</c:v>
                </c:pt>
                <c:pt idx="813">
                  <c:v>583.17749667179999</c:v>
                </c:pt>
                <c:pt idx="814">
                  <c:v>583.34693064798</c:v>
                </c:pt>
                <c:pt idx="815">
                  <c:v>583.70681663092</c:v>
                </c:pt>
                <c:pt idx="816">
                  <c:v>583.70688123051002</c:v>
                </c:pt>
                <c:pt idx="817">
                  <c:v>584.29125265717005</c:v>
                </c:pt>
                <c:pt idx="818">
                  <c:v>584.92816559701998</c:v>
                </c:pt>
                <c:pt idx="819">
                  <c:v>585.04007782145004</c:v>
                </c:pt>
                <c:pt idx="820">
                  <c:v>585.50818746524999</c:v>
                </c:pt>
                <c:pt idx="821">
                  <c:v>586.14889324525996</c:v>
                </c:pt>
                <c:pt idx="822">
                  <c:v>586.26368914400996</c:v>
                </c:pt>
                <c:pt idx="823">
                  <c:v>586.72806613348996</c:v>
                </c:pt>
                <c:pt idx="824">
                  <c:v>587.36865436686003</c:v>
                </c:pt>
                <c:pt idx="825">
                  <c:v>587.36867100353004</c:v>
                </c:pt>
                <c:pt idx="826">
                  <c:v>587.94523961967002</c:v>
                </c:pt>
                <c:pt idx="827">
                  <c:v>588.36000088153003</c:v>
                </c:pt>
                <c:pt idx="828">
                  <c:v>588.58656428402003</c:v>
                </c:pt>
                <c:pt idx="829">
                  <c:v>589.15943702901995</c:v>
                </c:pt>
                <c:pt idx="830">
                  <c:v>589.24628648257999</c:v>
                </c:pt>
                <c:pt idx="831">
                  <c:v>589.80344420931999</c:v>
                </c:pt>
                <c:pt idx="832">
                  <c:v>590.03607604616002</c:v>
                </c:pt>
                <c:pt idx="833">
                  <c:v>590.37514464886999</c:v>
                </c:pt>
                <c:pt idx="834">
                  <c:v>590.73794486842996</c:v>
                </c:pt>
                <c:pt idx="835">
                  <c:v>591.0179766174</c:v>
                </c:pt>
                <c:pt idx="836">
                  <c:v>591.36048316342999</c:v>
                </c:pt>
                <c:pt idx="837">
                  <c:v>591.58675069899004</c:v>
                </c:pt>
                <c:pt idx="838">
                  <c:v>591.91230182423999</c:v>
                </c:pt>
                <c:pt idx="839">
                  <c:v>592.40203921245995</c:v>
                </c:pt>
                <c:pt idx="840">
                  <c:v>592.42870620371002</c:v>
                </c:pt>
                <c:pt idx="841">
                  <c:v>592.68966250636004</c:v>
                </c:pt>
                <c:pt idx="842">
                  <c:v>592.83805390022997</c:v>
                </c:pt>
                <c:pt idx="843">
                  <c:v>593.13460635260003</c:v>
                </c:pt>
                <c:pt idx="844">
                  <c:v>593.22746819710005</c:v>
                </c:pt>
                <c:pt idx="845">
                  <c:v>593.48304283284006</c:v>
                </c:pt>
                <c:pt idx="846">
                  <c:v>593.57707890558004</c:v>
                </c:pt>
                <c:pt idx="847">
                  <c:v>593.89365553828998</c:v>
                </c:pt>
                <c:pt idx="848">
                  <c:v>593.89405233012997</c:v>
                </c:pt>
                <c:pt idx="849">
                  <c:v>594.17181539391004</c:v>
                </c:pt>
                <c:pt idx="850">
                  <c:v>594.18392396597005</c:v>
                </c:pt>
                <c:pt idx="851">
                  <c:v>594.45455095363002</c:v>
                </c:pt>
                <c:pt idx="852">
                  <c:v>594.45464804938001</c:v>
                </c:pt>
                <c:pt idx="853">
                  <c:v>594.71213614828002</c:v>
                </c:pt>
                <c:pt idx="854">
                  <c:v>594.83467765094997</c:v>
                </c:pt>
                <c:pt idx="855">
                  <c:v>594.96321865284995</c:v>
                </c:pt>
                <c:pt idx="856">
                  <c:v>595.21615455820995</c:v>
                </c:pt>
                <c:pt idx="857">
                  <c:v>595.21621138881005</c:v>
                </c:pt>
                <c:pt idx="858">
                  <c:v>595.48720497726003</c:v>
                </c:pt>
                <c:pt idx="859">
                  <c:v>595.50417363172005</c:v>
                </c:pt>
                <c:pt idx="860">
                  <c:v>595.79438630621996</c:v>
                </c:pt>
                <c:pt idx="861">
                  <c:v>596.13253955615005</c:v>
                </c:pt>
                <c:pt idx="862">
                  <c:v>596.15617456339999</c:v>
                </c:pt>
                <c:pt idx="863">
                  <c:v>596.46648078687997</c:v>
                </c:pt>
                <c:pt idx="864">
                  <c:v>596.59115039871006</c:v>
                </c:pt>
                <c:pt idx="865">
                  <c:v>596.79430199735998</c:v>
                </c:pt>
                <c:pt idx="866">
                  <c:v>597.11796520892995</c:v>
                </c:pt>
                <c:pt idx="867">
                  <c:v>597.75405543785996</c:v>
                </c:pt>
                <c:pt idx="868">
                  <c:v>597.75528189736997</c:v>
                </c:pt>
                <c:pt idx="869">
                  <c:v>598.52174832671005</c:v>
                </c:pt>
                <c:pt idx="870">
                  <c:v>598.93838996617001</c:v>
                </c:pt>
                <c:pt idx="871">
                  <c:v>599.43044766160006</c:v>
                </c:pt>
                <c:pt idx="872">
                  <c:v>600.22200734436001</c:v>
                </c:pt>
                <c:pt idx="873">
                  <c:v>600.47225480310999</c:v>
                </c:pt>
                <c:pt idx="874">
                  <c:v>601.40953642854004</c:v>
                </c:pt>
                <c:pt idx="875">
                  <c:v>601.63245881720002</c:v>
                </c:pt>
                <c:pt idx="876">
                  <c:v>602.68557445965996</c:v>
                </c:pt>
                <c:pt idx="877">
                  <c:v>602.89632485452</c:v>
                </c:pt>
                <c:pt idx="878">
                  <c:v>603.88239346760997</c:v>
                </c:pt>
                <c:pt idx="879">
                  <c:v>604.24910500749002</c:v>
                </c:pt>
                <c:pt idx="880">
                  <c:v>605.14965100587006</c:v>
                </c:pt>
                <c:pt idx="881">
                  <c:v>605.67604387719996</c:v>
                </c:pt>
                <c:pt idx="882">
                  <c:v>606.36059345403999</c:v>
                </c:pt>
                <c:pt idx="883">
                  <c:v>607.16238172932003</c:v>
                </c:pt>
                <c:pt idx="884">
                  <c:v>607.65848337192995</c:v>
                </c:pt>
                <c:pt idx="885">
                  <c:v>608.69335646872003</c:v>
                </c:pt>
                <c:pt idx="886">
                  <c:v>608.83163802591002</c:v>
                </c:pt>
                <c:pt idx="887">
                  <c:v>610.13706046506002</c:v>
                </c:pt>
                <c:pt idx="888">
                  <c:v>610.25553174992001</c:v>
                </c:pt>
                <c:pt idx="889">
                  <c:v>611.29605005575002</c:v>
                </c:pt>
                <c:pt idx="890">
                  <c:v>611.84076895635997</c:v>
                </c:pt>
                <c:pt idx="891">
                  <c:v>612.62379591686999</c:v>
                </c:pt>
                <c:pt idx="892">
                  <c:v>613.44224766681998</c:v>
                </c:pt>
                <c:pt idx="893">
                  <c:v>613.76204449625004</c:v>
                </c:pt>
                <c:pt idx="894">
                  <c:v>615.05316142099002</c:v>
                </c:pt>
                <c:pt idx="895">
                  <c:v>615.10000222406995</c:v>
                </c:pt>
                <c:pt idx="896">
                  <c:v>616.23404735992005</c:v>
                </c:pt>
                <c:pt idx="897">
                  <c:v>616.66674162493996</c:v>
                </c:pt>
                <c:pt idx="898">
                  <c:v>617.58008200603001</c:v>
                </c:pt>
                <c:pt idx="899">
                  <c:v>618.27628235783004</c:v>
                </c:pt>
                <c:pt idx="900">
                  <c:v>618.70848624052996</c:v>
                </c:pt>
                <c:pt idx="901">
                  <c:v>619.80456966149995</c:v>
                </c:pt>
                <c:pt idx="902">
                  <c:v>619.87516760189999</c:v>
                </c:pt>
                <c:pt idx="903">
                  <c:v>620.44583430814998</c:v>
                </c:pt>
                <c:pt idx="904">
                  <c:v>621.37170680664997</c:v>
                </c:pt>
                <c:pt idx="905">
                  <c:v>621.45690260286005</c:v>
                </c:pt>
                <c:pt idx="906">
                  <c:v>622.15741514761999</c:v>
                </c:pt>
                <c:pt idx="907">
                  <c:v>623.01515974525</c:v>
                </c:pt>
                <c:pt idx="908">
                  <c:v>623.11552221173997</c:v>
                </c:pt>
                <c:pt idx="909">
                  <c:v>623.84615677792999</c:v>
                </c:pt>
                <c:pt idx="910">
                  <c:v>624.54417156534998</c:v>
                </c:pt>
                <c:pt idx="911">
                  <c:v>625.30671950836995</c:v>
                </c:pt>
                <c:pt idx="912">
                  <c:v>626.03951889829</c:v>
                </c:pt>
                <c:pt idx="913">
                  <c:v>626.63018046443995</c:v>
                </c:pt>
                <c:pt idx="914">
                  <c:v>627.49884676935005</c:v>
                </c:pt>
                <c:pt idx="915">
                  <c:v>627.7997192345</c:v>
                </c:pt>
                <c:pt idx="916">
                  <c:v>628.92268285338002</c:v>
                </c:pt>
                <c:pt idx="917">
                  <c:v>630.25659518752002</c:v>
                </c:pt>
                <c:pt idx="918">
                  <c:v>630.31537222046995</c:v>
                </c:pt>
                <c:pt idx="919">
                  <c:v>631.24234163334995</c:v>
                </c:pt>
                <c:pt idx="920">
                  <c:v>631.68605223154998</c:v>
                </c:pt>
                <c:pt idx="921">
                  <c:v>632.03527807804005</c:v>
                </c:pt>
                <c:pt idx="922">
                  <c:v>633.04948471837997</c:v>
                </c:pt>
                <c:pt idx="923">
                  <c:v>633.57227413342002</c:v>
                </c:pt>
                <c:pt idx="924">
                  <c:v>634.42185917166</c:v>
                </c:pt>
                <c:pt idx="925">
                  <c:v>634.73305750716997</c:v>
                </c:pt>
                <c:pt idx="926">
                  <c:v>635.80055621649001</c:v>
                </c:pt>
                <c:pt idx="927">
                  <c:v>636.04427755728</c:v>
                </c:pt>
                <c:pt idx="928">
                  <c:v>637.17043973508999</c:v>
                </c:pt>
                <c:pt idx="929">
                  <c:v>637.20735005234997</c:v>
                </c:pt>
                <c:pt idx="930">
                  <c:v>638.51009692595005</c:v>
                </c:pt>
                <c:pt idx="931">
                  <c:v>638.51913963503</c:v>
                </c:pt>
                <c:pt idx="932">
                  <c:v>639.70616182848005</c:v>
                </c:pt>
                <c:pt idx="933">
                  <c:v>639.79375040880996</c:v>
                </c:pt>
                <c:pt idx="934">
                  <c:v>640.99258730814995</c:v>
                </c:pt>
                <c:pt idx="935">
                  <c:v>640.99734578751998</c:v>
                </c:pt>
                <c:pt idx="936">
                  <c:v>642.07568567084002</c:v>
                </c:pt>
                <c:pt idx="937">
                  <c:v>642.20090972262005</c:v>
                </c:pt>
                <c:pt idx="938">
                  <c:v>643.01069784578999</c:v>
                </c:pt>
                <c:pt idx="939">
                  <c:v>643.47174648992996</c:v>
                </c:pt>
                <c:pt idx="940">
                  <c:v>643.77380086710002</c:v>
                </c:pt>
                <c:pt idx="941">
                  <c:v>644.37831718235998</c:v>
                </c:pt>
                <c:pt idx="942">
                  <c:v>644.68799620032996</c:v>
                </c:pt>
                <c:pt idx="943">
                  <c:v>644.84690272205</c:v>
                </c:pt>
                <c:pt idx="944">
                  <c:v>645.20221365415</c:v>
                </c:pt>
                <c:pt idx="945">
                  <c:v>645.46690645747003</c:v>
                </c:pt>
                <c:pt idx="946">
                  <c:v>645.66363781924997</c:v>
                </c:pt>
                <c:pt idx="947">
                  <c:v>645.81506397131</c:v>
                </c:pt>
                <c:pt idx="948">
                  <c:v>645.94144320485998</c:v>
                </c:pt>
                <c:pt idx="949">
                  <c:v>645.94383900653997</c:v>
                </c:pt>
                <c:pt idx="950">
                  <c:v>646.07191515265004</c:v>
                </c:pt>
                <c:pt idx="951">
                  <c:v>646.21854215207998</c:v>
                </c:pt>
                <c:pt idx="952">
                  <c:v>646.40259937711005</c:v>
                </c:pt>
                <c:pt idx="953">
                  <c:v>646.64323917347997</c:v>
                </c:pt>
                <c:pt idx="954">
                  <c:v>646.95970041407998</c:v>
                </c:pt>
                <c:pt idx="955">
                  <c:v>647.10051508351</c:v>
                </c:pt>
                <c:pt idx="956">
                  <c:v>647.37121005752999</c:v>
                </c:pt>
                <c:pt idx="957">
                  <c:v>647.89696006864006</c:v>
                </c:pt>
                <c:pt idx="958">
                  <c:v>648.08424031238997</c:v>
                </c:pt>
                <c:pt idx="959">
                  <c:v>648.55611115514</c:v>
                </c:pt>
                <c:pt idx="960">
                  <c:v>649.19292520725003</c:v>
                </c:pt>
                <c:pt idx="961">
                  <c:v>649.36230889513001</c:v>
                </c:pt>
                <c:pt idx="962">
                  <c:v>650.22878367974999</c:v>
                </c:pt>
                <c:pt idx="963">
                  <c:v>650.30744040356001</c:v>
                </c:pt>
                <c:pt idx="964">
                  <c:v>651.34465357225997</c:v>
                </c:pt>
                <c:pt idx="965">
                  <c:v>651.37860528652004</c:v>
                </c:pt>
                <c:pt idx="966">
                  <c:v>652.36730142588999</c:v>
                </c:pt>
                <c:pt idx="967">
                  <c:v>652.56389402205002</c:v>
                </c:pt>
                <c:pt idx="968">
                  <c:v>653.48575388775998</c:v>
                </c:pt>
                <c:pt idx="969">
                  <c:v>653.85261822973996</c:v>
                </c:pt>
                <c:pt idx="970">
                  <c:v>654.51478318535999</c:v>
                </c:pt>
                <c:pt idx="971">
                  <c:v>655.23554467150996</c:v>
                </c:pt>
                <c:pt idx="972">
                  <c:v>655.62801941174996</c:v>
                </c:pt>
                <c:pt idx="973">
                  <c:v>656.64968433475997</c:v>
                </c:pt>
                <c:pt idx="974">
                  <c:v>656.70514439245005</c:v>
                </c:pt>
                <c:pt idx="975">
                  <c:v>657.76638658186005</c:v>
                </c:pt>
                <c:pt idx="976">
                  <c:v>658.25585690820003</c:v>
                </c:pt>
                <c:pt idx="977">
                  <c:v>658.79898866245003</c:v>
                </c:pt>
                <c:pt idx="978">
                  <c:v>659.88579263405995</c:v>
                </c:pt>
                <c:pt idx="979">
                  <c:v>659.92757810446994</c:v>
                </c:pt>
                <c:pt idx="980">
                  <c:v>660.93360762230998</c:v>
                </c:pt>
                <c:pt idx="981">
                  <c:v>661.60011309849995</c:v>
                </c:pt>
                <c:pt idx="982">
                  <c:v>662.04676352991999</c:v>
                </c:pt>
                <c:pt idx="983">
                  <c:v>663.07641197409998</c:v>
                </c:pt>
                <c:pt idx="984">
                  <c:v>663.40518459990994</c:v>
                </c:pt>
                <c:pt idx="985">
                  <c:v>664.17954507830996</c:v>
                </c:pt>
                <c:pt idx="986">
                  <c:v>665.22204742512997</c:v>
                </c:pt>
                <c:pt idx="987">
                  <c:v>665.30700653624001</c:v>
                </c:pt>
                <c:pt idx="988">
                  <c:v>666.31402565657004</c:v>
                </c:pt>
                <c:pt idx="989">
                  <c:v>667.31123883220005</c:v>
                </c:pt>
                <c:pt idx="990">
                  <c:v>667.36760719008998</c:v>
                </c:pt>
                <c:pt idx="991">
                  <c:v>668.45815266784996</c:v>
                </c:pt>
                <c:pt idx="992">
                  <c:v>669.42323246135004</c:v>
                </c:pt>
                <c:pt idx="993">
                  <c:v>669.50738800971999</c:v>
                </c:pt>
                <c:pt idx="994">
                  <c:v>670.59330568746998</c:v>
                </c:pt>
                <c:pt idx="995">
                  <c:v>671.64806061701995</c:v>
                </c:pt>
                <c:pt idx="996">
                  <c:v>671.64862769280001</c:v>
                </c:pt>
                <c:pt idx="997">
                  <c:v>673.11109865373999</c:v>
                </c:pt>
                <c:pt idx="998">
                  <c:v>673.99054891834999</c:v>
                </c:pt>
                <c:pt idx="999">
                  <c:v>674.55765058101997</c:v>
                </c:pt>
                <c:pt idx="1000">
                  <c:v>676.44895869478</c:v>
                </c:pt>
                <c:pt idx="1001">
                  <c:v>676.45027677952999</c:v>
                </c:pt>
                <c:pt idx="1002">
                  <c:v>677.50789335303</c:v>
                </c:pt>
                <c:pt idx="1003">
                  <c:v>678.52058742715997</c:v>
                </c:pt>
                <c:pt idx="1004">
                  <c:v>678.99510559035002</c:v>
                </c:pt>
                <c:pt idx="1005">
                  <c:v>680.36177600413998</c:v>
                </c:pt>
                <c:pt idx="1006">
                  <c:v>681.32919424030001</c:v>
                </c:pt>
                <c:pt idx="1007">
                  <c:v>681.59276782544998</c:v>
                </c:pt>
                <c:pt idx="1008">
                  <c:v>683.28652681827998</c:v>
                </c:pt>
                <c:pt idx="1009">
                  <c:v>684.20480071531995</c:v>
                </c:pt>
                <c:pt idx="1010">
                  <c:v>684.41796545605996</c:v>
                </c:pt>
                <c:pt idx="1011">
                  <c:v>686.20497576220998</c:v>
                </c:pt>
                <c:pt idx="1012">
                  <c:v>686.79384966068994</c:v>
                </c:pt>
                <c:pt idx="1013">
                  <c:v>687.68001359049003</c:v>
                </c:pt>
                <c:pt idx="1014">
                  <c:v>689.11349427504001</c:v>
                </c:pt>
                <c:pt idx="1015">
                  <c:v>689.32301225458002</c:v>
                </c:pt>
                <c:pt idx="1016">
                  <c:v>690.55339599139995</c:v>
                </c:pt>
                <c:pt idx="1017">
                  <c:v>691.75660002356005</c:v>
                </c:pt>
                <c:pt idx="1018">
                  <c:v>692.02612874687998</c:v>
                </c:pt>
                <c:pt idx="1019">
                  <c:v>693.43877858692997</c:v>
                </c:pt>
                <c:pt idx="1020">
                  <c:v>694.06118835332995</c:v>
                </c:pt>
                <c:pt idx="1021">
                  <c:v>694.93427927334005</c:v>
                </c:pt>
                <c:pt idx="1022">
                  <c:v>696.21510969724</c:v>
                </c:pt>
                <c:pt idx="1023">
                  <c:v>696.30962864154003</c:v>
                </c:pt>
                <c:pt idx="1024">
                  <c:v>697.84676193301004</c:v>
                </c:pt>
                <c:pt idx="1025">
                  <c:v>698.23126433455002</c:v>
                </c:pt>
                <c:pt idx="1026">
                  <c:v>699.24213323606</c:v>
                </c:pt>
                <c:pt idx="1027">
                  <c:v>700.13009473816999</c:v>
                </c:pt>
                <c:pt idx="1028">
                  <c:v>700.75383321061997</c:v>
                </c:pt>
                <c:pt idx="1029">
                  <c:v>701.00411743070003</c:v>
                </c:pt>
                <c:pt idx="1030">
                  <c:v>701.47526902657</c:v>
                </c:pt>
                <c:pt idx="1031">
                  <c:v>701.93099850279998</c:v>
                </c:pt>
                <c:pt idx="1032">
                  <c:v>703.16302414560005</c:v>
                </c:pt>
                <c:pt idx="1033">
                  <c:v>703.38645092672004</c:v>
                </c:pt>
                <c:pt idx="1034">
                  <c:v>703.65196855479996</c:v>
                </c:pt>
                <c:pt idx="1035">
                  <c:v>703.66507406215999</c:v>
                </c:pt>
                <c:pt idx="1036">
                  <c:v>704.04724843658005</c:v>
                </c:pt>
                <c:pt idx="1037">
                  <c:v>705.30928399061997</c:v>
                </c:pt>
                <c:pt idx="1038">
                  <c:v>705.53179111717998</c:v>
                </c:pt>
                <c:pt idx="1039">
                  <c:v>706.58067796333</c:v>
                </c:pt>
                <c:pt idx="1040">
                  <c:v>706.91730510192997</c:v>
                </c:pt>
                <c:pt idx="1041">
                  <c:v>707.44019182597003</c:v>
                </c:pt>
                <c:pt idx="1042">
                  <c:v>708.22714741031996</c:v>
                </c:pt>
                <c:pt idx="1043">
                  <c:v>708.48841267914997</c:v>
                </c:pt>
                <c:pt idx="1044">
                  <c:v>709.08916419216996</c:v>
                </c:pt>
                <c:pt idx="1045">
                  <c:v>709.87650415070004</c:v>
                </c:pt>
                <c:pt idx="1046">
                  <c:v>710.02892571908001</c:v>
                </c:pt>
                <c:pt idx="1047">
                  <c:v>710.66479453649004</c:v>
                </c:pt>
                <c:pt idx="1048">
                  <c:v>711.52453536828</c:v>
                </c:pt>
                <c:pt idx="1049">
                  <c:v>711.52705130393997</c:v>
                </c:pt>
                <c:pt idx="1050">
                  <c:v>712.30599271255005</c:v>
                </c:pt>
                <c:pt idx="1051">
                  <c:v>712.96603911704995</c:v>
                </c:pt>
                <c:pt idx="1052">
                  <c:v>713.17762207985004</c:v>
                </c:pt>
                <c:pt idx="1053">
                  <c:v>713.94823998581001</c:v>
                </c:pt>
                <c:pt idx="1054">
                  <c:v>714.32856362951998</c:v>
                </c:pt>
                <c:pt idx="1055">
                  <c:v>714.82426019703996</c:v>
                </c:pt>
                <c:pt idx="1056">
                  <c:v>715.58591192495999</c:v>
                </c:pt>
                <c:pt idx="1057">
                  <c:v>715.59684507126997</c:v>
                </c:pt>
                <c:pt idx="1058">
                  <c:v>716.47724574565996</c:v>
                </c:pt>
                <c:pt idx="1059">
                  <c:v>716.75274172041998</c:v>
                </c:pt>
                <c:pt idx="1060">
                  <c:v>717.23314349660996</c:v>
                </c:pt>
                <c:pt idx="1061">
                  <c:v>717.77782131316997</c:v>
                </c:pt>
                <c:pt idx="1062">
                  <c:v>718.12878036842005</c:v>
                </c:pt>
                <c:pt idx="1063">
                  <c:v>718.65341775859997</c:v>
                </c:pt>
                <c:pt idx="1064">
                  <c:v>718.87239998765006</c:v>
                </c:pt>
                <c:pt idx="1065">
                  <c:v>719.36735741205996</c:v>
                </c:pt>
                <c:pt idx="1066">
                  <c:v>719.77869263870002</c:v>
                </c:pt>
                <c:pt idx="1067">
                  <c:v>719.93409457438997</c:v>
                </c:pt>
                <c:pt idx="1068">
                  <c:v>720.37478174888997</c:v>
                </c:pt>
                <c:pt idx="1069">
                  <c:v>720.47267394620997</c:v>
                </c:pt>
                <c:pt idx="1070">
                  <c:v>720.71061254363997</c:v>
                </c:pt>
                <c:pt idx="1071">
                  <c:v>720.96283082799005</c:v>
                </c:pt>
                <c:pt idx="1072">
                  <c:v>721.15270899464997</c:v>
                </c:pt>
                <c:pt idx="1073">
                  <c:v>721.30142441162002</c:v>
                </c:pt>
                <c:pt idx="1074">
                  <c:v>721.42979259302001</c:v>
                </c:pt>
                <c:pt idx="1075">
                  <c:v>721.43068841799004</c:v>
                </c:pt>
                <c:pt idx="1076">
                  <c:v>721.55823925397999</c:v>
                </c:pt>
                <c:pt idx="1077">
                  <c:v>721.70736590159004</c:v>
                </c:pt>
                <c:pt idx="1078">
                  <c:v>721.89785261966995</c:v>
                </c:pt>
                <c:pt idx="1079">
                  <c:v>722.06710877472005</c:v>
                </c:pt>
                <c:pt idx="1080">
                  <c:v>722.15037955417995</c:v>
                </c:pt>
                <c:pt idx="1081">
                  <c:v>722.48562687623996</c:v>
                </c:pt>
                <c:pt idx="1082">
                  <c:v>722.83638319784995</c:v>
                </c:pt>
                <c:pt idx="1083">
                  <c:v>722.92427474686997</c:v>
                </c:pt>
                <c:pt idx="1084">
                  <c:v>723.47587862797002</c:v>
                </c:pt>
                <c:pt idx="1085">
                  <c:v>723.48700332553005</c:v>
                </c:pt>
                <c:pt idx="1086">
                  <c:v>724.19449275474005</c:v>
                </c:pt>
                <c:pt idx="1087">
                  <c:v>724.24543867859995</c:v>
                </c:pt>
                <c:pt idx="1088">
                  <c:v>724.88809058899994</c:v>
                </c:pt>
                <c:pt idx="1089">
                  <c:v>725.06081497758998</c:v>
                </c:pt>
                <c:pt idx="1090">
                  <c:v>725.65323326474004</c:v>
                </c:pt>
                <c:pt idx="1091">
                  <c:v>726.07375712185001</c:v>
                </c:pt>
                <c:pt idx="1092">
                  <c:v>726.30595689837003</c:v>
                </c:pt>
                <c:pt idx="1093">
                  <c:v>727.06137212862996</c:v>
                </c:pt>
                <c:pt idx="1094">
                  <c:v>727.21513116374001</c:v>
                </c:pt>
                <c:pt idx="1095">
                  <c:v>727.71723164857997</c:v>
                </c:pt>
                <c:pt idx="1096">
                  <c:v>728.46546276200002</c:v>
                </c:pt>
                <c:pt idx="1097">
                  <c:v>728.46780079047005</c:v>
                </c:pt>
                <c:pt idx="1098">
                  <c:v>729.13174266376996</c:v>
                </c:pt>
                <c:pt idx="1099">
                  <c:v>729.81603711126002</c:v>
                </c:pt>
                <c:pt idx="1100">
                  <c:v>729.87232675856001</c:v>
                </c:pt>
                <c:pt idx="1101">
                  <c:v>730.60514626171005</c:v>
                </c:pt>
                <c:pt idx="1102">
                  <c:v>731.24589593045005</c:v>
                </c:pt>
                <c:pt idx="1103">
                  <c:v>731.28130974895998</c:v>
                </c:pt>
                <c:pt idx="1104">
                  <c:v>732.00676594086997</c:v>
                </c:pt>
                <c:pt idx="1105">
                  <c:v>732.68644398159995</c:v>
                </c:pt>
                <c:pt idx="1106">
                  <c:v>732.74564912933999</c:v>
                </c:pt>
                <c:pt idx="1107">
                  <c:v>733.36781405150998</c:v>
                </c:pt>
                <c:pt idx="1108">
                  <c:v>734.30628245296998</c:v>
                </c:pt>
                <c:pt idx="1109">
                  <c:v>734.39099887110001</c:v>
                </c:pt>
                <c:pt idx="1110">
                  <c:v>735.38619277938005</c:v>
                </c:pt>
                <c:pt idx="1111">
                  <c:v>735.92209530887999</c:v>
                </c:pt>
                <c:pt idx="1112">
                  <c:v>736.48580870806995</c:v>
                </c:pt>
                <c:pt idx="1113">
                  <c:v>737.08284860301001</c:v>
                </c:pt>
                <c:pt idx="1114">
                  <c:v>737.58944170677</c:v>
                </c:pt>
                <c:pt idx="1115">
                  <c:v>738.23282435127999</c:v>
                </c:pt>
                <c:pt idx="1116">
                  <c:v>739.27851506329</c:v>
                </c:pt>
                <c:pt idx="1117">
                  <c:v>739.30424448065003</c:v>
                </c:pt>
                <c:pt idx="1118">
                  <c:v>740.42335690707</c:v>
                </c:pt>
                <c:pt idx="1119">
                  <c:v>741.06196675867</c:v>
                </c:pt>
                <c:pt idx="1120">
                  <c:v>741.47597680692002</c:v>
                </c:pt>
                <c:pt idx="1121">
                  <c:v>742.63821028789005</c:v>
                </c:pt>
                <c:pt idx="1122">
                  <c:v>742.85785024307995</c:v>
                </c:pt>
                <c:pt idx="1123">
                  <c:v>743.67398790267998</c:v>
                </c:pt>
                <c:pt idx="1124">
                  <c:v>744.68712005487998</c:v>
                </c:pt>
                <c:pt idx="1125">
                  <c:v>744.83363132248996</c:v>
                </c:pt>
                <c:pt idx="1126">
                  <c:v>745.87246398550997</c:v>
                </c:pt>
                <c:pt idx="1127">
                  <c:v>746.54516812664997</c:v>
                </c:pt>
                <c:pt idx="1128">
                  <c:v>747.01545074878004</c:v>
                </c:pt>
                <c:pt idx="1129">
                  <c:v>748.068738381</c:v>
                </c:pt>
                <c:pt idx="1130">
                  <c:v>748.42772441032002</c:v>
                </c:pt>
                <c:pt idx="1131">
                  <c:v>749.19703292675001</c:v>
                </c:pt>
                <c:pt idx="1132">
                  <c:v>750.26607348905998</c:v>
                </c:pt>
                <c:pt idx="1133">
                  <c:v>750.32739832166999</c:v>
                </c:pt>
                <c:pt idx="1134">
                  <c:v>751.38966893971997</c:v>
                </c:pt>
                <c:pt idx="1135">
                  <c:v>752.22131330818002</c:v>
                </c:pt>
                <c:pt idx="1136">
                  <c:v>752.46332244429004</c:v>
                </c:pt>
                <c:pt idx="1137">
                  <c:v>753.59436858290996</c:v>
                </c:pt>
                <c:pt idx="1138">
                  <c:v>754.08026756146</c:v>
                </c:pt>
                <c:pt idx="1139">
                  <c:v>754.66006839953002</c:v>
                </c:pt>
                <c:pt idx="1140">
                  <c:v>755.56004656587004</c:v>
                </c:pt>
                <c:pt idx="1141">
                  <c:v>755.87296201469997</c:v>
                </c:pt>
                <c:pt idx="1142">
                  <c:v>756.42242848337003</c:v>
                </c:pt>
                <c:pt idx="1143">
                  <c:v>757.31535110130005</c:v>
                </c:pt>
                <c:pt idx="1144">
                  <c:v>757.56659530908996</c:v>
                </c:pt>
                <c:pt idx="1145">
                  <c:v>758.18486031453006</c:v>
                </c:pt>
                <c:pt idx="1146">
                  <c:v>759.07893968406995</c:v>
                </c:pt>
                <c:pt idx="1147">
                  <c:v>759.12727942061997</c:v>
                </c:pt>
                <c:pt idx="1148">
                  <c:v>759.94806157117</c:v>
                </c:pt>
                <c:pt idx="1149">
                  <c:v>760.52034458505</c:v>
                </c:pt>
                <c:pt idx="1150">
                  <c:v>760.84021726567005</c:v>
                </c:pt>
                <c:pt idx="1151">
                  <c:v>761.71055071625995</c:v>
                </c:pt>
                <c:pt idx="1152">
                  <c:v>761.71059038149997</c:v>
                </c:pt>
                <c:pt idx="1153">
                  <c:v>762.35974879359003</c:v>
                </c:pt>
                <c:pt idx="1154">
                  <c:v>762.67343657807999</c:v>
                </c:pt>
                <c:pt idx="1155">
                  <c:v>763.01460053890003</c:v>
                </c:pt>
                <c:pt idx="1156">
                  <c:v>763.42780441835998</c:v>
                </c:pt>
                <c:pt idx="1157">
                  <c:v>763.65983043276003</c:v>
                </c:pt>
                <c:pt idx="1158">
                  <c:v>764.00350569192994</c:v>
                </c:pt>
                <c:pt idx="1159">
                  <c:v>764.31780472287005</c:v>
                </c:pt>
                <c:pt idx="1160">
                  <c:v>764.43036455288996</c:v>
                </c:pt>
                <c:pt idx="1161">
                  <c:v>764.73822389830002</c:v>
                </c:pt>
                <c:pt idx="1162">
                  <c:v>764.93643371891005</c:v>
                </c:pt>
                <c:pt idx="1163">
                  <c:v>764.95694788205003</c:v>
                </c:pt>
                <c:pt idx="1164">
                  <c:v>765.11639401361003</c:v>
                </c:pt>
                <c:pt idx="1165">
                  <c:v>765.24630482266002</c:v>
                </c:pt>
                <c:pt idx="1166">
                  <c:v>765.37799630185998</c:v>
                </c:pt>
                <c:pt idx="1167">
                  <c:v>765.54985973034002</c:v>
                </c:pt>
                <c:pt idx="1168">
                  <c:v>765.62189018787001</c:v>
                </c:pt>
                <c:pt idx="1169">
                  <c:v>765.80212586426001</c:v>
                </c:pt>
                <c:pt idx="1170">
                  <c:v>766.17504797148001</c:v>
                </c:pt>
                <c:pt idx="1171">
                  <c:v>766.28228540947998</c:v>
                </c:pt>
                <c:pt idx="1172">
                  <c:v>766.7088759065</c:v>
                </c:pt>
                <c:pt idx="1173">
                  <c:v>766.92569368399995</c:v>
                </c:pt>
                <c:pt idx="1174">
                  <c:v>767.44385333436003</c:v>
                </c:pt>
                <c:pt idx="1175">
                  <c:v>767.58200828217002</c:v>
                </c:pt>
                <c:pt idx="1176">
                  <c:v>768.22978046418996</c:v>
                </c:pt>
                <c:pt idx="1177">
                  <c:v>768.42021979312995</c:v>
                </c:pt>
                <c:pt idx="1178">
                  <c:v>768.88589033698997</c:v>
                </c:pt>
                <c:pt idx="1179">
                  <c:v>769.53394484378998</c:v>
                </c:pt>
                <c:pt idx="1180">
                  <c:v>769.67821242831997</c:v>
                </c:pt>
                <c:pt idx="1181">
                  <c:v>770.19068019591998</c:v>
                </c:pt>
                <c:pt idx="1182">
                  <c:v>770.83746737359002</c:v>
                </c:pt>
                <c:pt idx="1183">
                  <c:v>771.24174150037004</c:v>
                </c:pt>
                <c:pt idx="1184">
                  <c:v>771.49970498589005</c:v>
                </c:pt>
                <c:pt idx="1185">
                  <c:v>772.14103522212997</c:v>
                </c:pt>
                <c:pt idx="1186">
                  <c:v>772.78158655372999</c:v>
                </c:pt>
                <c:pt idx="1187">
                  <c:v>773.06959858148002</c:v>
                </c:pt>
                <c:pt idx="1188">
                  <c:v>773.44466687631996</c:v>
                </c:pt>
                <c:pt idx="1189">
                  <c:v>774.10240853747996</c:v>
                </c:pt>
                <c:pt idx="1190">
                  <c:v>774.74902359346004</c:v>
                </c:pt>
                <c:pt idx="1191">
                  <c:v>774.89423523463995</c:v>
                </c:pt>
                <c:pt idx="1192">
                  <c:v>775.10482877582001</c:v>
                </c:pt>
                <c:pt idx="1193">
                  <c:v>775.10499814035995</c:v>
                </c:pt>
                <c:pt idx="1194">
                  <c:v>776.18637607365997</c:v>
                </c:pt>
                <c:pt idx="1195">
                  <c:v>777.29210720982996</c:v>
                </c:pt>
                <c:pt idx="1196">
                  <c:v>777.29243950686998</c:v>
                </c:pt>
                <c:pt idx="1197">
                  <c:v>777.79781838512997</c:v>
                </c:pt>
                <c:pt idx="1198">
                  <c:v>778.28540346654995</c:v>
                </c:pt>
                <c:pt idx="1199">
                  <c:v>779.52728226430997</c:v>
                </c:pt>
                <c:pt idx="1200">
                  <c:v>779.57831172670001</c:v>
                </c:pt>
                <c:pt idx="1201">
                  <c:v>780.94468339037996</c:v>
                </c:pt>
                <c:pt idx="1202">
                  <c:v>781.91174073781997</c:v>
                </c:pt>
                <c:pt idx="1203">
                  <c:v>782.19024606231005</c:v>
                </c:pt>
                <c:pt idx="1204">
                  <c:v>783.60433027295005</c:v>
                </c:pt>
                <c:pt idx="1205">
                  <c:v>784.24586556470001</c:v>
                </c:pt>
                <c:pt idx="1206">
                  <c:v>784.86065610889</c:v>
                </c:pt>
                <c:pt idx="1207">
                  <c:v>786.26443442950006</c:v>
                </c:pt>
                <c:pt idx="1208">
                  <c:v>786.53982607173998</c:v>
                </c:pt>
                <c:pt idx="1209">
                  <c:v>787.53304964870995</c:v>
                </c:pt>
                <c:pt idx="1210">
                  <c:v>788.76575857695002</c:v>
                </c:pt>
                <c:pt idx="1211">
                  <c:v>788.92347960694997</c:v>
                </c:pt>
                <c:pt idx="1212">
                  <c:v>790.33600017794004</c:v>
                </c:pt>
                <c:pt idx="1213">
                  <c:v>790.91516724449002</c:v>
                </c:pt>
                <c:pt idx="1214">
                  <c:v>791.58366990263005</c:v>
                </c:pt>
                <c:pt idx="1215">
                  <c:v>792.97663039291001</c:v>
                </c:pt>
                <c:pt idx="1216">
                  <c:v>793.01404945587001</c:v>
                </c:pt>
                <c:pt idx="1217">
                  <c:v>794.24271989191004</c:v>
                </c:pt>
                <c:pt idx="1218">
                  <c:v>794.93213693044004</c:v>
                </c:pt>
                <c:pt idx="1219">
                  <c:v>795.64201978514996</c:v>
                </c:pt>
                <c:pt idx="1220">
                  <c:v>796.75842776142997</c:v>
                </c:pt>
                <c:pt idx="1221">
                  <c:v>796.90043382785996</c:v>
                </c:pt>
                <c:pt idx="1222">
                  <c:v>798.29761022426999</c:v>
                </c:pt>
                <c:pt idx="1223">
                  <c:v>798.42813531666002</c:v>
                </c:pt>
                <c:pt idx="1224">
                  <c:v>799.56194887615004</c:v>
                </c:pt>
                <c:pt idx="1225">
                  <c:v>799.91073402305005</c:v>
                </c:pt>
                <c:pt idx="1226">
                  <c:v>800.85443710435004</c:v>
                </c:pt>
                <c:pt idx="1227">
                  <c:v>801.17336798801</c:v>
                </c:pt>
                <c:pt idx="1228">
                  <c:v>802.19281417005004</c:v>
                </c:pt>
                <c:pt idx="1229">
                  <c:v>802.22040066968998</c:v>
                </c:pt>
                <c:pt idx="1230">
                  <c:v>802.98979028766996</c:v>
                </c:pt>
                <c:pt idx="1231">
                  <c:v>803.48305536919997</c:v>
                </c:pt>
                <c:pt idx="1232">
                  <c:v>803.59609743589999</c:v>
                </c:pt>
                <c:pt idx="1233">
                  <c:v>804.04354536327003</c:v>
                </c:pt>
                <c:pt idx="1234">
                  <c:v>804.36395733519998</c:v>
                </c:pt>
                <c:pt idx="1235">
                  <c:v>804.58917311018001</c:v>
                </c:pt>
                <c:pt idx="1236">
                  <c:v>804.75103109723</c:v>
                </c:pt>
                <c:pt idx="1237">
                  <c:v>804.88072559403997</c:v>
                </c:pt>
                <c:pt idx="1238">
                  <c:v>804.88128866936995</c:v>
                </c:pt>
                <c:pt idx="1239">
                  <c:v>805.01813308876001</c:v>
                </c:pt>
                <c:pt idx="1240">
                  <c:v>805.22672670714996</c:v>
                </c:pt>
                <c:pt idx="1241">
                  <c:v>805.58006241027999</c:v>
                </c:pt>
                <c:pt idx="1242">
                  <c:v>806.15125492273</c:v>
                </c:pt>
                <c:pt idx="1243">
                  <c:v>807.01325878228999</c:v>
                </c:pt>
                <c:pt idx="1244">
                  <c:v>807.63626597394</c:v>
                </c:pt>
                <c:pt idx="1245">
                  <c:v>808.23893226138</c:v>
                </c:pt>
                <c:pt idx="1246">
                  <c:v>809.90108762215004</c:v>
                </c:pt>
                <c:pt idx="1247">
                  <c:v>810.05533467681005</c:v>
                </c:pt>
                <c:pt idx="1248">
                  <c:v>812.07251471663994</c:v>
                </c:pt>
                <c:pt idx="1249">
                  <c:v>812.62309959746995</c:v>
                </c:pt>
                <c:pt idx="1250">
                  <c:v>814.79699983465002</c:v>
                </c:pt>
                <c:pt idx="1251">
                  <c:v>815.23035239057003</c:v>
                </c:pt>
                <c:pt idx="1252">
                  <c:v>817.71221882048997</c:v>
                </c:pt>
                <c:pt idx="1253">
                  <c:v>818.00268389604003</c:v>
                </c:pt>
                <c:pt idx="1254">
                  <c:v>820.41346271272005</c:v>
                </c:pt>
                <c:pt idx="1255">
                  <c:v>821.59042503416003</c:v>
                </c:pt>
                <c:pt idx="1256">
                  <c:v>822.91208485356003</c:v>
                </c:pt>
                <c:pt idx="1257">
                  <c:v>825.46426535729995</c:v>
                </c:pt>
                <c:pt idx="1258">
                  <c:v>825.58776783630003</c:v>
                </c:pt>
                <c:pt idx="1259">
                  <c:v>828.03997033791995</c:v>
                </c:pt>
                <c:pt idx="1260">
                  <c:v>829.53298514044002</c:v>
                </c:pt>
                <c:pt idx="1261">
                  <c:v>830.76397286116003</c:v>
                </c:pt>
                <c:pt idx="1262">
                  <c:v>833.63754241216998</c:v>
                </c:pt>
                <c:pt idx="1263">
                  <c:v>833.71217728284</c:v>
                </c:pt>
                <c:pt idx="1264">
                  <c:v>835.93822436324001</c:v>
                </c:pt>
                <c:pt idx="1265">
                  <c:v>837.92724488708996</c:v>
                </c:pt>
                <c:pt idx="1266">
                  <c:v>838.76542590155998</c:v>
                </c:pt>
                <c:pt idx="1267">
                  <c:v>841.11578701132999</c:v>
                </c:pt>
                <c:pt idx="1268">
                  <c:v>842.11782999317995</c:v>
                </c:pt>
                <c:pt idx="1269">
                  <c:v>843.82043179255004</c:v>
                </c:pt>
                <c:pt idx="1270">
                  <c:v>846.25635656441</c:v>
                </c:pt>
                <c:pt idx="1271">
                  <c:v>846.29089016321996</c:v>
                </c:pt>
                <c:pt idx="1272">
                  <c:v>848.71510997070004</c:v>
                </c:pt>
                <c:pt idx="1273">
                  <c:v>850.36678490268002</c:v>
                </c:pt>
                <c:pt idx="1274">
                  <c:v>851.46477644677998</c:v>
                </c:pt>
                <c:pt idx="1275">
                  <c:v>853.94041867003</c:v>
                </c:pt>
                <c:pt idx="1276">
                  <c:v>854.46036947249002</c:v>
                </c:pt>
                <c:pt idx="1277">
                  <c:v>856.64312531448002</c:v>
                </c:pt>
                <c:pt idx="1278">
                  <c:v>858.52975561976996</c:v>
                </c:pt>
                <c:pt idx="1279">
                  <c:v>859.25668487518999</c:v>
                </c:pt>
                <c:pt idx="1280">
                  <c:v>861.81543840706001</c:v>
                </c:pt>
                <c:pt idx="1281">
                  <c:v>862.55932410399998</c:v>
                </c:pt>
                <c:pt idx="1282">
                  <c:v>864.53751690945001</c:v>
                </c:pt>
                <c:pt idx="1283">
                  <c:v>866.53571914783004</c:v>
                </c:pt>
                <c:pt idx="1284">
                  <c:v>866.98740529857002</c:v>
                </c:pt>
                <c:pt idx="1285">
                  <c:v>870.45896400462004</c:v>
                </c:pt>
                <c:pt idx="1286">
                  <c:v>872.16017725993004</c:v>
                </c:pt>
                <c:pt idx="1287">
                  <c:v>874.35437332621996</c:v>
                </c:pt>
                <c:pt idx="1288">
                  <c:v>877.33178715291001</c:v>
                </c:pt>
                <c:pt idx="1289">
                  <c:v>878.26793332937996</c:v>
                </c:pt>
                <c:pt idx="1290">
                  <c:v>882.19431591074999</c:v>
                </c:pt>
                <c:pt idx="1291">
                  <c:v>882.50333321712003</c:v>
                </c:pt>
                <c:pt idx="1292">
                  <c:v>886.08798400399996</c:v>
                </c:pt>
                <c:pt idx="1293">
                  <c:v>887.68044154182996</c:v>
                </c:pt>
                <c:pt idx="1294">
                  <c:v>889.88330859275004</c:v>
                </c:pt>
                <c:pt idx="1295">
                  <c:v>892.85761638166002</c:v>
                </c:pt>
                <c:pt idx="1296">
                  <c:v>893.50081707043</c:v>
                </c:pt>
                <c:pt idx="1297">
                  <c:v>896.85149071203</c:v>
                </c:pt>
                <c:pt idx="1298">
                  <c:v>898.03099772527003</c:v>
                </c:pt>
                <c:pt idx="1299">
                  <c:v>899.83971840495997</c:v>
                </c:pt>
                <c:pt idx="1300">
                  <c:v>902.36543982809997</c:v>
                </c:pt>
                <c:pt idx="1301">
                  <c:v>903.21534390423005</c:v>
                </c:pt>
                <c:pt idx="1302">
                  <c:v>904.35503588865004</c:v>
                </c:pt>
                <c:pt idx="1303">
                  <c:v>905.85017612567003</c:v>
                </c:pt>
                <c:pt idx="1304">
                  <c:v>906.92149708232</c:v>
                </c:pt>
                <c:pt idx="1305">
                  <c:v>907.63963530549995</c:v>
                </c:pt>
                <c:pt idx="1306">
                  <c:v>908.07522734303996</c:v>
                </c:pt>
                <c:pt idx="1307">
                  <c:v>908.29890973992997</c:v>
                </c:pt>
                <c:pt idx="1308">
                  <c:v>908.38038450491001</c:v>
                </c:pt>
                <c:pt idx="1309">
                  <c:v>908.38131904317004</c:v>
                </c:pt>
                <c:pt idx="1310">
                  <c:v>908.39309180209</c:v>
                </c:pt>
                <c:pt idx="1311">
                  <c:v>908.40436914940994</c:v>
                </c:pt>
                <c:pt idx="1312">
                  <c:v>908.48331056618997</c:v>
                </c:pt>
                <c:pt idx="1313">
                  <c:v>908.69758012548004</c:v>
                </c:pt>
                <c:pt idx="1314">
                  <c:v>909.11484190297995</c:v>
                </c:pt>
                <c:pt idx="1315">
                  <c:v>909.80275996643002</c:v>
                </c:pt>
                <c:pt idx="1316">
                  <c:v>910.82899838885999</c:v>
                </c:pt>
                <c:pt idx="1317">
                  <c:v>912.13576610949997</c:v>
                </c:pt>
                <c:pt idx="1318">
                  <c:v>912.26122124326002</c:v>
                </c:pt>
                <c:pt idx="1319">
                  <c:v>914.16709260006996</c:v>
                </c:pt>
                <c:pt idx="1320">
                  <c:v>915.88641813639003</c:v>
                </c:pt>
                <c:pt idx="1321">
                  <c:v>916.58905033999997</c:v>
                </c:pt>
                <c:pt idx="1322">
                  <c:v>919.46887991594997</c:v>
                </c:pt>
                <c:pt idx="1323">
                  <c:v>919.64204955199</c:v>
                </c:pt>
                <c:pt idx="1324">
                  <c:v>922.72422504583994</c:v>
                </c:pt>
                <c:pt idx="1325">
                  <c:v>923.39174526432998</c:v>
                </c:pt>
                <c:pt idx="1326">
                  <c:v>926.27458406955998</c:v>
                </c:pt>
                <c:pt idx="1327">
                  <c:v>927.13915534974001</c:v>
                </c:pt>
                <c:pt idx="1328">
                  <c:v>930.04209629237005</c:v>
                </c:pt>
                <c:pt idx="1329">
                  <c:v>930.89128494892998</c:v>
                </c:pt>
                <c:pt idx="1330">
                  <c:v>933.95256383749995</c:v>
                </c:pt>
                <c:pt idx="1331">
                  <c:v>934.64205611825003</c:v>
                </c:pt>
                <c:pt idx="1332">
                  <c:v>937.93688928436995</c:v>
                </c:pt>
                <c:pt idx="1333">
                  <c:v>938.38912004757003</c:v>
                </c:pt>
                <c:pt idx="1334">
                  <c:v>941.93316149830002</c:v>
                </c:pt>
                <c:pt idx="1335">
                  <c:v>942.14076895179005</c:v>
                </c:pt>
                <c:pt idx="1336">
                  <c:v>945.88871572846995</c:v>
                </c:pt>
                <c:pt idx="1337">
                  <c:v>945.89470307300996</c:v>
                </c:pt>
                <c:pt idx="1338">
                  <c:v>949.79655447941002</c:v>
                </c:pt>
                <c:pt idx="1339">
                  <c:v>951.18312540253999</c:v>
                </c:pt>
                <c:pt idx="1340">
                  <c:v>953.60703969858002</c:v>
                </c:pt>
                <c:pt idx="1341">
                  <c:v>956.48192850942996</c:v>
                </c:pt>
                <c:pt idx="1342">
                  <c:v>957.28531995282003</c:v>
                </c:pt>
                <c:pt idx="1343">
                  <c:v>960.78543255960005</c:v>
                </c:pt>
                <c:pt idx="1344">
                  <c:v>961.77351772058</c:v>
                </c:pt>
                <c:pt idx="1345">
                  <c:v>964.06049757557003</c:v>
                </c:pt>
                <c:pt idx="1346">
                  <c:v>967.06677982814006</c:v>
                </c:pt>
                <c:pt idx="1347">
                  <c:v>967.06803547482002</c:v>
                </c:pt>
                <c:pt idx="1348">
                  <c:v>969.77817656183004</c:v>
                </c:pt>
                <c:pt idx="1349">
                  <c:v>971.67440601836995</c:v>
                </c:pt>
                <c:pt idx="1350">
                  <c:v>972.19774630601</c:v>
                </c:pt>
                <c:pt idx="1351">
                  <c:v>974.39554667923005</c:v>
                </c:pt>
                <c:pt idx="1352">
                  <c:v>976.44372738200002</c:v>
                </c:pt>
                <c:pt idx="1353">
                  <c:v>976.44404255030997</c:v>
                </c:pt>
                <c:pt idx="1354">
                  <c:v>978.40083775809001</c:v>
                </c:pt>
                <c:pt idx="1355">
                  <c:v>979.29155752820998</c:v>
                </c:pt>
                <c:pt idx="1356">
                  <c:v>980.30530064401</c:v>
                </c:pt>
                <c:pt idx="1357">
                  <c:v>982.17892235506997</c:v>
                </c:pt>
                <c:pt idx="1358">
                  <c:v>982.18220022596995</c:v>
                </c:pt>
                <c:pt idx="1359">
                  <c:v>984.02868650522998</c:v>
                </c:pt>
                <c:pt idx="1360">
                  <c:v>985.78798277552005</c:v>
                </c:pt>
                <c:pt idx="1361">
                  <c:v>985.85199136284996</c:v>
                </c:pt>
                <c:pt idx="1362">
                  <c:v>987.64308721573002</c:v>
                </c:pt>
                <c:pt idx="1363">
                  <c:v>989.39989863753999</c:v>
                </c:pt>
                <c:pt idx="1364">
                  <c:v>989.40194776315002</c:v>
                </c:pt>
                <c:pt idx="1365">
                  <c:v>991.12145634005003</c:v>
                </c:pt>
                <c:pt idx="1366">
                  <c:v>992.01476040290004</c:v>
                </c:pt>
                <c:pt idx="1367">
                  <c:v>992.80688174186002</c:v>
                </c:pt>
                <c:pt idx="1368">
                  <c:v>994.45540311460002</c:v>
                </c:pt>
                <c:pt idx="1369">
                  <c:v>994.63098112124999</c:v>
                </c:pt>
                <c:pt idx="1370">
                  <c:v>996.06637409342</c:v>
                </c:pt>
                <c:pt idx="1371">
                  <c:v>997.25090252464997</c:v>
                </c:pt>
                <c:pt idx="1372">
                  <c:v>997.63929490961004</c:v>
                </c:pt>
                <c:pt idx="1373">
                  <c:v>999.17383675829001</c:v>
                </c:pt>
                <c:pt idx="1374">
                  <c:v>999.86405712628004</c:v>
                </c:pt>
                <c:pt idx="1375">
                  <c:v>1000.6685502801</c:v>
                </c:pt>
                <c:pt idx="1376">
                  <c:v>1002.116682423</c:v>
                </c:pt>
                <c:pt idx="1377">
                  <c:v>1002.481602651</c:v>
                </c:pt>
                <c:pt idx="1378">
                  <c:v>1003.5098217647</c:v>
                </c:pt>
                <c:pt idx="1379">
                  <c:v>1004.8392459427</c:v>
                </c:pt>
                <c:pt idx="1380">
                  <c:v>1005.0970764645</c:v>
                </c:pt>
                <c:pt idx="1381">
                  <c:v>1006.0959807783</c:v>
                </c:pt>
                <c:pt idx="1382">
                  <c:v>1007.2708565324</c:v>
                </c:pt>
                <c:pt idx="1383">
                  <c:v>1007.7125207594</c:v>
                </c:pt>
                <c:pt idx="1384">
                  <c:v>1008.3545667078</c:v>
                </c:pt>
                <c:pt idx="1385">
                  <c:v>1009.3377385336</c:v>
                </c:pt>
                <c:pt idx="1386">
                  <c:v>1010.2160208005</c:v>
                </c:pt>
                <c:pt idx="1387">
                  <c:v>1010.3293820621</c:v>
                </c:pt>
                <c:pt idx="1388">
                  <c:v>1011.0050900575</c:v>
                </c:pt>
                <c:pt idx="1389">
                  <c:v>1011.7256103618</c:v>
                </c:pt>
                <c:pt idx="1390">
                  <c:v>1012.398224365</c:v>
                </c:pt>
                <c:pt idx="1391">
                  <c:v>1012.9435866484</c:v>
                </c:pt>
                <c:pt idx="1392">
                  <c:v>1013.0435436765</c:v>
                </c:pt>
                <c:pt idx="1393">
                  <c:v>1013.6821456343999</c:v>
                </c:pt>
                <c:pt idx="1394">
                  <c:v>1014.3345802169</c:v>
                </c:pt>
                <c:pt idx="1395">
                  <c:v>1015.0213854949</c:v>
                </c:pt>
                <c:pt idx="1396">
                  <c:v>1015.5606836349</c:v>
                </c:pt>
                <c:pt idx="1397">
                  <c:v>1015.7641861716</c:v>
                </c:pt>
                <c:pt idx="1398">
                  <c:v>1016.5889558786</c:v>
                </c:pt>
                <c:pt idx="1399">
                  <c:v>1017.5228804007</c:v>
                </c:pt>
                <c:pt idx="1400">
                  <c:v>1018.5933750045</c:v>
                </c:pt>
                <c:pt idx="1401">
                  <c:v>1019.2374935179</c:v>
                </c:pt>
                <c:pt idx="1402">
                  <c:v>1019.8280919191</c:v>
                </c:pt>
                <c:pt idx="1403">
                  <c:v>1021.2548784966</c:v>
                </c:pt>
                <c:pt idx="1404">
                  <c:v>1022.9017233802</c:v>
                </c:pt>
                <c:pt idx="1405">
                  <c:v>1022.9123077972</c:v>
                </c:pt>
                <c:pt idx="1406">
                  <c:v>1024.7967091609</c:v>
                </c:pt>
                <c:pt idx="1407">
                  <c:v>1026.5843697092</c:v>
                </c:pt>
                <c:pt idx="1408">
                  <c:v>1026.9572598300999</c:v>
                </c:pt>
                <c:pt idx="1409">
                  <c:v>1029.3577853003001</c:v>
                </c:pt>
                <c:pt idx="1410">
                  <c:v>1030.2619199927999</c:v>
                </c:pt>
                <c:pt idx="1411">
                  <c:v>1031.9617412789</c:v>
                </c:pt>
                <c:pt idx="1412">
                  <c:v>1033.9383471141</c:v>
                </c:pt>
                <c:pt idx="1413">
                  <c:v>1034.7325448189999</c:v>
                </c:pt>
                <c:pt idx="1414">
                  <c:v>1037.6123423153001</c:v>
                </c:pt>
                <c:pt idx="1415">
                  <c:v>1037.6337245247</c:v>
                </c:pt>
                <c:pt idx="1416">
                  <c:v>1040.6290424870001</c:v>
                </c:pt>
                <c:pt idx="1417">
                  <c:v>1041.2883345913999</c:v>
                </c:pt>
                <c:pt idx="1418">
                  <c:v>1043.6826179510999</c:v>
                </c:pt>
                <c:pt idx="1419">
                  <c:v>1044.9611895594001</c:v>
                </c:pt>
                <c:pt idx="1420">
                  <c:v>1046.7590738447</c:v>
                </c:pt>
                <c:pt idx="1421">
                  <c:v>1048.637654419</c:v>
                </c:pt>
                <c:pt idx="1422">
                  <c:v>1049.8275082973</c:v>
                </c:pt>
                <c:pt idx="1423">
                  <c:v>1052.3115018947999</c:v>
                </c:pt>
                <c:pt idx="1424">
                  <c:v>1052.8723723726</c:v>
                </c:pt>
                <c:pt idx="1425">
                  <c:v>1055.8813248718</c:v>
                </c:pt>
                <c:pt idx="1426">
                  <c:v>1055.9864826584001</c:v>
                </c:pt>
                <c:pt idx="1427">
                  <c:v>1058.8415055393</c:v>
                </c:pt>
                <c:pt idx="1428">
                  <c:v>1059.6636901191</c:v>
                </c:pt>
                <c:pt idx="1429">
                  <c:v>1061.7396751101001</c:v>
                </c:pt>
                <c:pt idx="1430">
                  <c:v>1063.3366524160999</c:v>
                </c:pt>
                <c:pt idx="1431">
                  <c:v>1064.5623500431</c:v>
                </c:pt>
                <c:pt idx="1432">
                  <c:v>1067.0119801421999</c:v>
                </c:pt>
                <c:pt idx="1433">
                  <c:v>1067.2959406421</c:v>
                </c:pt>
                <c:pt idx="1434">
                  <c:v>1069.9269035672</c:v>
                </c:pt>
                <c:pt idx="1435">
                  <c:v>1070.6859930016999</c:v>
                </c:pt>
                <c:pt idx="1436">
                  <c:v>1072.4413932771999</c:v>
                </c:pt>
                <c:pt idx="1437">
                  <c:v>1074.3644948010999</c:v>
                </c:pt>
                <c:pt idx="1438">
                  <c:v>1074.8236229450999</c:v>
                </c:pt>
                <c:pt idx="1439">
                  <c:v>1077.0571924428</c:v>
                </c:pt>
                <c:pt idx="1440">
                  <c:v>1078.0385813058999</c:v>
                </c:pt>
                <c:pt idx="1441">
                  <c:v>1079.125602506</c:v>
                </c:pt>
                <c:pt idx="1442">
                  <c:v>1081.0122686504001</c:v>
                </c:pt>
                <c:pt idx="1443">
                  <c:v>1081.7144251938</c:v>
                </c:pt>
                <c:pt idx="1444">
                  <c:v>1082.7005335494</c:v>
                </c:pt>
                <c:pt idx="1445">
                  <c:v>1084.1736788416999</c:v>
                </c:pt>
                <c:pt idx="1446">
                  <c:v>1085.3877034274001</c:v>
                </c:pt>
                <c:pt idx="1447">
                  <c:v>1085.4149381611001</c:v>
                </c:pt>
                <c:pt idx="1448">
                  <c:v>1086.4151716107999</c:v>
                </c:pt>
                <c:pt idx="1449">
                  <c:v>1087.1958557849</c:v>
                </c:pt>
                <c:pt idx="1450">
                  <c:v>1087.7861229980999</c:v>
                </c:pt>
                <c:pt idx="1451">
                  <c:v>1088.2151055866</c:v>
                </c:pt>
                <c:pt idx="1452">
                  <c:v>1088.5119359257001</c:v>
                </c:pt>
                <c:pt idx="1453">
                  <c:v>1088.7057464274999</c:v>
                </c:pt>
                <c:pt idx="1454">
                  <c:v>1088.8256694728</c:v>
                </c:pt>
                <c:pt idx="1455">
                  <c:v>1088.9008369607</c:v>
                </c:pt>
                <c:pt idx="1456">
                  <c:v>1088.9558499824</c:v>
                </c:pt>
                <c:pt idx="1457">
                  <c:v>1088.9971911271</c:v>
                </c:pt>
                <c:pt idx="1458">
                  <c:v>1089.0268135225999</c:v>
                </c:pt>
                <c:pt idx="1459">
                  <c:v>1089.0466702952001</c:v>
                </c:pt>
                <c:pt idx="1460">
                  <c:v>1089.0587145653999</c:v>
                </c:pt>
                <c:pt idx="1461">
                  <c:v>1089.0598150021001</c:v>
                </c:pt>
                <c:pt idx="1462">
                  <c:v>1089.0648994610999</c:v>
                </c:pt>
                <c:pt idx="1463">
                  <c:v>1089.067178107</c:v>
                </c:pt>
                <c:pt idx="1464">
                  <c:v>1089.0675036273001</c:v>
                </c:pt>
                <c:pt idx="1465">
                  <c:v>1089.0708170588</c:v>
                </c:pt>
                <c:pt idx="1466">
                  <c:v>1089.0940110786</c:v>
                </c:pt>
                <c:pt idx="1467">
                  <c:v>1089.1569662749</c:v>
                </c:pt>
                <c:pt idx="1468">
                  <c:v>1089.2795632377999</c:v>
                </c:pt>
                <c:pt idx="1469">
                  <c:v>1089.4816825523001</c:v>
                </c:pt>
                <c:pt idx="1470">
                  <c:v>1089.7832048104001</c:v>
                </c:pt>
                <c:pt idx="1471">
                  <c:v>1090.2040105988999</c:v>
                </c:pt>
                <c:pt idx="1472">
                  <c:v>1090.7639805066001</c:v>
                </c:pt>
                <c:pt idx="1473">
                  <c:v>1091.4746979746001</c:v>
                </c:pt>
                <c:pt idx="1474">
                  <c:v>1092.1270419907</c:v>
                </c:pt>
                <c:pt idx="1475">
                  <c:v>1092.3145586206001</c:v>
                </c:pt>
                <c:pt idx="1476">
                  <c:v>1093.253664218</c:v>
                </c:pt>
                <c:pt idx="1477">
                  <c:v>1094.2621224241</c:v>
                </c:pt>
                <c:pt idx="1478">
                  <c:v>1095.184860198</c:v>
                </c:pt>
                <c:pt idx="1479">
                  <c:v>1095.3100498171</c:v>
                </c:pt>
                <c:pt idx="1480">
                  <c:v>1096.3675764674001</c:v>
                </c:pt>
                <c:pt idx="1481">
                  <c:v>1097.404853512</c:v>
                </c:pt>
                <c:pt idx="1482">
                  <c:v>1098.2475287796999</c:v>
                </c:pt>
                <c:pt idx="1483">
                  <c:v>1098.3920667428999</c:v>
                </c:pt>
                <c:pt idx="1484">
                  <c:v>1099.3061949723001</c:v>
                </c:pt>
                <c:pt idx="1485">
                  <c:v>1100.1511975914</c:v>
                </c:pt>
                <c:pt idx="1486">
                  <c:v>1100.9377611724001</c:v>
                </c:pt>
                <c:pt idx="1487">
                  <c:v>1101.3019112661</c:v>
                </c:pt>
                <c:pt idx="1488">
                  <c:v>1101.6765514213</c:v>
                </c:pt>
                <c:pt idx="1489">
                  <c:v>1102.3782023332999</c:v>
                </c:pt>
                <c:pt idx="1490">
                  <c:v>1103.0533065270999</c:v>
                </c:pt>
                <c:pt idx="1491">
                  <c:v>1103.7124095144</c:v>
                </c:pt>
                <c:pt idx="1492">
                  <c:v>1104.3587386218001</c:v>
                </c:pt>
                <c:pt idx="1493">
                  <c:v>1104.3660104086</c:v>
                </c:pt>
                <c:pt idx="1494">
                  <c:v>1105.0224718196</c:v>
                </c:pt>
                <c:pt idx="1495">
                  <c:v>1105.6817550536</c:v>
                </c:pt>
                <c:pt idx="1496">
                  <c:v>1106.3417519246</c:v>
                </c:pt>
                <c:pt idx="1497">
                  <c:v>1107.0003980531999</c:v>
                </c:pt>
                <c:pt idx="1498">
                  <c:v>1107.4187970562</c:v>
                </c:pt>
                <c:pt idx="1499">
                  <c:v>1107.6556867402001</c:v>
                </c:pt>
                <c:pt idx="1500">
                  <c:v>1108.3056847923001</c:v>
                </c:pt>
                <c:pt idx="1501">
                  <c:v>1108.9485510002</c:v>
                </c:pt>
                <c:pt idx="1502">
                  <c:v>1109.5825581024001</c:v>
                </c:pt>
                <c:pt idx="1503">
                  <c:v>1110.2064039920001</c:v>
                </c:pt>
                <c:pt idx="1504">
                  <c:v>1110.4793784344999</c:v>
                </c:pt>
                <c:pt idx="1505">
                  <c:v>1110.8199264291</c:v>
                </c:pt>
                <c:pt idx="1506">
                  <c:v>1111.4230474531</c:v>
                </c:pt>
                <c:pt idx="1507">
                  <c:v>1112.0155172464999</c:v>
                </c:pt>
                <c:pt idx="1508">
                  <c:v>1112.5969719294999</c:v>
                </c:pt>
                <c:pt idx="1509">
                  <c:v>1113.1669961744001</c:v>
                </c:pt>
                <c:pt idx="1510">
                  <c:v>1113.5363545357</c:v>
                </c:pt>
                <c:pt idx="1511">
                  <c:v>1113.7251916713999</c:v>
                </c:pt>
                <c:pt idx="1512">
                  <c:v>1114.2712528909999</c:v>
                </c:pt>
                <c:pt idx="1513">
                  <c:v>1114.8079053741999</c:v>
                </c:pt>
                <c:pt idx="1514">
                  <c:v>1115.3494330679</c:v>
                </c:pt>
                <c:pt idx="1515">
                  <c:v>1115.9129552433001</c:v>
                </c:pt>
                <c:pt idx="1516">
                  <c:v>1116.5155201241</c:v>
                </c:pt>
                <c:pt idx="1517">
                  <c:v>1116.5974239530999</c:v>
                </c:pt>
                <c:pt idx="1518">
                  <c:v>1117.1740909977</c:v>
                </c:pt>
                <c:pt idx="1519">
                  <c:v>1117.9055557880999</c:v>
                </c:pt>
                <c:pt idx="1520">
                  <c:v>1118.7267488982</c:v>
                </c:pt>
                <c:pt idx="1521">
                  <c:v>1119.6698029755</c:v>
                </c:pt>
                <c:pt idx="1522">
                  <c:v>1119.8039117032999</c:v>
                </c:pt>
                <c:pt idx="1523">
                  <c:v>1122.329378869</c:v>
                </c:pt>
                <c:pt idx="1524">
                  <c:v>1123.6086671887999</c:v>
                </c:pt>
                <c:pt idx="1525">
                  <c:v>1125.8963366521</c:v>
                </c:pt>
                <c:pt idx="1526">
                  <c:v>1128.6683209354001</c:v>
                </c:pt>
                <c:pt idx="1527">
                  <c:v>1129.4692178404</c:v>
                </c:pt>
                <c:pt idx="1528">
                  <c:v>1130.1658547049001</c:v>
                </c:pt>
                <c:pt idx="1529">
                  <c:v>1132.4794634558</c:v>
                </c:pt>
                <c:pt idx="1530">
                  <c:v>1134.5717715577</c:v>
                </c:pt>
                <c:pt idx="1531">
                  <c:v>1135.1939502657999</c:v>
                </c:pt>
                <c:pt idx="1532">
                  <c:v>1136.9344772925999</c:v>
                </c:pt>
                <c:pt idx="1533">
                  <c:v>1138.0054734445</c:v>
                </c:pt>
                <c:pt idx="1534">
                  <c:v>1140.1907403589</c:v>
                </c:pt>
                <c:pt idx="1535">
                  <c:v>1141.4888868088001</c:v>
                </c:pt>
                <c:pt idx="1536">
                  <c:v>1146.4663163846001</c:v>
                </c:pt>
                <c:pt idx="1537">
                  <c:v>1151.2061622240999</c:v>
                </c:pt>
                <c:pt idx="1538">
                  <c:v>1153.6036724457999</c:v>
                </c:pt>
                <c:pt idx="1539">
                  <c:v>1156.4100580352001</c:v>
                </c:pt>
                <c:pt idx="1540">
                  <c:v>1161.3870046892</c:v>
                </c:pt>
                <c:pt idx="1541">
                  <c:v>1162.1880634544</c:v>
                </c:pt>
                <c:pt idx="1542">
                  <c:v>1166.3596532598001</c:v>
                </c:pt>
                <c:pt idx="1543">
                  <c:v>1170.4783208394001</c:v>
                </c:pt>
                <c:pt idx="1544">
                  <c:v>1174.5819866167001</c:v>
                </c:pt>
                <c:pt idx="1545">
                  <c:v>1178.6254642177</c:v>
                </c:pt>
                <c:pt idx="1546">
                  <c:v>1179.5159714887</c:v>
                </c:pt>
                <c:pt idx="1547">
                  <c:v>1184.3972490061001</c:v>
                </c:pt>
              </c:numCache>
            </c:numRef>
          </c:xVal>
          <c:yVal>
            <c:numRef>
              <c:f>'WSPL_2D-Model_PLAN'!$N$4:$N$1551</c:f>
              <c:numCache>
                <c:formatCode>0.00</c:formatCode>
                <c:ptCount val="1548"/>
                <c:pt idx="0">
                  <c:v>83.348185494126994</c:v>
                </c:pt>
                <c:pt idx="1">
                  <c:v>83.345102886177997</c:v>
                </c:pt>
                <c:pt idx="2">
                  <c:v>83.329783921700994</c:v>
                </c:pt>
                <c:pt idx="3">
                  <c:v>83.452332811982998</c:v>
                </c:pt>
                <c:pt idx="4">
                  <c:v>83.526191104218</c:v>
                </c:pt>
                <c:pt idx="5">
                  <c:v>83.556107005540994</c:v>
                </c:pt>
                <c:pt idx="6">
                  <c:v>83.570255372971999</c:v>
                </c:pt>
                <c:pt idx="7">
                  <c:v>83.581191796471003</c:v>
                </c:pt>
                <c:pt idx="8">
                  <c:v>83.583526934397995</c:v>
                </c:pt>
                <c:pt idx="9">
                  <c:v>83.587596486180999</c:v>
                </c:pt>
                <c:pt idx="10">
                  <c:v>83.588056455211003</c:v>
                </c:pt>
                <c:pt idx="11">
                  <c:v>83.588115952080003</c:v>
                </c:pt>
                <c:pt idx="12">
                  <c:v>83.588390773895995</c:v>
                </c:pt>
                <c:pt idx="13">
                  <c:v>83.58840460047</c:v>
                </c:pt>
                <c:pt idx="14">
                  <c:v>83.588511609704994</c:v>
                </c:pt>
                <c:pt idx="15">
                  <c:v>83.588509851203</c:v>
                </c:pt>
                <c:pt idx="16">
                  <c:v>83.588489797810993</c:v>
                </c:pt>
                <c:pt idx="17">
                  <c:v>83.588488149705995</c:v>
                </c:pt>
                <c:pt idx="18">
                  <c:v>83.588514985551001</c:v>
                </c:pt>
                <c:pt idx="19">
                  <c:v>83.588524875537004</c:v>
                </c:pt>
                <c:pt idx="20">
                  <c:v>83.588587913156005</c:v>
                </c:pt>
                <c:pt idx="21">
                  <c:v>83.588691075222997</c:v>
                </c:pt>
                <c:pt idx="22">
                  <c:v>83.588704209702001</c:v>
                </c:pt>
                <c:pt idx="23">
                  <c:v>83.588709127558005</c:v>
                </c:pt>
                <c:pt idx="24">
                  <c:v>83.588733160605003</c:v>
                </c:pt>
                <c:pt idx="25">
                  <c:v>83.588730440790997</c:v>
                </c:pt>
                <c:pt idx="26">
                  <c:v>83.589083771947998</c:v>
                </c:pt>
                <c:pt idx="27">
                  <c:v>83.589424213838996</c:v>
                </c:pt>
                <c:pt idx="28">
                  <c:v>83.589589453645004</c:v>
                </c:pt>
                <c:pt idx="29">
                  <c:v>83.589630346483005</c:v>
                </c:pt>
                <c:pt idx="30">
                  <c:v>83.589697772088002</c:v>
                </c:pt>
                <c:pt idx="31">
                  <c:v>83.589764884298006</c:v>
                </c:pt>
                <c:pt idx="32">
                  <c:v>83.589777996671998</c:v>
                </c:pt>
                <c:pt idx="33">
                  <c:v>83.589844781631001</c:v>
                </c:pt>
                <c:pt idx="34">
                  <c:v>83.589900474694005</c:v>
                </c:pt>
                <c:pt idx="35">
                  <c:v>83.589918592554</c:v>
                </c:pt>
                <c:pt idx="36">
                  <c:v>83.590001638717993</c:v>
                </c:pt>
                <c:pt idx="37">
                  <c:v>83.590049584477995</c:v>
                </c:pt>
                <c:pt idx="38">
                  <c:v>83.590065393716003</c:v>
                </c:pt>
                <c:pt idx="39">
                  <c:v>83.590100635949995</c:v>
                </c:pt>
                <c:pt idx="40">
                  <c:v>83.590122574489996</c:v>
                </c:pt>
                <c:pt idx="41">
                  <c:v>83.590131314336006</c:v>
                </c:pt>
                <c:pt idx="42">
                  <c:v>83.590159331326007</c:v>
                </c:pt>
                <c:pt idx="43">
                  <c:v>83.590185347591998</c:v>
                </c:pt>
                <c:pt idx="44">
                  <c:v>83.590190925163</c:v>
                </c:pt>
                <c:pt idx="45">
                  <c:v>83.590217958967003</c:v>
                </c:pt>
                <c:pt idx="46">
                  <c:v>83.590249586154997</c:v>
                </c:pt>
                <c:pt idx="47">
                  <c:v>83.590277708569005</c:v>
                </c:pt>
                <c:pt idx="48">
                  <c:v>83.590286070795997</c:v>
                </c:pt>
                <c:pt idx="49">
                  <c:v>83.590301490388995</c:v>
                </c:pt>
                <c:pt idx="50">
                  <c:v>83.590323151800007</c:v>
                </c:pt>
                <c:pt idx="51">
                  <c:v>83.590346426291006</c:v>
                </c:pt>
                <c:pt idx="52">
                  <c:v>83.590366542265002</c:v>
                </c:pt>
                <c:pt idx="53">
                  <c:v>83.590370763695006</c:v>
                </c:pt>
                <c:pt idx="54">
                  <c:v>83.590395238517004</c:v>
                </c:pt>
                <c:pt idx="55">
                  <c:v>83.590420823735997</c:v>
                </c:pt>
                <c:pt idx="56">
                  <c:v>83.590446909774002</c:v>
                </c:pt>
                <c:pt idx="57">
                  <c:v>83.590461654970994</c:v>
                </c:pt>
                <c:pt idx="58">
                  <c:v>83.590478060856995</c:v>
                </c:pt>
                <c:pt idx="59">
                  <c:v>83.590515375634993</c:v>
                </c:pt>
                <c:pt idx="60">
                  <c:v>83.590553167455994</c:v>
                </c:pt>
                <c:pt idx="61">
                  <c:v>83.590564726427004</c:v>
                </c:pt>
                <c:pt idx="62">
                  <c:v>83.590580297027003</c:v>
                </c:pt>
                <c:pt idx="63">
                  <c:v>83.590599938273996</c:v>
                </c:pt>
                <c:pt idx="64">
                  <c:v>83.590610750172004</c:v>
                </c:pt>
                <c:pt idx="65">
                  <c:v>83.590626001131</c:v>
                </c:pt>
                <c:pt idx="66">
                  <c:v>83.590666491017998</c:v>
                </c:pt>
                <c:pt idx="67">
                  <c:v>83.590694386310005</c:v>
                </c:pt>
                <c:pt idx="68">
                  <c:v>83.590700858472999</c:v>
                </c:pt>
                <c:pt idx="69">
                  <c:v>83.590720486807996</c:v>
                </c:pt>
                <c:pt idx="70">
                  <c:v>83.590732540532997</c:v>
                </c:pt>
                <c:pt idx="71">
                  <c:v>83.590747909626003</c:v>
                </c:pt>
                <c:pt idx="72">
                  <c:v>83.590786069789999</c:v>
                </c:pt>
                <c:pt idx="73">
                  <c:v>83.590801170869995</c:v>
                </c:pt>
                <c:pt idx="74">
                  <c:v>83.590825278018002</c:v>
                </c:pt>
                <c:pt idx="75">
                  <c:v>83.590862100020999</c:v>
                </c:pt>
                <c:pt idx="76">
                  <c:v>83.590866088867003</c:v>
                </c:pt>
                <c:pt idx="77">
                  <c:v>83.590898202191994</c:v>
                </c:pt>
                <c:pt idx="78">
                  <c:v>83.590923480862003</c:v>
                </c:pt>
                <c:pt idx="79">
                  <c:v>83.590932742990006</c:v>
                </c:pt>
                <c:pt idx="80">
                  <c:v>83.590970552518002</c:v>
                </c:pt>
                <c:pt idx="81">
                  <c:v>83.590984198038001</c:v>
                </c:pt>
                <c:pt idx="82">
                  <c:v>83.591008592937996</c:v>
                </c:pt>
                <c:pt idx="83">
                  <c:v>83.591051052769998</c:v>
                </c:pt>
                <c:pt idx="84">
                  <c:v>83.591053395673995</c:v>
                </c:pt>
                <c:pt idx="85">
                  <c:v>83.591083059476006</c:v>
                </c:pt>
                <c:pt idx="86">
                  <c:v>83.591106270406996</c:v>
                </c:pt>
                <c:pt idx="87">
                  <c:v>83.591116886085999</c:v>
                </c:pt>
                <c:pt idx="88">
                  <c:v>83.591155460891002</c:v>
                </c:pt>
                <c:pt idx="89">
                  <c:v>83.591174962804004</c:v>
                </c:pt>
                <c:pt idx="90">
                  <c:v>83.591187865896003</c:v>
                </c:pt>
                <c:pt idx="91">
                  <c:v>83.591214023093997</c:v>
                </c:pt>
                <c:pt idx="92">
                  <c:v>83.591228576446994</c:v>
                </c:pt>
                <c:pt idx="93">
                  <c:v>83.591239980363994</c:v>
                </c:pt>
                <c:pt idx="94">
                  <c:v>83.591265922073006</c:v>
                </c:pt>
                <c:pt idx="95">
                  <c:v>83.591285583369</c:v>
                </c:pt>
                <c:pt idx="96">
                  <c:v>83.591293702147993</c:v>
                </c:pt>
                <c:pt idx="97">
                  <c:v>83.591299428392006</c:v>
                </c:pt>
                <c:pt idx="98">
                  <c:v>83.591308888533007</c:v>
                </c:pt>
                <c:pt idx="99">
                  <c:v>83.591317413414004</c:v>
                </c:pt>
                <c:pt idx="100">
                  <c:v>83.591322991444002</c:v>
                </c:pt>
                <c:pt idx="101">
                  <c:v>83.591327640206998</c:v>
                </c:pt>
                <c:pt idx="102">
                  <c:v>83.591331669457006</c:v>
                </c:pt>
                <c:pt idx="103">
                  <c:v>83.591335312599995</c:v>
                </c:pt>
                <c:pt idx="104">
                  <c:v>83.591335425656993</c:v>
                </c:pt>
                <c:pt idx="105">
                  <c:v>83.591340974812994</c:v>
                </c:pt>
                <c:pt idx="106">
                  <c:v>83.591347223810004</c:v>
                </c:pt>
                <c:pt idx="107">
                  <c:v>83.591354872490001</c:v>
                </c:pt>
                <c:pt idx="108">
                  <c:v>83.591364420413001</c:v>
                </c:pt>
                <c:pt idx="109">
                  <c:v>83.591377284697998</c:v>
                </c:pt>
                <c:pt idx="110">
                  <c:v>83.591389088743995</c:v>
                </c:pt>
                <c:pt idx="111">
                  <c:v>83.591392424972994</c:v>
                </c:pt>
                <c:pt idx="112">
                  <c:v>83.591407126695003</c:v>
                </c:pt>
                <c:pt idx="113">
                  <c:v>83.591421504682003</c:v>
                </c:pt>
                <c:pt idx="114">
                  <c:v>83.591422826092</c:v>
                </c:pt>
                <c:pt idx="115">
                  <c:v>83.591448216036</c:v>
                </c:pt>
                <c:pt idx="116">
                  <c:v>83.591472642149995</c:v>
                </c:pt>
                <c:pt idx="117">
                  <c:v>83.591480813898002</c:v>
                </c:pt>
                <c:pt idx="118">
                  <c:v>83.591505458189999</c:v>
                </c:pt>
                <c:pt idx="119">
                  <c:v>83.591506934326006</c:v>
                </c:pt>
                <c:pt idx="120">
                  <c:v>83.591527662127007</c:v>
                </c:pt>
                <c:pt idx="121">
                  <c:v>83.591533626891007</c:v>
                </c:pt>
                <c:pt idx="122">
                  <c:v>83.591571329665996</c:v>
                </c:pt>
                <c:pt idx="123">
                  <c:v>83.591598536348997</c:v>
                </c:pt>
                <c:pt idx="124">
                  <c:v>83.591615728975</c:v>
                </c:pt>
                <c:pt idx="125">
                  <c:v>83.591640476362997</c:v>
                </c:pt>
                <c:pt idx="126">
                  <c:v>83.591653127019995</c:v>
                </c:pt>
                <c:pt idx="127">
                  <c:v>83.591713097904005</c:v>
                </c:pt>
                <c:pt idx="128">
                  <c:v>83.591716636529</c:v>
                </c:pt>
                <c:pt idx="129">
                  <c:v>83.591751711033993</c:v>
                </c:pt>
                <c:pt idx="130">
                  <c:v>83.591777716246995</c:v>
                </c:pt>
                <c:pt idx="131">
                  <c:v>83.591779191418993</c:v>
                </c:pt>
                <c:pt idx="132">
                  <c:v>83.591820392737006</c:v>
                </c:pt>
                <c:pt idx="133">
                  <c:v>83.591855041656004</c:v>
                </c:pt>
                <c:pt idx="134">
                  <c:v>83.591857734060994</c:v>
                </c:pt>
                <c:pt idx="135">
                  <c:v>83.591846326210003</c:v>
                </c:pt>
                <c:pt idx="136">
                  <c:v>83.591837864869007</c:v>
                </c:pt>
                <c:pt idx="137">
                  <c:v>83.591834438711004</c:v>
                </c:pt>
                <c:pt idx="138">
                  <c:v>83.591851298053996</c:v>
                </c:pt>
                <c:pt idx="139">
                  <c:v>83.591872999754003</c:v>
                </c:pt>
                <c:pt idx="140">
                  <c:v>83.591879766066</c:v>
                </c:pt>
                <c:pt idx="141">
                  <c:v>83.591825769132001</c:v>
                </c:pt>
                <c:pt idx="142">
                  <c:v>83.591716965594003</c:v>
                </c:pt>
                <c:pt idx="143">
                  <c:v>83.591665846392999</c:v>
                </c:pt>
                <c:pt idx="144">
                  <c:v>83.591695020017994</c:v>
                </c:pt>
                <c:pt idx="145">
                  <c:v>83.591743830135002</c:v>
                </c:pt>
                <c:pt idx="146">
                  <c:v>83.591755912050004</c:v>
                </c:pt>
                <c:pt idx="147">
                  <c:v>83.591717710913002</c:v>
                </c:pt>
                <c:pt idx="148">
                  <c:v>83.591667175292997</c:v>
                </c:pt>
                <c:pt idx="149">
                  <c:v>83.591727668638001</c:v>
                </c:pt>
                <c:pt idx="150">
                  <c:v>83.592984286345995</c:v>
                </c:pt>
                <c:pt idx="151">
                  <c:v>83.593654864494994</c:v>
                </c:pt>
                <c:pt idx="152">
                  <c:v>83.593622080282998</c:v>
                </c:pt>
                <c:pt idx="153">
                  <c:v>83.593553663785997</c:v>
                </c:pt>
                <c:pt idx="154">
                  <c:v>83.593552958927006</c:v>
                </c:pt>
                <c:pt idx="155">
                  <c:v>83.594679359208001</c:v>
                </c:pt>
                <c:pt idx="156">
                  <c:v>83.595192497159005</c:v>
                </c:pt>
                <c:pt idx="157">
                  <c:v>83.595299380252996</c:v>
                </c:pt>
                <c:pt idx="158">
                  <c:v>83.595468749950996</c:v>
                </c:pt>
                <c:pt idx="159">
                  <c:v>83.595560825544993</c:v>
                </c:pt>
                <c:pt idx="160">
                  <c:v>83.596481385559997</c:v>
                </c:pt>
                <c:pt idx="161">
                  <c:v>83.5968550053</c:v>
                </c:pt>
                <c:pt idx="162">
                  <c:v>83.597022208680997</c:v>
                </c:pt>
                <c:pt idx="163">
                  <c:v>83.597294398909995</c:v>
                </c:pt>
                <c:pt idx="164">
                  <c:v>83.597320837477994</c:v>
                </c:pt>
                <c:pt idx="165">
                  <c:v>83.597927475085996</c:v>
                </c:pt>
                <c:pt idx="166">
                  <c:v>83.598517759344006</c:v>
                </c:pt>
                <c:pt idx="167">
                  <c:v>83.598615973185005</c:v>
                </c:pt>
                <c:pt idx="168">
                  <c:v>83.598773916491993</c:v>
                </c:pt>
                <c:pt idx="169">
                  <c:v>83.598925643480996</c:v>
                </c:pt>
                <c:pt idx="170">
                  <c:v>83.599042940714</c:v>
                </c:pt>
                <c:pt idx="171">
                  <c:v>83.599043126327004</c:v>
                </c:pt>
                <c:pt idx="172">
                  <c:v>83.599441747455998</c:v>
                </c:pt>
                <c:pt idx="173">
                  <c:v>83.599801082295002</c:v>
                </c:pt>
                <c:pt idx="174">
                  <c:v>83.599964384884998</c:v>
                </c:pt>
                <c:pt idx="175">
                  <c:v>83.600037377998007</c:v>
                </c:pt>
                <c:pt idx="176">
                  <c:v>83.600170872042995</c:v>
                </c:pt>
                <c:pt idx="177">
                  <c:v>83.600292487318995</c:v>
                </c:pt>
                <c:pt idx="178">
                  <c:v>83.600336636585993</c:v>
                </c:pt>
                <c:pt idx="179">
                  <c:v>83.600682670444996</c:v>
                </c:pt>
                <c:pt idx="180">
                  <c:v>83.601043178558001</c:v>
                </c:pt>
                <c:pt idx="181">
                  <c:v>83.601066025451004</c:v>
                </c:pt>
                <c:pt idx="182">
                  <c:v>83.601229770025</c:v>
                </c:pt>
                <c:pt idx="183">
                  <c:v>83.601405846562997</c:v>
                </c:pt>
                <c:pt idx="184">
                  <c:v>83.601432085276997</c:v>
                </c:pt>
                <c:pt idx="185">
                  <c:v>83.601768360425993</c:v>
                </c:pt>
                <c:pt idx="186">
                  <c:v>83.602161826602</c:v>
                </c:pt>
                <c:pt idx="187">
                  <c:v>83.602241195564005</c:v>
                </c:pt>
                <c:pt idx="188">
                  <c:v>83.602385350095005</c:v>
                </c:pt>
                <c:pt idx="189">
                  <c:v>83.602560016656994</c:v>
                </c:pt>
                <c:pt idx="190">
                  <c:v>83.602607488581995</c:v>
                </c:pt>
                <c:pt idx="191">
                  <c:v>83.602861654505006</c:v>
                </c:pt>
                <c:pt idx="192">
                  <c:v>83.603198992225003</c:v>
                </c:pt>
                <c:pt idx="193">
                  <c:v>83.603352010169999</c:v>
                </c:pt>
                <c:pt idx="194">
                  <c:v>83.603434782186994</c:v>
                </c:pt>
                <c:pt idx="195">
                  <c:v>83.603584844189001</c:v>
                </c:pt>
                <c:pt idx="196">
                  <c:v>83.603717497220998</c:v>
                </c:pt>
                <c:pt idx="197">
                  <c:v>83.603736994791007</c:v>
                </c:pt>
                <c:pt idx="198">
                  <c:v>83.604010444984993</c:v>
                </c:pt>
                <c:pt idx="199">
                  <c:v>83.604253508727993</c:v>
                </c:pt>
                <c:pt idx="200">
                  <c:v>83.604464505072002</c:v>
                </c:pt>
                <c:pt idx="201">
                  <c:v>83.604511302652995</c:v>
                </c:pt>
                <c:pt idx="202">
                  <c:v>83.604561041357002</c:v>
                </c:pt>
                <c:pt idx="203">
                  <c:v>83.604618105575994</c:v>
                </c:pt>
                <c:pt idx="204">
                  <c:v>83.604666634579999</c:v>
                </c:pt>
                <c:pt idx="205">
                  <c:v>83.604666710201997</c:v>
                </c:pt>
                <c:pt idx="206">
                  <c:v>83.604731319166007</c:v>
                </c:pt>
                <c:pt idx="207">
                  <c:v>83.604788357432994</c:v>
                </c:pt>
                <c:pt idx="208">
                  <c:v>83.604840270316998</c:v>
                </c:pt>
                <c:pt idx="209">
                  <c:v>83.604889038634994</c:v>
                </c:pt>
                <c:pt idx="210">
                  <c:v>83.604889788142003</c:v>
                </c:pt>
                <c:pt idx="211">
                  <c:v>83.604955091226003</c:v>
                </c:pt>
                <c:pt idx="212">
                  <c:v>83.605034126814004</c:v>
                </c:pt>
                <c:pt idx="213">
                  <c:v>83.605140627408005</c:v>
                </c:pt>
                <c:pt idx="214">
                  <c:v>83.605288325512007</c:v>
                </c:pt>
                <c:pt idx="215">
                  <c:v>83.60549134371</c:v>
                </c:pt>
                <c:pt idx="216">
                  <c:v>83.605766566008995</c:v>
                </c:pt>
                <c:pt idx="217">
                  <c:v>83.605995158013997</c:v>
                </c:pt>
                <c:pt idx="218">
                  <c:v>83.606111997393995</c:v>
                </c:pt>
                <c:pt idx="219">
                  <c:v>83.606521762472994</c:v>
                </c:pt>
                <c:pt idx="220">
                  <c:v>83.60699108355</c:v>
                </c:pt>
                <c:pt idx="221">
                  <c:v>83.607033968566995</c:v>
                </c:pt>
                <c:pt idx="222">
                  <c:v>83.607671478933</c:v>
                </c:pt>
                <c:pt idx="223">
                  <c:v>83.608035662817997</c:v>
                </c:pt>
                <c:pt idx="224">
                  <c:v>83.608429772994995</c:v>
                </c:pt>
                <c:pt idx="225">
                  <c:v>83.609142021859995</c:v>
                </c:pt>
                <c:pt idx="226">
                  <c:v>83.609280793216996</c:v>
                </c:pt>
                <c:pt idx="227">
                  <c:v>83.610039176485998</c:v>
                </c:pt>
                <c:pt idx="228">
                  <c:v>83.610099557282993</c:v>
                </c:pt>
                <c:pt idx="229">
                  <c:v>83.611232627096001</c:v>
                </c:pt>
                <c:pt idx="230">
                  <c:v>83.611265270971998</c:v>
                </c:pt>
                <c:pt idx="231">
                  <c:v>83.611953856290995</c:v>
                </c:pt>
                <c:pt idx="232">
                  <c:v>83.612151815185996</c:v>
                </c:pt>
                <c:pt idx="233">
                  <c:v>83.613308002197002</c:v>
                </c:pt>
                <c:pt idx="234">
                  <c:v>83.613453473109999</c:v>
                </c:pt>
                <c:pt idx="235">
                  <c:v>83.613704623138005</c:v>
                </c:pt>
                <c:pt idx="236">
                  <c:v>83.614681746583997</c:v>
                </c:pt>
                <c:pt idx="237">
                  <c:v>83.615703490116999</c:v>
                </c:pt>
                <c:pt idx="238">
                  <c:v>83.616254662385003</c:v>
                </c:pt>
                <c:pt idx="239">
                  <c:v>83.616786992610997</c:v>
                </c:pt>
                <c:pt idx="240">
                  <c:v>83.617504398528993</c:v>
                </c:pt>
                <c:pt idx="241">
                  <c:v>83.618049196704007</c:v>
                </c:pt>
                <c:pt idx="242">
                  <c:v>83.618749010391994</c:v>
                </c:pt>
                <c:pt idx="243">
                  <c:v>83.619151806427993</c:v>
                </c:pt>
                <c:pt idx="244">
                  <c:v>83.620479731966995</c:v>
                </c:pt>
                <c:pt idx="245">
                  <c:v>83.621089840729994</c:v>
                </c:pt>
                <c:pt idx="246">
                  <c:v>83.621267944105995</c:v>
                </c:pt>
                <c:pt idx="247">
                  <c:v>83.621349780952002</c:v>
                </c:pt>
                <c:pt idx="248">
                  <c:v>83.622738346412007</c:v>
                </c:pt>
                <c:pt idx="249">
                  <c:v>83.623584834124003</c:v>
                </c:pt>
                <c:pt idx="250">
                  <c:v>83.624026651074999</c:v>
                </c:pt>
                <c:pt idx="251">
                  <c:v>83.624553472067007</c:v>
                </c:pt>
                <c:pt idx="252">
                  <c:v>83.624807464756003</c:v>
                </c:pt>
                <c:pt idx="253">
                  <c:v>83.625722350944997</c:v>
                </c:pt>
                <c:pt idx="254">
                  <c:v>83.626083092708001</c:v>
                </c:pt>
                <c:pt idx="255">
                  <c:v>83.626439194304993</c:v>
                </c:pt>
                <c:pt idx="256">
                  <c:v>83.627006822197998</c:v>
                </c:pt>
                <c:pt idx="257">
                  <c:v>83.627427642626998</c:v>
                </c:pt>
                <c:pt idx="258">
                  <c:v>83.627431042900994</c:v>
                </c:pt>
                <c:pt idx="259">
                  <c:v>83.628051372480996</c:v>
                </c:pt>
                <c:pt idx="260">
                  <c:v>83.628323247354004</c:v>
                </c:pt>
                <c:pt idx="261">
                  <c:v>83.628470878808997</c:v>
                </c:pt>
                <c:pt idx="262">
                  <c:v>83.628594113481</c:v>
                </c:pt>
                <c:pt idx="263">
                  <c:v>83.628595150156997</c:v>
                </c:pt>
                <c:pt idx="264">
                  <c:v>83.628723483027997</c:v>
                </c:pt>
                <c:pt idx="265">
                  <c:v>83.628742805193994</c:v>
                </c:pt>
                <c:pt idx="266">
                  <c:v>83.629074823704002</c:v>
                </c:pt>
                <c:pt idx="267">
                  <c:v>83.629079725197002</c:v>
                </c:pt>
                <c:pt idx="268">
                  <c:v>83.629326744582002</c:v>
                </c:pt>
                <c:pt idx="269">
                  <c:v>83.629433167344004</c:v>
                </c:pt>
                <c:pt idx="270">
                  <c:v>83.629488381917</c:v>
                </c:pt>
                <c:pt idx="271">
                  <c:v>83.629580893935994</c:v>
                </c:pt>
                <c:pt idx="272">
                  <c:v>83.629615311280006</c:v>
                </c:pt>
                <c:pt idx="273">
                  <c:v>83.629659372329002</c:v>
                </c:pt>
                <c:pt idx="274">
                  <c:v>83.629726205585996</c:v>
                </c:pt>
                <c:pt idx="275">
                  <c:v>83.629782506769004</c:v>
                </c:pt>
                <c:pt idx="276">
                  <c:v>83.629832525286005</c:v>
                </c:pt>
                <c:pt idx="277">
                  <c:v>83.629834083106999</c:v>
                </c:pt>
                <c:pt idx="278">
                  <c:v>83.629912739915994</c:v>
                </c:pt>
                <c:pt idx="279">
                  <c:v>83.630001889040003</c:v>
                </c:pt>
                <c:pt idx="280">
                  <c:v>83.630112022793995</c:v>
                </c:pt>
                <c:pt idx="281">
                  <c:v>83.630183381901006</c:v>
                </c:pt>
                <c:pt idx="282">
                  <c:v>83.630222104034004</c:v>
                </c:pt>
                <c:pt idx="283">
                  <c:v>83.630323481586998</c:v>
                </c:pt>
                <c:pt idx="284">
                  <c:v>83.630397617195996</c:v>
                </c:pt>
                <c:pt idx="285">
                  <c:v>83.630481380733997</c:v>
                </c:pt>
                <c:pt idx="286">
                  <c:v>83.630684313480998</c:v>
                </c:pt>
                <c:pt idx="287">
                  <c:v>83.630736943949003</c:v>
                </c:pt>
                <c:pt idx="288">
                  <c:v>83.631072885424004</c:v>
                </c:pt>
                <c:pt idx="289">
                  <c:v>83.631103390975994</c:v>
                </c:pt>
                <c:pt idx="290">
                  <c:v>83.631338038948996</c:v>
                </c:pt>
                <c:pt idx="291">
                  <c:v>83.631536718277005</c:v>
                </c:pt>
                <c:pt idx="292">
                  <c:v>83.631827831256999</c:v>
                </c:pt>
                <c:pt idx="293">
                  <c:v>83.632006768704002</c:v>
                </c:pt>
                <c:pt idx="294">
                  <c:v>83.632012810034993</c:v>
                </c:pt>
                <c:pt idx="295">
                  <c:v>83.632246609201005</c:v>
                </c:pt>
                <c:pt idx="296">
                  <c:v>83.632564277160995</c:v>
                </c:pt>
                <c:pt idx="297">
                  <c:v>83.632643066550003</c:v>
                </c:pt>
                <c:pt idx="298">
                  <c:v>83.633063879638996</c:v>
                </c:pt>
                <c:pt idx="299">
                  <c:v>83.633402228273994</c:v>
                </c:pt>
                <c:pt idx="300">
                  <c:v>83.63362761178</c:v>
                </c:pt>
                <c:pt idx="301">
                  <c:v>83.634011299351002</c:v>
                </c:pt>
                <c:pt idx="302">
                  <c:v>83.634035932881005</c:v>
                </c:pt>
                <c:pt idx="303">
                  <c:v>83.634552801417001</c:v>
                </c:pt>
                <c:pt idx="304">
                  <c:v>83.635153696725993</c:v>
                </c:pt>
                <c:pt idx="305">
                  <c:v>83.635215544606993</c:v>
                </c:pt>
                <c:pt idx="306">
                  <c:v>83.635560351346001</c:v>
                </c:pt>
                <c:pt idx="307">
                  <c:v>83.636043548264993</c:v>
                </c:pt>
                <c:pt idx="308">
                  <c:v>83.636097137026994</c:v>
                </c:pt>
                <c:pt idx="309">
                  <c:v>83.636323706802997</c:v>
                </c:pt>
                <c:pt idx="310">
                  <c:v>83.636569933279006</c:v>
                </c:pt>
                <c:pt idx="311">
                  <c:v>83.637631665209</c:v>
                </c:pt>
                <c:pt idx="312">
                  <c:v>83.637649938156002</c:v>
                </c:pt>
                <c:pt idx="313">
                  <c:v>83.638530638727005</c:v>
                </c:pt>
                <c:pt idx="314">
                  <c:v>83.639199396858004</c:v>
                </c:pt>
                <c:pt idx="315">
                  <c:v>83.639388912119003</c:v>
                </c:pt>
                <c:pt idx="316">
                  <c:v>83.639635211720005</c:v>
                </c:pt>
                <c:pt idx="317">
                  <c:v>83.640319756170996</c:v>
                </c:pt>
                <c:pt idx="318">
                  <c:v>83.641017917748002</c:v>
                </c:pt>
                <c:pt idx="319">
                  <c:v>83.641371335230005</c:v>
                </c:pt>
                <c:pt idx="320">
                  <c:v>83.641864697187003</c:v>
                </c:pt>
                <c:pt idx="321">
                  <c:v>83.641865936729999</c:v>
                </c:pt>
                <c:pt idx="322">
                  <c:v>83.642553182846001</c:v>
                </c:pt>
                <c:pt idx="323">
                  <c:v>83.643188454897</c:v>
                </c:pt>
                <c:pt idx="324">
                  <c:v>83.643693784449994</c:v>
                </c:pt>
                <c:pt idx="325">
                  <c:v>83.643976103579007</c:v>
                </c:pt>
                <c:pt idx="326">
                  <c:v>83.644561702231996</c:v>
                </c:pt>
                <c:pt idx="327">
                  <c:v>83.645110529389996</c:v>
                </c:pt>
                <c:pt idx="328">
                  <c:v>83.645356774327993</c:v>
                </c:pt>
                <c:pt idx="329">
                  <c:v>83.645725207574998</c:v>
                </c:pt>
                <c:pt idx="330">
                  <c:v>83.646336358092</c:v>
                </c:pt>
                <c:pt idx="331">
                  <c:v>83.646980290494</c:v>
                </c:pt>
                <c:pt idx="332">
                  <c:v>83.647083948564998</c:v>
                </c:pt>
                <c:pt idx="333">
                  <c:v>83.647516591997004</c:v>
                </c:pt>
                <c:pt idx="334">
                  <c:v>83.648002681741005</c:v>
                </c:pt>
                <c:pt idx="335">
                  <c:v>83.648494876005003</c:v>
                </c:pt>
                <c:pt idx="336">
                  <c:v>83.648500666133998</c:v>
                </c:pt>
                <c:pt idx="337">
                  <c:v>83.649211911367999</c:v>
                </c:pt>
                <c:pt idx="338">
                  <c:v>83.649498204528001</c:v>
                </c:pt>
                <c:pt idx="339">
                  <c:v>83.649593408930997</c:v>
                </c:pt>
                <c:pt idx="340">
                  <c:v>83.649669644962003</c:v>
                </c:pt>
                <c:pt idx="341">
                  <c:v>83.650019868026007</c:v>
                </c:pt>
                <c:pt idx="342">
                  <c:v>83.650402074998993</c:v>
                </c:pt>
                <c:pt idx="343">
                  <c:v>83.650402177589001</c:v>
                </c:pt>
                <c:pt idx="344">
                  <c:v>83.650925890074006</c:v>
                </c:pt>
                <c:pt idx="345">
                  <c:v>83.651401537202005</c:v>
                </c:pt>
                <c:pt idx="346">
                  <c:v>83.651488791451996</c:v>
                </c:pt>
                <c:pt idx="347">
                  <c:v>83.651914776929004</c:v>
                </c:pt>
                <c:pt idx="348">
                  <c:v>83.652675419955997</c:v>
                </c:pt>
                <c:pt idx="349">
                  <c:v>83.652691191046003</c:v>
                </c:pt>
                <c:pt idx="350">
                  <c:v>83.652769996239002</c:v>
                </c:pt>
                <c:pt idx="351">
                  <c:v>83.653030669770999</c:v>
                </c:pt>
                <c:pt idx="352">
                  <c:v>83.653068572562006</c:v>
                </c:pt>
                <c:pt idx="353">
                  <c:v>83.653668443127003</c:v>
                </c:pt>
                <c:pt idx="354">
                  <c:v>83.653897363292003</c:v>
                </c:pt>
                <c:pt idx="355">
                  <c:v>83.654213079591997</c:v>
                </c:pt>
                <c:pt idx="356">
                  <c:v>83.654736297815006</c:v>
                </c:pt>
                <c:pt idx="357">
                  <c:v>83.654857008722004</c:v>
                </c:pt>
                <c:pt idx="358">
                  <c:v>83.655185970163004</c:v>
                </c:pt>
                <c:pt idx="359">
                  <c:v>83.655341076558997</c:v>
                </c:pt>
                <c:pt idx="360">
                  <c:v>83.655698161686004</c:v>
                </c:pt>
                <c:pt idx="361">
                  <c:v>83.656242593572998</c:v>
                </c:pt>
                <c:pt idx="362">
                  <c:v>83.656302632917999</c:v>
                </c:pt>
                <c:pt idx="363">
                  <c:v>83.656309077458999</c:v>
                </c:pt>
                <c:pt idx="364">
                  <c:v>83.656536183141995</c:v>
                </c:pt>
                <c:pt idx="365">
                  <c:v>83.657185070118004</c:v>
                </c:pt>
                <c:pt idx="366">
                  <c:v>83.657377236358997</c:v>
                </c:pt>
                <c:pt idx="367">
                  <c:v>83.657684487886002</c:v>
                </c:pt>
                <c:pt idx="368">
                  <c:v>83.657715275860994</c:v>
                </c:pt>
                <c:pt idx="369">
                  <c:v>83.657793809273997</c:v>
                </c:pt>
                <c:pt idx="370">
                  <c:v>83.658031582234997</c:v>
                </c:pt>
                <c:pt idx="371">
                  <c:v>83.658558002830006</c:v>
                </c:pt>
                <c:pt idx="372">
                  <c:v>83.658782999910997</c:v>
                </c:pt>
                <c:pt idx="373">
                  <c:v>83.658869050129994</c:v>
                </c:pt>
                <c:pt idx="374">
                  <c:v>83.658887623861006</c:v>
                </c:pt>
                <c:pt idx="375">
                  <c:v>83.659021661086001</c:v>
                </c:pt>
                <c:pt idx="376">
                  <c:v>83.659090979916002</c:v>
                </c:pt>
                <c:pt idx="377">
                  <c:v>83.659120934919002</c:v>
                </c:pt>
                <c:pt idx="378">
                  <c:v>83.659168679485006</c:v>
                </c:pt>
                <c:pt idx="379">
                  <c:v>83.659199693599007</c:v>
                </c:pt>
                <c:pt idx="380">
                  <c:v>83.659222092666994</c:v>
                </c:pt>
                <c:pt idx="381">
                  <c:v>83.659226792875003</c:v>
                </c:pt>
                <c:pt idx="382">
                  <c:v>83.659649962957999</c:v>
                </c:pt>
                <c:pt idx="383">
                  <c:v>83.660170840052004</c:v>
                </c:pt>
                <c:pt idx="384">
                  <c:v>83.660146561049999</c:v>
                </c:pt>
                <c:pt idx="385">
                  <c:v>83.659121389196997</c:v>
                </c:pt>
                <c:pt idx="386">
                  <c:v>83.659159760874999</c:v>
                </c:pt>
                <c:pt idx="387">
                  <c:v>83.659423845952006</c:v>
                </c:pt>
                <c:pt idx="388">
                  <c:v>83.659801607228005</c:v>
                </c:pt>
                <c:pt idx="389">
                  <c:v>83.660312947435003</c:v>
                </c:pt>
                <c:pt idx="390">
                  <c:v>83.660324577324999</c:v>
                </c:pt>
                <c:pt idx="391">
                  <c:v>83.661259295037993</c:v>
                </c:pt>
                <c:pt idx="392">
                  <c:v>83.662177562387001</c:v>
                </c:pt>
                <c:pt idx="393">
                  <c:v>83.662318397711999</c:v>
                </c:pt>
                <c:pt idx="394">
                  <c:v>83.662994870193003</c:v>
                </c:pt>
                <c:pt idx="395">
                  <c:v>83.662996116654</c:v>
                </c:pt>
                <c:pt idx="396">
                  <c:v>83.663009540481994</c:v>
                </c:pt>
                <c:pt idx="397">
                  <c:v>83.663082211372</c:v>
                </c:pt>
                <c:pt idx="398">
                  <c:v>83.663559164887005</c:v>
                </c:pt>
                <c:pt idx="399">
                  <c:v>83.663899392901996</c:v>
                </c:pt>
                <c:pt idx="400">
                  <c:v>83.664522981657996</c:v>
                </c:pt>
                <c:pt idx="401">
                  <c:v>83.664878691376998</c:v>
                </c:pt>
                <c:pt idx="402">
                  <c:v>83.665030352870005</c:v>
                </c:pt>
                <c:pt idx="403">
                  <c:v>83.665275355922006</c:v>
                </c:pt>
                <c:pt idx="404">
                  <c:v>83.665344339208005</c:v>
                </c:pt>
                <c:pt idx="405">
                  <c:v>83.665810221201994</c:v>
                </c:pt>
                <c:pt idx="406">
                  <c:v>83.666257815666995</c:v>
                </c:pt>
                <c:pt idx="407">
                  <c:v>83.666473274265002</c:v>
                </c:pt>
                <c:pt idx="408">
                  <c:v>83.667016059372997</c:v>
                </c:pt>
                <c:pt idx="409">
                  <c:v>83.667182259540994</c:v>
                </c:pt>
                <c:pt idx="410">
                  <c:v>83.667543143163996</c:v>
                </c:pt>
                <c:pt idx="411">
                  <c:v>83.667995958473</c:v>
                </c:pt>
                <c:pt idx="412">
                  <c:v>83.668005313785002</c:v>
                </c:pt>
                <c:pt idx="413">
                  <c:v>83.668427361539003</c:v>
                </c:pt>
                <c:pt idx="414">
                  <c:v>83.668947062609007</c:v>
                </c:pt>
                <c:pt idx="415">
                  <c:v>83.669144988658999</c:v>
                </c:pt>
                <c:pt idx="416">
                  <c:v>83.669988095411995</c:v>
                </c:pt>
                <c:pt idx="417">
                  <c:v>83.670190045227997</c:v>
                </c:pt>
                <c:pt idx="418">
                  <c:v>83.670406021820995</c:v>
                </c:pt>
                <c:pt idx="419">
                  <c:v>83.669801695201997</c:v>
                </c:pt>
                <c:pt idx="420">
                  <c:v>83.670092038009997</c:v>
                </c:pt>
                <c:pt idx="421">
                  <c:v>83.671128744586994</c:v>
                </c:pt>
                <c:pt idx="422">
                  <c:v>83.673411846894993</c:v>
                </c:pt>
                <c:pt idx="423">
                  <c:v>83.673411746669004</c:v>
                </c:pt>
                <c:pt idx="424">
                  <c:v>83.672891777835005</c:v>
                </c:pt>
                <c:pt idx="425">
                  <c:v>83.671555706150002</c:v>
                </c:pt>
                <c:pt idx="426">
                  <c:v>83.671709685509001</c:v>
                </c:pt>
                <c:pt idx="427">
                  <c:v>83.672593705482996</c:v>
                </c:pt>
                <c:pt idx="428">
                  <c:v>83.674140265689005</c:v>
                </c:pt>
                <c:pt idx="429">
                  <c:v>83.674320610539993</c:v>
                </c:pt>
                <c:pt idx="430">
                  <c:v>83.674868592775994</c:v>
                </c:pt>
                <c:pt idx="431">
                  <c:v>83.675655198241998</c:v>
                </c:pt>
                <c:pt idx="432">
                  <c:v>83.675802815181996</c:v>
                </c:pt>
                <c:pt idx="433">
                  <c:v>83.676248917953998</c:v>
                </c:pt>
                <c:pt idx="434">
                  <c:v>83.676956069366994</c:v>
                </c:pt>
                <c:pt idx="435">
                  <c:v>83.677034366349005</c:v>
                </c:pt>
                <c:pt idx="436">
                  <c:v>83.677525403307996</c:v>
                </c:pt>
                <c:pt idx="437">
                  <c:v>83.678082069835</c:v>
                </c:pt>
                <c:pt idx="438">
                  <c:v>83.678150203608993</c:v>
                </c:pt>
                <c:pt idx="439">
                  <c:v>83.678674900621004</c:v>
                </c:pt>
                <c:pt idx="440">
                  <c:v>83.678959909400007</c:v>
                </c:pt>
                <c:pt idx="441">
                  <c:v>83.679218200944007</c:v>
                </c:pt>
                <c:pt idx="442">
                  <c:v>83.679868921047003</c:v>
                </c:pt>
                <c:pt idx="443">
                  <c:v>83.679907011213004</c:v>
                </c:pt>
                <c:pt idx="444">
                  <c:v>83.680606783265006</c:v>
                </c:pt>
                <c:pt idx="445">
                  <c:v>83.680599079942994</c:v>
                </c:pt>
                <c:pt idx="446">
                  <c:v>83.680584906902993</c:v>
                </c:pt>
                <c:pt idx="447">
                  <c:v>83.680449414376994</c:v>
                </c:pt>
                <c:pt idx="448">
                  <c:v>83.680349408854994</c:v>
                </c:pt>
                <c:pt idx="449">
                  <c:v>83.680764623719</c:v>
                </c:pt>
                <c:pt idx="450">
                  <c:v>83.681006663481995</c:v>
                </c:pt>
                <c:pt idx="451">
                  <c:v>83.681519994989003</c:v>
                </c:pt>
                <c:pt idx="452">
                  <c:v>83.681979499053995</c:v>
                </c:pt>
                <c:pt idx="453">
                  <c:v>83.682061837461006</c:v>
                </c:pt>
                <c:pt idx="454">
                  <c:v>83.682265525063997</c:v>
                </c:pt>
                <c:pt idx="455">
                  <c:v>83.682285068829998</c:v>
                </c:pt>
                <c:pt idx="456">
                  <c:v>83.682454035730004</c:v>
                </c:pt>
                <c:pt idx="457">
                  <c:v>83.682594085546995</c:v>
                </c:pt>
                <c:pt idx="458">
                  <c:v>83.682690267482997</c:v>
                </c:pt>
                <c:pt idx="459">
                  <c:v>83.682752266058998</c:v>
                </c:pt>
                <c:pt idx="460">
                  <c:v>83.682779598931006</c:v>
                </c:pt>
                <c:pt idx="461">
                  <c:v>83.682803798921995</c:v>
                </c:pt>
                <c:pt idx="462">
                  <c:v>83.682858818005997</c:v>
                </c:pt>
                <c:pt idx="463">
                  <c:v>83.682902399702996</c:v>
                </c:pt>
                <c:pt idx="464">
                  <c:v>83.682959447767004</c:v>
                </c:pt>
                <c:pt idx="465">
                  <c:v>83.683063267270001</c:v>
                </c:pt>
                <c:pt idx="466">
                  <c:v>83.683249263616005</c:v>
                </c:pt>
                <c:pt idx="467">
                  <c:v>83.683369354272003</c:v>
                </c:pt>
                <c:pt idx="468">
                  <c:v>83.683513375282999</c:v>
                </c:pt>
                <c:pt idx="469">
                  <c:v>83.683870364805003</c:v>
                </c:pt>
                <c:pt idx="470">
                  <c:v>83.683890086128002</c:v>
                </c:pt>
                <c:pt idx="471">
                  <c:v>83.684357850145005</c:v>
                </c:pt>
                <c:pt idx="472">
                  <c:v>83.684366347807</c:v>
                </c:pt>
                <c:pt idx="473">
                  <c:v>83.684779742968999</c:v>
                </c:pt>
                <c:pt idx="474">
                  <c:v>83.684869992985995</c:v>
                </c:pt>
                <c:pt idx="475">
                  <c:v>83.685036891368995</c:v>
                </c:pt>
                <c:pt idx="476">
                  <c:v>83.685470592219005</c:v>
                </c:pt>
                <c:pt idx="477">
                  <c:v>83.685583966709999</c:v>
                </c:pt>
                <c:pt idx="478">
                  <c:v>83.686321076488994</c:v>
                </c:pt>
                <c:pt idx="479">
                  <c:v>83.686640218093004</c:v>
                </c:pt>
                <c:pt idx="480">
                  <c:v>83.686857829586998</c:v>
                </c:pt>
                <c:pt idx="481">
                  <c:v>83.687243145425001</c:v>
                </c:pt>
                <c:pt idx="482">
                  <c:v>83.688442380110004</c:v>
                </c:pt>
                <c:pt idx="483">
                  <c:v>83.688745390487</c:v>
                </c:pt>
                <c:pt idx="484">
                  <c:v>83.689009181371006</c:v>
                </c:pt>
                <c:pt idx="485">
                  <c:v>83.689186216089993</c:v>
                </c:pt>
                <c:pt idx="486">
                  <c:v>83.689085158105996</c:v>
                </c:pt>
                <c:pt idx="487">
                  <c:v>83.688706285614998</c:v>
                </c:pt>
                <c:pt idx="488">
                  <c:v>83.688996679786001</c:v>
                </c:pt>
                <c:pt idx="489">
                  <c:v>83.689038235816994</c:v>
                </c:pt>
                <c:pt idx="490">
                  <c:v>83.689821035421005</c:v>
                </c:pt>
                <c:pt idx="491">
                  <c:v>83.691112514782006</c:v>
                </c:pt>
                <c:pt idx="492">
                  <c:v>83.691112657445004</c:v>
                </c:pt>
                <c:pt idx="493">
                  <c:v>83.691767935401998</c:v>
                </c:pt>
                <c:pt idx="494">
                  <c:v>83.692432398734994</c:v>
                </c:pt>
                <c:pt idx="495">
                  <c:v>83.692432411073</c:v>
                </c:pt>
                <c:pt idx="496">
                  <c:v>83.693208976432999</c:v>
                </c:pt>
                <c:pt idx="497">
                  <c:v>83.693935545800002</c:v>
                </c:pt>
                <c:pt idx="498">
                  <c:v>83.693935565057004</c:v>
                </c:pt>
                <c:pt idx="499">
                  <c:v>83.694608257149994</c:v>
                </c:pt>
                <c:pt idx="500">
                  <c:v>83.695198183361001</c:v>
                </c:pt>
                <c:pt idx="501">
                  <c:v>83.695198300816003</c:v>
                </c:pt>
                <c:pt idx="502">
                  <c:v>83.695964867263996</c:v>
                </c:pt>
                <c:pt idx="503">
                  <c:v>83.696990295179006</c:v>
                </c:pt>
                <c:pt idx="504">
                  <c:v>83.696990493993994</c:v>
                </c:pt>
                <c:pt idx="505">
                  <c:v>83.698082356927003</c:v>
                </c:pt>
                <c:pt idx="506">
                  <c:v>83.698904327093999</c:v>
                </c:pt>
                <c:pt idx="507">
                  <c:v>83.698904337098</c:v>
                </c:pt>
                <c:pt idx="508">
                  <c:v>83.699710453772994</c:v>
                </c:pt>
                <c:pt idx="509">
                  <c:v>83.700528524787998</c:v>
                </c:pt>
                <c:pt idx="510">
                  <c:v>83.700528599777002</c:v>
                </c:pt>
                <c:pt idx="511">
                  <c:v>83.701349520413004</c:v>
                </c:pt>
                <c:pt idx="512">
                  <c:v>83.702251628278006</c:v>
                </c:pt>
                <c:pt idx="513">
                  <c:v>83.702251767237001</c:v>
                </c:pt>
                <c:pt idx="514">
                  <c:v>83.703056388535003</c:v>
                </c:pt>
                <c:pt idx="515">
                  <c:v>83.703890232391004</c:v>
                </c:pt>
                <c:pt idx="516">
                  <c:v>83.703890369774996</c:v>
                </c:pt>
                <c:pt idx="517">
                  <c:v>83.704275316237997</c:v>
                </c:pt>
                <c:pt idx="518">
                  <c:v>83.704982787514993</c:v>
                </c:pt>
                <c:pt idx="519">
                  <c:v>83.704982863292997</c:v>
                </c:pt>
                <c:pt idx="520">
                  <c:v>83.705955270656005</c:v>
                </c:pt>
                <c:pt idx="521">
                  <c:v>83.707023532899996</c:v>
                </c:pt>
                <c:pt idx="522">
                  <c:v>83.707023924552004</c:v>
                </c:pt>
                <c:pt idx="523">
                  <c:v>83.708049193617995</c:v>
                </c:pt>
                <c:pt idx="524">
                  <c:v>83.708747911725993</c:v>
                </c:pt>
                <c:pt idx="525">
                  <c:v>83.708747978822998</c:v>
                </c:pt>
                <c:pt idx="526">
                  <c:v>83.709421023993997</c:v>
                </c:pt>
                <c:pt idx="527">
                  <c:v>83.710171377896998</c:v>
                </c:pt>
                <c:pt idx="528">
                  <c:v>83.710172050580994</c:v>
                </c:pt>
                <c:pt idx="529">
                  <c:v>83.710921098170004</c:v>
                </c:pt>
                <c:pt idx="530">
                  <c:v>83.711666548381999</c:v>
                </c:pt>
                <c:pt idx="531">
                  <c:v>83.711667095601996</c:v>
                </c:pt>
                <c:pt idx="532">
                  <c:v>83.712358457159993</c:v>
                </c:pt>
                <c:pt idx="533">
                  <c:v>83.713038762105001</c:v>
                </c:pt>
                <c:pt idx="534">
                  <c:v>83.713039189328995</c:v>
                </c:pt>
                <c:pt idx="535">
                  <c:v>83.713606521817994</c:v>
                </c:pt>
                <c:pt idx="536">
                  <c:v>83.714317268772007</c:v>
                </c:pt>
                <c:pt idx="537">
                  <c:v>83.714317616420999</c:v>
                </c:pt>
                <c:pt idx="538">
                  <c:v>83.714891941863002</c:v>
                </c:pt>
                <c:pt idx="539">
                  <c:v>83.715434405246</c:v>
                </c:pt>
                <c:pt idx="540">
                  <c:v>83.715435891675995</c:v>
                </c:pt>
                <c:pt idx="541">
                  <c:v>83.716409837750007</c:v>
                </c:pt>
                <c:pt idx="542">
                  <c:v>83.717315187569994</c:v>
                </c:pt>
                <c:pt idx="543">
                  <c:v>83.717317094365001</c:v>
                </c:pt>
                <c:pt idx="544">
                  <c:v>83.717682780979004</c:v>
                </c:pt>
                <c:pt idx="545">
                  <c:v>83.718132032062996</c:v>
                </c:pt>
                <c:pt idx="546">
                  <c:v>83.718189409879002</c:v>
                </c:pt>
                <c:pt idx="547">
                  <c:v>83.718189413849998</c:v>
                </c:pt>
                <c:pt idx="548">
                  <c:v>83.718598275603</c:v>
                </c:pt>
                <c:pt idx="549">
                  <c:v>83.718948231664001</c:v>
                </c:pt>
                <c:pt idx="550">
                  <c:v>83.718977250514996</c:v>
                </c:pt>
                <c:pt idx="551">
                  <c:v>83.719208420586</c:v>
                </c:pt>
                <c:pt idx="552">
                  <c:v>83.719391142752002</c:v>
                </c:pt>
                <c:pt idx="553">
                  <c:v>83.719436613598006</c:v>
                </c:pt>
                <c:pt idx="554">
                  <c:v>83.719596733548002</c:v>
                </c:pt>
                <c:pt idx="555">
                  <c:v>83.719639237769002</c:v>
                </c:pt>
                <c:pt idx="556">
                  <c:v>83.720097115564002</c:v>
                </c:pt>
                <c:pt idx="557">
                  <c:v>83.720113175630004</c:v>
                </c:pt>
                <c:pt idx="558">
                  <c:v>83.720229125632997</c:v>
                </c:pt>
                <c:pt idx="559">
                  <c:v>83.720261978785999</c:v>
                </c:pt>
                <c:pt idx="560">
                  <c:v>83.720265231442994</c:v>
                </c:pt>
                <c:pt idx="561">
                  <c:v>83.720267164421003</c:v>
                </c:pt>
                <c:pt idx="562">
                  <c:v>83.720266627927003</c:v>
                </c:pt>
                <c:pt idx="563">
                  <c:v>83.720264871428995</c:v>
                </c:pt>
                <c:pt idx="564">
                  <c:v>83.720264848553995</c:v>
                </c:pt>
                <c:pt idx="565">
                  <c:v>83.72030570167</c:v>
                </c:pt>
                <c:pt idx="566">
                  <c:v>83.720359324846001</c:v>
                </c:pt>
                <c:pt idx="567">
                  <c:v>83.720437429471005</c:v>
                </c:pt>
                <c:pt idx="568">
                  <c:v>83.720552123527</c:v>
                </c:pt>
                <c:pt idx="569">
                  <c:v>83.720715514995007</c:v>
                </c:pt>
                <c:pt idx="570">
                  <c:v>83.720790148155999</c:v>
                </c:pt>
                <c:pt idx="571">
                  <c:v>83.720945849808999</c:v>
                </c:pt>
                <c:pt idx="572">
                  <c:v>83.721255018272004</c:v>
                </c:pt>
                <c:pt idx="573">
                  <c:v>83.721394200974004</c:v>
                </c:pt>
                <c:pt idx="574">
                  <c:v>83.721932178165005</c:v>
                </c:pt>
                <c:pt idx="575">
                  <c:v>83.722599411199994</c:v>
                </c:pt>
                <c:pt idx="576">
                  <c:v>83.723104868286001</c:v>
                </c:pt>
                <c:pt idx="577">
                  <c:v>83.724174195147</c:v>
                </c:pt>
                <c:pt idx="578">
                  <c:v>83.724744108639996</c:v>
                </c:pt>
                <c:pt idx="579">
                  <c:v>83.725564791093007</c:v>
                </c:pt>
                <c:pt idx="580">
                  <c:v>83.726659494694999</c:v>
                </c:pt>
                <c:pt idx="581">
                  <c:v>83.727382866360003</c:v>
                </c:pt>
                <c:pt idx="582">
                  <c:v>83.727140305513998</c:v>
                </c:pt>
                <c:pt idx="583">
                  <c:v>83.727129186688998</c:v>
                </c:pt>
                <c:pt idx="584">
                  <c:v>83.726550981833</c:v>
                </c:pt>
                <c:pt idx="585">
                  <c:v>83.726735417350994</c:v>
                </c:pt>
                <c:pt idx="586">
                  <c:v>83.727127233377999</c:v>
                </c:pt>
                <c:pt idx="587">
                  <c:v>83.727806639660002</c:v>
                </c:pt>
                <c:pt idx="588">
                  <c:v>83.727947233020998</c:v>
                </c:pt>
                <c:pt idx="589">
                  <c:v>83.728591725979001</c:v>
                </c:pt>
                <c:pt idx="590">
                  <c:v>83.728826289560004</c:v>
                </c:pt>
                <c:pt idx="591">
                  <c:v>83.729145056370996</c:v>
                </c:pt>
                <c:pt idx="592">
                  <c:v>83.729852324104996</c:v>
                </c:pt>
                <c:pt idx="593">
                  <c:v>83.729952762676007</c:v>
                </c:pt>
                <c:pt idx="594">
                  <c:v>83.730678578105994</c:v>
                </c:pt>
                <c:pt idx="595">
                  <c:v>83.731272606513002</c:v>
                </c:pt>
                <c:pt idx="596">
                  <c:v>83.731417361886997</c:v>
                </c:pt>
                <c:pt idx="597">
                  <c:v>83.732254029558007</c:v>
                </c:pt>
                <c:pt idx="598">
                  <c:v>83.732635422496998</c:v>
                </c:pt>
                <c:pt idx="599">
                  <c:v>83.733036733999</c:v>
                </c:pt>
                <c:pt idx="600">
                  <c:v>83.734012629488006</c:v>
                </c:pt>
                <c:pt idx="601">
                  <c:v>83.734155251155002</c:v>
                </c:pt>
                <c:pt idx="602">
                  <c:v>83.734628428689007</c:v>
                </c:pt>
                <c:pt idx="603">
                  <c:v>83.735171860644996</c:v>
                </c:pt>
                <c:pt idx="604">
                  <c:v>83.735172294969004</c:v>
                </c:pt>
                <c:pt idx="605">
                  <c:v>83.735523542859994</c:v>
                </c:pt>
                <c:pt idx="606">
                  <c:v>83.736144988275996</c:v>
                </c:pt>
                <c:pt idx="607">
                  <c:v>83.736777988948006</c:v>
                </c:pt>
                <c:pt idx="608">
                  <c:v>83.737548842563001</c:v>
                </c:pt>
                <c:pt idx="609">
                  <c:v>83.737549062276997</c:v>
                </c:pt>
                <c:pt idx="610">
                  <c:v>83.737884335093995</c:v>
                </c:pt>
                <c:pt idx="611">
                  <c:v>83.738212592286004</c:v>
                </c:pt>
                <c:pt idx="612">
                  <c:v>83.738319579305994</c:v>
                </c:pt>
                <c:pt idx="613">
                  <c:v>83.738862810154004</c:v>
                </c:pt>
                <c:pt idx="614">
                  <c:v>83.73973073818</c:v>
                </c:pt>
                <c:pt idx="615">
                  <c:v>83.739977070869998</c:v>
                </c:pt>
                <c:pt idx="616">
                  <c:v>83.740561850730998</c:v>
                </c:pt>
                <c:pt idx="617">
                  <c:v>83.741115334762</c:v>
                </c:pt>
                <c:pt idx="618">
                  <c:v>83.741386591514996</c:v>
                </c:pt>
                <c:pt idx="619">
                  <c:v>83.741749596402997</c:v>
                </c:pt>
                <c:pt idx="620">
                  <c:v>83.742355085233996</c:v>
                </c:pt>
                <c:pt idx="621">
                  <c:v>83.742706269308002</c:v>
                </c:pt>
                <c:pt idx="622">
                  <c:v>83.743057632851006</c:v>
                </c:pt>
                <c:pt idx="623">
                  <c:v>83.743671276315993</c:v>
                </c:pt>
                <c:pt idx="624">
                  <c:v>83.744044957515001</c:v>
                </c:pt>
                <c:pt idx="625">
                  <c:v>83.744357962427998</c:v>
                </c:pt>
                <c:pt idx="626">
                  <c:v>83.744975948474007</c:v>
                </c:pt>
                <c:pt idx="627">
                  <c:v>83.745345428774996</c:v>
                </c:pt>
                <c:pt idx="628">
                  <c:v>83.745667396442997</c:v>
                </c:pt>
                <c:pt idx="629">
                  <c:v>83.746299731521006</c:v>
                </c:pt>
                <c:pt idx="630">
                  <c:v>83.746599292705994</c:v>
                </c:pt>
                <c:pt idx="631">
                  <c:v>83.746970479322002</c:v>
                </c:pt>
                <c:pt idx="632">
                  <c:v>83.747631209266999</c:v>
                </c:pt>
                <c:pt idx="633">
                  <c:v>83.747781629521995</c:v>
                </c:pt>
                <c:pt idx="634">
                  <c:v>83.748247158883004</c:v>
                </c:pt>
                <c:pt idx="635">
                  <c:v>83.748727402086004</c:v>
                </c:pt>
                <c:pt idx="636">
                  <c:v>83.748786549881004</c:v>
                </c:pt>
                <c:pt idx="637">
                  <c:v>83.749410330974001</c:v>
                </c:pt>
                <c:pt idx="638">
                  <c:v>83.749695806416995</c:v>
                </c:pt>
                <c:pt idx="639">
                  <c:v>83.750259402080005</c:v>
                </c:pt>
                <c:pt idx="640">
                  <c:v>83.750775630345004</c:v>
                </c:pt>
                <c:pt idx="641">
                  <c:v>83.751110574066999</c:v>
                </c:pt>
                <c:pt idx="642">
                  <c:v>83.751469843679999</c:v>
                </c:pt>
                <c:pt idx="643">
                  <c:v>83.751713592222004</c:v>
                </c:pt>
                <c:pt idx="644">
                  <c:v>83.751914290654994</c:v>
                </c:pt>
                <c:pt idx="645">
                  <c:v>83.752237957109003</c:v>
                </c:pt>
                <c:pt idx="646">
                  <c:v>83.752249798134002</c:v>
                </c:pt>
                <c:pt idx="647">
                  <c:v>83.752494143413003</c:v>
                </c:pt>
                <c:pt idx="648">
                  <c:v>83.752671318138994</c:v>
                </c:pt>
                <c:pt idx="649">
                  <c:v>83.752788325579999</c:v>
                </c:pt>
                <c:pt idx="650">
                  <c:v>83.752865221497999</c:v>
                </c:pt>
                <c:pt idx="651">
                  <c:v>83.752922000027993</c:v>
                </c:pt>
                <c:pt idx="652">
                  <c:v>83.752922079128993</c:v>
                </c:pt>
                <c:pt idx="653">
                  <c:v>83.752993753992001</c:v>
                </c:pt>
                <c:pt idx="654">
                  <c:v>83.753083967674002</c:v>
                </c:pt>
                <c:pt idx="655">
                  <c:v>83.753211258997993</c:v>
                </c:pt>
                <c:pt idx="656">
                  <c:v>83.753394166782002</c:v>
                </c:pt>
                <c:pt idx="657">
                  <c:v>83.753651229848998</c:v>
                </c:pt>
                <c:pt idx="658">
                  <c:v>83.753719400218998</c:v>
                </c:pt>
                <c:pt idx="659">
                  <c:v>83.754002147142998</c:v>
                </c:pt>
                <c:pt idx="660">
                  <c:v>83.754436383845999</c:v>
                </c:pt>
                <c:pt idx="661">
                  <c:v>83.754449676155005</c:v>
                </c:pt>
                <c:pt idx="662">
                  <c:v>83.754723909377006</c:v>
                </c:pt>
                <c:pt idx="663">
                  <c:v>83.754788550276004</c:v>
                </c:pt>
                <c:pt idx="664">
                  <c:v>83.755186332717997</c:v>
                </c:pt>
                <c:pt idx="665">
                  <c:v>83.755275749516997</c:v>
                </c:pt>
                <c:pt idx="666">
                  <c:v>83.755772198564003</c:v>
                </c:pt>
                <c:pt idx="667">
                  <c:v>83.755789271539996</c:v>
                </c:pt>
                <c:pt idx="668">
                  <c:v>83.756248319681006</c:v>
                </c:pt>
                <c:pt idx="669">
                  <c:v>83.756463322409999</c:v>
                </c:pt>
                <c:pt idx="670">
                  <c:v>83.756798836930997</c:v>
                </c:pt>
                <c:pt idx="671">
                  <c:v>83.757316832428998</c:v>
                </c:pt>
                <c:pt idx="672">
                  <c:v>83.757324083943999</c:v>
                </c:pt>
                <c:pt idx="673">
                  <c:v>83.757813462423002</c:v>
                </c:pt>
                <c:pt idx="674">
                  <c:v>83.758200035415001</c:v>
                </c:pt>
                <c:pt idx="675">
                  <c:v>83.758312273868995</c:v>
                </c:pt>
                <c:pt idx="676">
                  <c:v>83.758830608181</c:v>
                </c:pt>
                <c:pt idx="677">
                  <c:v>83.759222191481001</c:v>
                </c:pt>
                <c:pt idx="678">
                  <c:v>83.759334615617007</c:v>
                </c:pt>
                <c:pt idx="679">
                  <c:v>83.759792568026</c:v>
                </c:pt>
                <c:pt idx="680">
                  <c:v>83.760238662865007</c:v>
                </c:pt>
                <c:pt idx="681">
                  <c:v>83.760239018367997</c:v>
                </c:pt>
                <c:pt idx="682">
                  <c:v>83.760712622154998</c:v>
                </c:pt>
                <c:pt idx="683">
                  <c:v>83.761203788567997</c:v>
                </c:pt>
                <c:pt idx="684">
                  <c:v>83.761396949254006</c:v>
                </c:pt>
                <c:pt idx="685">
                  <c:v>83.761649638438996</c:v>
                </c:pt>
                <c:pt idx="686">
                  <c:v>83.762062152363995</c:v>
                </c:pt>
                <c:pt idx="687">
                  <c:v>83.762482682265002</c:v>
                </c:pt>
                <c:pt idx="688">
                  <c:v>83.762510480253994</c:v>
                </c:pt>
                <c:pt idx="689">
                  <c:v>83.762931820185003</c:v>
                </c:pt>
                <c:pt idx="690">
                  <c:v>83.763421061131993</c:v>
                </c:pt>
                <c:pt idx="691">
                  <c:v>83.763722977677006</c:v>
                </c:pt>
                <c:pt idx="692">
                  <c:v>83.763736997066999</c:v>
                </c:pt>
                <c:pt idx="693">
                  <c:v>83.764354811090001</c:v>
                </c:pt>
                <c:pt idx="694">
                  <c:v>83.764854418902999</c:v>
                </c:pt>
                <c:pt idx="695">
                  <c:v>83.765110828128996</c:v>
                </c:pt>
                <c:pt idx="696">
                  <c:v>83.765173282817003</c:v>
                </c:pt>
                <c:pt idx="697">
                  <c:v>83.765552630469998</c:v>
                </c:pt>
                <c:pt idx="698">
                  <c:v>83.766313085975995</c:v>
                </c:pt>
                <c:pt idx="699">
                  <c:v>83.766507254326001</c:v>
                </c:pt>
                <c:pt idx="700">
                  <c:v>83.766971323128999</c:v>
                </c:pt>
                <c:pt idx="701">
                  <c:v>83.768027336070006</c:v>
                </c:pt>
                <c:pt idx="702">
                  <c:v>83.768741206282996</c:v>
                </c:pt>
                <c:pt idx="703">
                  <c:v>83.768981038435001</c:v>
                </c:pt>
                <c:pt idx="704">
                  <c:v>83.769704233480994</c:v>
                </c:pt>
                <c:pt idx="705">
                  <c:v>83.770533564811998</c:v>
                </c:pt>
                <c:pt idx="706">
                  <c:v>83.770642593508001</c:v>
                </c:pt>
                <c:pt idx="707">
                  <c:v>83.771218636526996</c:v>
                </c:pt>
                <c:pt idx="708">
                  <c:v>83.771902121839005</c:v>
                </c:pt>
                <c:pt idx="709">
                  <c:v>83.772194708697995</c:v>
                </c:pt>
                <c:pt idx="710">
                  <c:v>83.772534411614998</c:v>
                </c:pt>
                <c:pt idx="711">
                  <c:v>83.773383463125995</c:v>
                </c:pt>
                <c:pt idx="712">
                  <c:v>83.773666076146</c:v>
                </c:pt>
                <c:pt idx="713">
                  <c:v>83.773840316749002</c:v>
                </c:pt>
                <c:pt idx="714">
                  <c:v>83.774183154241996</c:v>
                </c:pt>
                <c:pt idx="715">
                  <c:v>83.774512795212999</c:v>
                </c:pt>
                <c:pt idx="716">
                  <c:v>83.774829394006005</c:v>
                </c:pt>
                <c:pt idx="717">
                  <c:v>83.776001178209</c:v>
                </c:pt>
                <c:pt idx="718">
                  <c:v>83.776047871686004</c:v>
                </c:pt>
                <c:pt idx="719">
                  <c:v>83.776185394286003</c:v>
                </c:pt>
                <c:pt idx="720">
                  <c:v>83.775991670067995</c:v>
                </c:pt>
                <c:pt idx="721">
                  <c:v>83.775955931235998</c:v>
                </c:pt>
                <c:pt idx="722">
                  <c:v>83.776637724432007</c:v>
                </c:pt>
                <c:pt idx="723">
                  <c:v>83.776657141216006</c:v>
                </c:pt>
                <c:pt idx="724">
                  <c:v>83.777259203564</c:v>
                </c:pt>
                <c:pt idx="725">
                  <c:v>83.777725730211998</c:v>
                </c:pt>
                <c:pt idx="726">
                  <c:v>83.778497101859003</c:v>
                </c:pt>
                <c:pt idx="727">
                  <c:v>83.778828918917995</c:v>
                </c:pt>
                <c:pt idx="728">
                  <c:v>83.779251854592005</c:v>
                </c:pt>
                <c:pt idx="729">
                  <c:v>83.779514444952</c:v>
                </c:pt>
                <c:pt idx="730">
                  <c:v>83.779703419769007</c:v>
                </c:pt>
                <c:pt idx="731">
                  <c:v>83.779934210210996</c:v>
                </c:pt>
                <c:pt idx="732">
                  <c:v>83.780282328799998</c:v>
                </c:pt>
                <c:pt idx="733">
                  <c:v>83.780284985389002</c:v>
                </c:pt>
                <c:pt idx="734">
                  <c:v>83.780481748005002</c:v>
                </c:pt>
                <c:pt idx="735">
                  <c:v>83.780596582434995</c:v>
                </c:pt>
                <c:pt idx="736">
                  <c:v>83.780879577117005</c:v>
                </c:pt>
                <c:pt idx="737">
                  <c:v>83.780921828165006</c:v>
                </c:pt>
                <c:pt idx="738">
                  <c:v>83.781168390540003</c:v>
                </c:pt>
                <c:pt idx="739">
                  <c:v>83.781188677390006</c:v>
                </c:pt>
                <c:pt idx="740">
                  <c:v>83.781307629208996</c:v>
                </c:pt>
                <c:pt idx="741">
                  <c:v>83.781400706925993</c:v>
                </c:pt>
                <c:pt idx="742">
                  <c:v>83.781466060547999</c:v>
                </c:pt>
                <c:pt idx="743">
                  <c:v>83.781517552121002</c:v>
                </c:pt>
                <c:pt idx="744">
                  <c:v>83.781520413769002</c:v>
                </c:pt>
                <c:pt idx="745">
                  <c:v>83.781561149132003</c:v>
                </c:pt>
                <c:pt idx="746">
                  <c:v>83.781610971785994</c:v>
                </c:pt>
                <c:pt idx="747">
                  <c:v>83.781674072396996</c:v>
                </c:pt>
                <c:pt idx="748">
                  <c:v>83.781757089943994</c:v>
                </c:pt>
                <c:pt idx="749">
                  <c:v>83.781866663404998</c:v>
                </c:pt>
                <c:pt idx="750">
                  <c:v>83.781986399931</c:v>
                </c:pt>
                <c:pt idx="751">
                  <c:v>83.782015270672005</c:v>
                </c:pt>
                <c:pt idx="752">
                  <c:v>83.782244815355995</c:v>
                </c:pt>
                <c:pt idx="753">
                  <c:v>83.782411625926002</c:v>
                </c:pt>
                <c:pt idx="754">
                  <c:v>83.782522869439006</c:v>
                </c:pt>
                <c:pt idx="755">
                  <c:v>83.782846095699995</c:v>
                </c:pt>
                <c:pt idx="756">
                  <c:v>83.782937806844998</c:v>
                </c:pt>
                <c:pt idx="757">
                  <c:v>83.783217075788002</c:v>
                </c:pt>
                <c:pt idx="758">
                  <c:v>83.783332342324002</c:v>
                </c:pt>
                <c:pt idx="759">
                  <c:v>83.783761237247006</c:v>
                </c:pt>
                <c:pt idx="760">
                  <c:v>83.784054108861</c:v>
                </c:pt>
                <c:pt idx="761">
                  <c:v>83.784394264176996</c:v>
                </c:pt>
                <c:pt idx="762">
                  <c:v>83.784591674805</c:v>
                </c:pt>
                <c:pt idx="763">
                  <c:v>83.784951279249</c:v>
                </c:pt>
                <c:pt idx="764">
                  <c:v>83.785106164254998</c:v>
                </c:pt>
                <c:pt idx="765">
                  <c:v>83.785377688809007</c:v>
                </c:pt>
                <c:pt idx="766">
                  <c:v>83.785401735915002</c:v>
                </c:pt>
                <c:pt idx="767">
                  <c:v>83.786062538691993</c:v>
                </c:pt>
                <c:pt idx="768">
                  <c:v>83.786544988287005</c:v>
                </c:pt>
                <c:pt idx="769">
                  <c:v>83.786936574395</c:v>
                </c:pt>
                <c:pt idx="770">
                  <c:v>83.786717184443006</c:v>
                </c:pt>
                <c:pt idx="771">
                  <c:v>83.787076067235006</c:v>
                </c:pt>
                <c:pt idx="772">
                  <c:v>83.787023936951996</c:v>
                </c:pt>
                <c:pt idx="773">
                  <c:v>83.786846165084</c:v>
                </c:pt>
                <c:pt idx="774">
                  <c:v>83.787051255788995</c:v>
                </c:pt>
                <c:pt idx="775">
                  <c:v>83.787092464335998</c:v>
                </c:pt>
                <c:pt idx="776">
                  <c:v>83.787894429017001</c:v>
                </c:pt>
                <c:pt idx="777">
                  <c:v>83.787251740033994</c:v>
                </c:pt>
                <c:pt idx="778">
                  <c:v>83.787886360201995</c:v>
                </c:pt>
                <c:pt idx="779">
                  <c:v>83.787965822199993</c:v>
                </c:pt>
                <c:pt idx="780">
                  <c:v>83.787993801503006</c:v>
                </c:pt>
                <c:pt idx="781">
                  <c:v>83.788307390607997</c:v>
                </c:pt>
                <c:pt idx="782">
                  <c:v>83.788043043458003</c:v>
                </c:pt>
                <c:pt idx="783">
                  <c:v>83.788093747619001</c:v>
                </c:pt>
                <c:pt idx="784">
                  <c:v>83.788321173260002</c:v>
                </c:pt>
                <c:pt idx="785">
                  <c:v>83.788635264918994</c:v>
                </c:pt>
                <c:pt idx="786">
                  <c:v>83.788663295866002</c:v>
                </c:pt>
                <c:pt idx="787">
                  <c:v>83.788710569353995</c:v>
                </c:pt>
                <c:pt idx="788">
                  <c:v>83.788754439407001</c:v>
                </c:pt>
                <c:pt idx="789">
                  <c:v>83.788769986323999</c:v>
                </c:pt>
                <c:pt idx="790">
                  <c:v>83.788891438771998</c:v>
                </c:pt>
                <c:pt idx="791">
                  <c:v>83.788913735240001</c:v>
                </c:pt>
                <c:pt idx="792">
                  <c:v>83.788930083064997</c:v>
                </c:pt>
                <c:pt idx="793">
                  <c:v>83.789014392170998</c:v>
                </c:pt>
                <c:pt idx="794">
                  <c:v>83.788950821366001</c:v>
                </c:pt>
                <c:pt idx="795">
                  <c:v>83.788898551469998</c:v>
                </c:pt>
                <c:pt idx="796">
                  <c:v>83.789137192534</c:v>
                </c:pt>
                <c:pt idx="797">
                  <c:v>83.789200895918</c:v>
                </c:pt>
                <c:pt idx="798">
                  <c:v>83.789535109710002</c:v>
                </c:pt>
                <c:pt idx="799">
                  <c:v>83.789635234688006</c:v>
                </c:pt>
                <c:pt idx="800">
                  <c:v>83.789651506154996</c:v>
                </c:pt>
                <c:pt idx="801">
                  <c:v>83.789447288717994</c:v>
                </c:pt>
                <c:pt idx="802">
                  <c:v>83.789753721154995</c:v>
                </c:pt>
                <c:pt idx="803">
                  <c:v>83.789757930354995</c:v>
                </c:pt>
                <c:pt idx="804">
                  <c:v>83.790092570129005</c:v>
                </c:pt>
                <c:pt idx="805">
                  <c:v>83.790065194806004</c:v>
                </c:pt>
                <c:pt idx="806">
                  <c:v>83.790033033087994</c:v>
                </c:pt>
                <c:pt idx="807">
                  <c:v>83.790168491111004</c:v>
                </c:pt>
                <c:pt idx="808">
                  <c:v>83.790171587515999</c:v>
                </c:pt>
                <c:pt idx="809">
                  <c:v>83.790172821672002</c:v>
                </c:pt>
                <c:pt idx="810">
                  <c:v>83.790157882412004</c:v>
                </c:pt>
                <c:pt idx="811">
                  <c:v>83.790159582792</c:v>
                </c:pt>
                <c:pt idx="812">
                  <c:v>83.790188541001001</c:v>
                </c:pt>
                <c:pt idx="813">
                  <c:v>83.790341807852997</c:v>
                </c:pt>
                <c:pt idx="814">
                  <c:v>83.790403988471994</c:v>
                </c:pt>
                <c:pt idx="815">
                  <c:v>83.790470277352995</c:v>
                </c:pt>
                <c:pt idx="816">
                  <c:v>83.790470280752004</c:v>
                </c:pt>
                <c:pt idx="817">
                  <c:v>83.790501619552998</c:v>
                </c:pt>
                <c:pt idx="818">
                  <c:v>83.790424290364996</c:v>
                </c:pt>
                <c:pt idx="819">
                  <c:v>83.790445511163995</c:v>
                </c:pt>
                <c:pt idx="820">
                  <c:v>83.790534124019999</c:v>
                </c:pt>
                <c:pt idx="821">
                  <c:v>83.790656998578996</c:v>
                </c:pt>
                <c:pt idx="822">
                  <c:v>83.790650228020993</c:v>
                </c:pt>
                <c:pt idx="823">
                  <c:v>83.790622848501002</c:v>
                </c:pt>
                <c:pt idx="824">
                  <c:v>83.790706201204998</c:v>
                </c:pt>
                <c:pt idx="825">
                  <c:v>83.790706203366</c:v>
                </c:pt>
                <c:pt idx="826">
                  <c:v>83.790735904566006</c:v>
                </c:pt>
                <c:pt idx="827">
                  <c:v>83.790692320801995</c:v>
                </c:pt>
                <c:pt idx="828">
                  <c:v>83.790668502694999</c:v>
                </c:pt>
                <c:pt idx="829">
                  <c:v>83.790744252894001</c:v>
                </c:pt>
                <c:pt idx="830">
                  <c:v>83.790759723614997</c:v>
                </c:pt>
                <c:pt idx="831">
                  <c:v>83.790858983828997</c:v>
                </c:pt>
                <c:pt idx="832">
                  <c:v>83.790820067918006</c:v>
                </c:pt>
                <c:pt idx="833">
                  <c:v>83.790763232551996</c:v>
                </c:pt>
                <c:pt idx="834">
                  <c:v>83.790767567322007</c:v>
                </c:pt>
                <c:pt idx="835">
                  <c:v>83.790770629242999</c:v>
                </c:pt>
                <c:pt idx="836">
                  <c:v>83.790873693384995</c:v>
                </c:pt>
                <c:pt idx="837">
                  <c:v>83.790941590288</c:v>
                </c:pt>
                <c:pt idx="838">
                  <c:v>83.790903039061007</c:v>
                </c:pt>
                <c:pt idx="839">
                  <c:v>83.790850604832997</c:v>
                </c:pt>
                <c:pt idx="840">
                  <c:v>83.790847630686997</c:v>
                </c:pt>
                <c:pt idx="841">
                  <c:v>83.790923772612004</c:v>
                </c:pt>
                <c:pt idx="842">
                  <c:v>83.790955654284005</c:v>
                </c:pt>
                <c:pt idx="843">
                  <c:v>83.791019439292</c:v>
                </c:pt>
                <c:pt idx="844">
                  <c:v>83.791012414896002</c:v>
                </c:pt>
                <c:pt idx="845">
                  <c:v>83.790993048638001</c:v>
                </c:pt>
                <c:pt idx="846">
                  <c:v>83.790986878788999</c:v>
                </c:pt>
                <c:pt idx="847">
                  <c:v>83.790966061240994</c:v>
                </c:pt>
                <c:pt idx="848">
                  <c:v>83.790966035102997</c:v>
                </c:pt>
                <c:pt idx="849">
                  <c:v>83.791068528682999</c:v>
                </c:pt>
                <c:pt idx="850">
                  <c:v>83.791069519258997</c:v>
                </c:pt>
                <c:pt idx="851">
                  <c:v>83.791091913754997</c:v>
                </c:pt>
                <c:pt idx="852">
                  <c:v>83.791091921857003</c:v>
                </c:pt>
                <c:pt idx="853">
                  <c:v>83.791071171064004</c:v>
                </c:pt>
                <c:pt idx="854">
                  <c:v>83.791061339755004</c:v>
                </c:pt>
                <c:pt idx="855">
                  <c:v>83.791067804007</c:v>
                </c:pt>
                <c:pt idx="856">
                  <c:v>83.791080515906998</c:v>
                </c:pt>
                <c:pt idx="857">
                  <c:v>83.791080521187993</c:v>
                </c:pt>
                <c:pt idx="858">
                  <c:v>83.791105616124</c:v>
                </c:pt>
                <c:pt idx="859">
                  <c:v>83.791107177734006</c:v>
                </c:pt>
                <c:pt idx="860">
                  <c:v>83.791142899145996</c:v>
                </c:pt>
                <c:pt idx="861">
                  <c:v>83.791184192155995</c:v>
                </c:pt>
                <c:pt idx="862">
                  <c:v>83.791180128486005</c:v>
                </c:pt>
                <c:pt idx="863">
                  <c:v>83.791126098605005</c:v>
                </c:pt>
                <c:pt idx="864">
                  <c:v>83.791095638886006</c:v>
                </c:pt>
                <c:pt idx="865">
                  <c:v>83.791045689759002</c:v>
                </c:pt>
                <c:pt idx="866">
                  <c:v>83.791096267189999</c:v>
                </c:pt>
                <c:pt idx="867">
                  <c:v>83.791195361556007</c:v>
                </c:pt>
                <c:pt idx="868">
                  <c:v>83.791195543626003</c:v>
                </c:pt>
                <c:pt idx="869">
                  <c:v>83.791308930911995</c:v>
                </c:pt>
                <c:pt idx="870">
                  <c:v>83.791370387897004</c:v>
                </c:pt>
                <c:pt idx="871">
                  <c:v>83.791375164442002</c:v>
                </c:pt>
                <c:pt idx="872">
                  <c:v>83.791382811629006</c:v>
                </c:pt>
                <c:pt idx="873">
                  <c:v>83.791368090941006</c:v>
                </c:pt>
                <c:pt idx="874">
                  <c:v>83.791312589285994</c:v>
                </c:pt>
                <c:pt idx="875">
                  <c:v>83.791336254355997</c:v>
                </c:pt>
                <c:pt idx="876">
                  <c:v>83.791447452466997</c:v>
                </c:pt>
                <c:pt idx="877">
                  <c:v>83.791506002402997</c:v>
                </c:pt>
                <c:pt idx="878">
                  <c:v>83.791780127368</c:v>
                </c:pt>
                <c:pt idx="879">
                  <c:v>83.791815819475005</c:v>
                </c:pt>
                <c:pt idx="880">
                  <c:v>83.791903841278994</c:v>
                </c:pt>
                <c:pt idx="881">
                  <c:v>83.791850462856999</c:v>
                </c:pt>
                <c:pt idx="882">
                  <c:v>83.791780843935996</c:v>
                </c:pt>
                <c:pt idx="883">
                  <c:v>83.791848573457003</c:v>
                </c:pt>
                <c:pt idx="884">
                  <c:v>83.791890203158999</c:v>
                </c:pt>
                <c:pt idx="885">
                  <c:v>83.792021870347995</c:v>
                </c:pt>
                <c:pt idx="886">
                  <c:v>83.792039414526997</c:v>
                </c:pt>
                <c:pt idx="887">
                  <c:v>83.792070500470999</c:v>
                </c:pt>
                <c:pt idx="888">
                  <c:v>83.792077681557998</c:v>
                </c:pt>
                <c:pt idx="889">
                  <c:v>83.792140721471</c:v>
                </c:pt>
                <c:pt idx="890">
                  <c:v>83.792200547153996</c:v>
                </c:pt>
                <c:pt idx="891">
                  <c:v>83.792286607196999</c:v>
                </c:pt>
                <c:pt idx="892">
                  <c:v>83.792393700247999</c:v>
                </c:pt>
                <c:pt idx="893">
                  <c:v>83.792435587946997</c:v>
                </c:pt>
                <c:pt idx="894">
                  <c:v>83.792749610979996</c:v>
                </c:pt>
                <c:pt idx="895">
                  <c:v>83.792761032824004</c:v>
                </c:pt>
                <c:pt idx="896">
                  <c:v>83.792971577268005</c:v>
                </c:pt>
                <c:pt idx="897">
                  <c:v>83.793026632689006</c:v>
                </c:pt>
                <c:pt idx="898">
                  <c:v>83.793143781373999</c:v>
                </c:pt>
                <c:pt idx="899">
                  <c:v>83.793302798037999</c:v>
                </c:pt>
                <c:pt idx="900">
                  <c:v>83.793401628539002</c:v>
                </c:pt>
                <c:pt idx="901">
                  <c:v>83.793886563398999</c:v>
                </c:pt>
                <c:pt idx="902">
                  <c:v>83.793911612160002</c:v>
                </c:pt>
                <c:pt idx="903">
                  <c:v>83.794115799522999</c:v>
                </c:pt>
                <c:pt idx="904">
                  <c:v>83.794539323278997</c:v>
                </c:pt>
                <c:pt idx="905">
                  <c:v>83.794525590806003</c:v>
                </c:pt>
                <c:pt idx="906">
                  <c:v>83.794410001217003</c:v>
                </c:pt>
                <c:pt idx="907">
                  <c:v>83.795548149818998</c:v>
                </c:pt>
                <c:pt idx="908">
                  <c:v>83.795678597882997</c:v>
                </c:pt>
                <c:pt idx="909">
                  <c:v>83.795747764156005</c:v>
                </c:pt>
                <c:pt idx="910">
                  <c:v>83.795605648464999</c:v>
                </c:pt>
                <c:pt idx="911">
                  <c:v>83.795480897513002</c:v>
                </c:pt>
                <c:pt idx="912">
                  <c:v>83.796706085571998</c:v>
                </c:pt>
                <c:pt idx="913">
                  <c:v>83.797644207532002</c:v>
                </c:pt>
                <c:pt idx="914">
                  <c:v>83.798765657304997</c:v>
                </c:pt>
                <c:pt idx="915">
                  <c:v>83.799141628624</c:v>
                </c:pt>
                <c:pt idx="916">
                  <c:v>83.799618607436997</c:v>
                </c:pt>
                <c:pt idx="917">
                  <c:v>83.800253960215997</c:v>
                </c:pt>
                <c:pt idx="918">
                  <c:v>83.800390963886002</c:v>
                </c:pt>
                <c:pt idx="919">
                  <c:v>83.803190697020995</c:v>
                </c:pt>
                <c:pt idx="920">
                  <c:v>83.802862473160005</c:v>
                </c:pt>
                <c:pt idx="921">
                  <c:v>83.802831247325003</c:v>
                </c:pt>
                <c:pt idx="922">
                  <c:v>83.804112818102993</c:v>
                </c:pt>
                <c:pt idx="923">
                  <c:v>83.804978714425999</c:v>
                </c:pt>
                <c:pt idx="924">
                  <c:v>83.804802866282998</c:v>
                </c:pt>
                <c:pt idx="925">
                  <c:v>83.804824371004997</c:v>
                </c:pt>
                <c:pt idx="926">
                  <c:v>83.806035454745</c:v>
                </c:pt>
                <c:pt idx="927">
                  <c:v>83.806328153867995</c:v>
                </c:pt>
                <c:pt idx="928">
                  <c:v>83.806276016352001</c:v>
                </c:pt>
                <c:pt idx="929">
                  <c:v>83.806275798646993</c:v>
                </c:pt>
                <c:pt idx="930">
                  <c:v>83.806912132782998</c:v>
                </c:pt>
                <c:pt idx="931">
                  <c:v>83.806916393820998</c:v>
                </c:pt>
                <c:pt idx="932">
                  <c:v>83.807546705288999</c:v>
                </c:pt>
                <c:pt idx="933">
                  <c:v>83.807594237567997</c:v>
                </c:pt>
                <c:pt idx="934">
                  <c:v>83.808226760563997</c:v>
                </c:pt>
                <c:pt idx="935">
                  <c:v>83.808229216656002</c:v>
                </c:pt>
                <c:pt idx="936">
                  <c:v>83.808826137861004</c:v>
                </c:pt>
                <c:pt idx="937">
                  <c:v>83.808894592585006</c:v>
                </c:pt>
                <c:pt idx="938">
                  <c:v>83.809345771544002</c:v>
                </c:pt>
                <c:pt idx="939">
                  <c:v>83.809601862004001</c:v>
                </c:pt>
                <c:pt idx="940">
                  <c:v>83.809700074280997</c:v>
                </c:pt>
                <c:pt idx="941">
                  <c:v>83.809896386220998</c:v>
                </c:pt>
                <c:pt idx="942">
                  <c:v>83.809996776622995</c:v>
                </c:pt>
                <c:pt idx="943">
                  <c:v>83.810049856617994</c:v>
                </c:pt>
                <c:pt idx="944">
                  <c:v>83.810168244205997</c:v>
                </c:pt>
                <c:pt idx="945">
                  <c:v>83.810256123502995</c:v>
                </c:pt>
                <c:pt idx="946">
                  <c:v>83.810321121580998</c:v>
                </c:pt>
                <c:pt idx="947">
                  <c:v>83.810370865512994</c:v>
                </c:pt>
                <c:pt idx="948">
                  <c:v>83.810412198807001</c:v>
                </c:pt>
                <c:pt idx="949">
                  <c:v>83.810413767076</c:v>
                </c:pt>
                <c:pt idx="950">
                  <c:v>83.810497195170996</c:v>
                </c:pt>
                <c:pt idx="951">
                  <c:v>83.810590465345001</c:v>
                </c:pt>
                <c:pt idx="952">
                  <c:v>83.810703419678006</c:v>
                </c:pt>
                <c:pt idx="953">
                  <c:v>83.810845900250996</c:v>
                </c:pt>
                <c:pt idx="954">
                  <c:v>83.811027749142994</c:v>
                </c:pt>
                <c:pt idx="955">
                  <c:v>83.811106815425006</c:v>
                </c:pt>
                <c:pt idx="956">
                  <c:v>83.811288099197995</c:v>
                </c:pt>
                <c:pt idx="957">
                  <c:v>83.811636498305006</c:v>
                </c:pt>
                <c:pt idx="958">
                  <c:v>83.811759622196007</c:v>
                </c:pt>
                <c:pt idx="959">
                  <c:v>83.812023124468993</c:v>
                </c:pt>
                <c:pt idx="960">
                  <c:v>83.812375548060004</c:v>
                </c:pt>
                <c:pt idx="961">
                  <c:v>83.812477448400003</c:v>
                </c:pt>
                <c:pt idx="962">
                  <c:v>83.812992269435</c:v>
                </c:pt>
                <c:pt idx="963">
                  <c:v>83.813018738867996</c:v>
                </c:pt>
                <c:pt idx="964">
                  <c:v>83.813357389982997</c:v>
                </c:pt>
                <c:pt idx="965">
                  <c:v>83.813372669925997</c:v>
                </c:pt>
                <c:pt idx="966">
                  <c:v>83.813812109308003</c:v>
                </c:pt>
                <c:pt idx="967">
                  <c:v>83.813898147117001</c:v>
                </c:pt>
                <c:pt idx="968">
                  <c:v>83.814294955483007</c:v>
                </c:pt>
                <c:pt idx="969">
                  <c:v>83.814450218182998</c:v>
                </c:pt>
                <c:pt idx="970">
                  <c:v>83.814724087412003</c:v>
                </c:pt>
                <c:pt idx="971">
                  <c:v>83.815050043428002</c:v>
                </c:pt>
                <c:pt idx="972">
                  <c:v>83.815222771343002</c:v>
                </c:pt>
                <c:pt idx="973">
                  <c:v>83.815715717242995</c:v>
                </c:pt>
                <c:pt idx="974">
                  <c:v>83.815733552302007</c:v>
                </c:pt>
                <c:pt idx="975">
                  <c:v>83.816064318214998</c:v>
                </c:pt>
                <c:pt idx="976">
                  <c:v>83.816172012707995</c:v>
                </c:pt>
                <c:pt idx="977">
                  <c:v>83.816280451709005</c:v>
                </c:pt>
                <c:pt idx="978">
                  <c:v>83.816829277338002</c:v>
                </c:pt>
                <c:pt idx="979">
                  <c:v>83.816849384817004</c:v>
                </c:pt>
                <c:pt idx="980">
                  <c:v>83.817764328940996</c:v>
                </c:pt>
                <c:pt idx="981">
                  <c:v>83.818073126984999</c:v>
                </c:pt>
                <c:pt idx="982">
                  <c:v>83.818285994088001</c:v>
                </c:pt>
                <c:pt idx="983">
                  <c:v>83.818702728982004</c:v>
                </c:pt>
                <c:pt idx="984">
                  <c:v>83.818878999751007</c:v>
                </c:pt>
                <c:pt idx="985">
                  <c:v>83.819297737509004</c:v>
                </c:pt>
                <c:pt idx="986">
                  <c:v>83.819961586977996</c:v>
                </c:pt>
                <c:pt idx="987">
                  <c:v>83.820002271497003</c:v>
                </c:pt>
                <c:pt idx="988">
                  <c:v>83.820495399964003</c:v>
                </c:pt>
                <c:pt idx="989">
                  <c:v>83.820943035824001</c:v>
                </c:pt>
                <c:pt idx="990">
                  <c:v>83.820968698707006</c:v>
                </c:pt>
                <c:pt idx="991">
                  <c:v>83.821441092591996</c:v>
                </c:pt>
                <c:pt idx="992">
                  <c:v>83.821858828567997</c:v>
                </c:pt>
                <c:pt idx="993">
                  <c:v>83.821895700064999</c:v>
                </c:pt>
                <c:pt idx="994">
                  <c:v>83.822333579648998</c:v>
                </c:pt>
                <c:pt idx="995">
                  <c:v>83.822780430928006</c:v>
                </c:pt>
                <c:pt idx="996">
                  <c:v>83.822780674369994</c:v>
                </c:pt>
                <c:pt idx="997">
                  <c:v>83.823334205284993</c:v>
                </c:pt>
                <c:pt idx="998">
                  <c:v>83.823555756893995</c:v>
                </c:pt>
                <c:pt idx="999">
                  <c:v>83.823696198850001</c:v>
                </c:pt>
                <c:pt idx="1000">
                  <c:v>83.824316530616002</c:v>
                </c:pt>
                <c:pt idx="1001">
                  <c:v>83.824316958441003</c:v>
                </c:pt>
                <c:pt idx="1002">
                  <c:v>83.824517100237003</c:v>
                </c:pt>
                <c:pt idx="1003">
                  <c:v>83.824929746257993</c:v>
                </c:pt>
                <c:pt idx="1004">
                  <c:v>83.825148639562997</c:v>
                </c:pt>
                <c:pt idx="1005">
                  <c:v>83.825785449905993</c:v>
                </c:pt>
                <c:pt idx="1006">
                  <c:v>83.826116675912004</c:v>
                </c:pt>
                <c:pt idx="1007">
                  <c:v>83.826182990047002</c:v>
                </c:pt>
                <c:pt idx="1008">
                  <c:v>83.826609898957003</c:v>
                </c:pt>
                <c:pt idx="1009">
                  <c:v>83.826943934734999</c:v>
                </c:pt>
                <c:pt idx="1010">
                  <c:v>83.827021310697006</c:v>
                </c:pt>
                <c:pt idx="1011">
                  <c:v>83.827579556358003</c:v>
                </c:pt>
                <c:pt idx="1012">
                  <c:v>83.827744413600001</c:v>
                </c:pt>
                <c:pt idx="1013">
                  <c:v>83.827992274543007</c:v>
                </c:pt>
                <c:pt idx="1014">
                  <c:v>83.828540796574003</c:v>
                </c:pt>
                <c:pt idx="1015">
                  <c:v>83.828587957042998</c:v>
                </c:pt>
                <c:pt idx="1016">
                  <c:v>83.828871113275994</c:v>
                </c:pt>
                <c:pt idx="1017">
                  <c:v>83.829182941382001</c:v>
                </c:pt>
                <c:pt idx="1018">
                  <c:v>83.829254143079993</c:v>
                </c:pt>
                <c:pt idx="1019">
                  <c:v>83.829571912842994</c:v>
                </c:pt>
                <c:pt idx="1020">
                  <c:v>83.829695390881994</c:v>
                </c:pt>
                <c:pt idx="1021">
                  <c:v>83.829875948924993</c:v>
                </c:pt>
                <c:pt idx="1022">
                  <c:v>83.830110501728001</c:v>
                </c:pt>
                <c:pt idx="1023">
                  <c:v>83.830128588500003</c:v>
                </c:pt>
                <c:pt idx="1024">
                  <c:v>83.830501557665997</c:v>
                </c:pt>
                <c:pt idx="1025">
                  <c:v>83.830552479540998</c:v>
                </c:pt>
                <c:pt idx="1026">
                  <c:v>83.830685914349999</c:v>
                </c:pt>
                <c:pt idx="1027">
                  <c:v>83.830740370876001</c:v>
                </c:pt>
                <c:pt idx="1028">
                  <c:v>83.830783769061</c:v>
                </c:pt>
                <c:pt idx="1029">
                  <c:v>83.830972874238</c:v>
                </c:pt>
                <c:pt idx="1030">
                  <c:v>83.830934608446995</c:v>
                </c:pt>
                <c:pt idx="1031">
                  <c:v>83.831003192791997</c:v>
                </c:pt>
                <c:pt idx="1032">
                  <c:v>83.831193726153998</c:v>
                </c:pt>
                <c:pt idx="1033">
                  <c:v>83.831207336063997</c:v>
                </c:pt>
                <c:pt idx="1034">
                  <c:v>83.831122793698995</c:v>
                </c:pt>
                <c:pt idx="1035">
                  <c:v>83.831118829466007</c:v>
                </c:pt>
                <c:pt idx="1036">
                  <c:v>83.831324663971003</c:v>
                </c:pt>
                <c:pt idx="1037">
                  <c:v>83.831502518407007</c:v>
                </c:pt>
                <c:pt idx="1038">
                  <c:v>83.831534474386004</c:v>
                </c:pt>
                <c:pt idx="1039">
                  <c:v>83.831798416883004</c:v>
                </c:pt>
                <c:pt idx="1040">
                  <c:v>83.831849162083003</c:v>
                </c:pt>
                <c:pt idx="1041">
                  <c:v>83.831924949460998</c:v>
                </c:pt>
                <c:pt idx="1042">
                  <c:v>83.832070059648004</c:v>
                </c:pt>
                <c:pt idx="1043">
                  <c:v>83.832112358271999</c:v>
                </c:pt>
                <c:pt idx="1044">
                  <c:v>83.832207688916995</c:v>
                </c:pt>
                <c:pt idx="1045">
                  <c:v>83.832442259057004</c:v>
                </c:pt>
                <c:pt idx="1046">
                  <c:v>83.832458458462995</c:v>
                </c:pt>
                <c:pt idx="1047">
                  <c:v>83.832527696897998</c:v>
                </c:pt>
                <c:pt idx="1048">
                  <c:v>83.832679947944996</c:v>
                </c:pt>
                <c:pt idx="1049">
                  <c:v>83.832680531796996</c:v>
                </c:pt>
                <c:pt idx="1050">
                  <c:v>83.832861106265</c:v>
                </c:pt>
                <c:pt idx="1051">
                  <c:v>83.833022094442001</c:v>
                </c:pt>
                <c:pt idx="1052">
                  <c:v>83.833073546611999</c:v>
                </c:pt>
                <c:pt idx="1053">
                  <c:v>83.833234436691001</c:v>
                </c:pt>
                <c:pt idx="1054">
                  <c:v>83.833321135324994</c:v>
                </c:pt>
                <c:pt idx="1055">
                  <c:v>83.833433503416998</c:v>
                </c:pt>
                <c:pt idx="1056">
                  <c:v>83.833552726757006</c:v>
                </c:pt>
                <c:pt idx="1057">
                  <c:v>83.833553613538001</c:v>
                </c:pt>
                <c:pt idx="1058">
                  <c:v>83.833625379473006</c:v>
                </c:pt>
                <c:pt idx="1059">
                  <c:v>83.833709857293002</c:v>
                </c:pt>
                <c:pt idx="1060">
                  <c:v>83.833857499965006</c:v>
                </c:pt>
                <c:pt idx="1061">
                  <c:v>83.834052544445001</c:v>
                </c:pt>
                <c:pt idx="1062">
                  <c:v>83.834178122650997</c:v>
                </c:pt>
                <c:pt idx="1063">
                  <c:v>83.834272924896993</c:v>
                </c:pt>
                <c:pt idx="1064">
                  <c:v>83.834312379641005</c:v>
                </c:pt>
                <c:pt idx="1065">
                  <c:v>83.834472554550999</c:v>
                </c:pt>
                <c:pt idx="1066">
                  <c:v>83.834604492286005</c:v>
                </c:pt>
                <c:pt idx="1067">
                  <c:v>83.834685017156005</c:v>
                </c:pt>
                <c:pt idx="1068">
                  <c:v>83.834911840417007</c:v>
                </c:pt>
                <c:pt idx="1069">
                  <c:v>83.834961720652004</c:v>
                </c:pt>
                <c:pt idx="1070">
                  <c:v>83.835017176445007</c:v>
                </c:pt>
                <c:pt idx="1071">
                  <c:v>83.835076809615003</c:v>
                </c:pt>
                <c:pt idx="1072">
                  <c:v>83.835122464186</c:v>
                </c:pt>
                <c:pt idx="1073">
                  <c:v>83.835158799691996</c:v>
                </c:pt>
                <c:pt idx="1074">
                  <c:v>83.835190475665996</c:v>
                </c:pt>
                <c:pt idx="1075">
                  <c:v>83.835190697114996</c:v>
                </c:pt>
                <c:pt idx="1076">
                  <c:v>83.835262765143</c:v>
                </c:pt>
                <c:pt idx="1077">
                  <c:v>83.835347028353993</c:v>
                </c:pt>
                <c:pt idx="1078">
                  <c:v>83.835454669626998</c:v>
                </c:pt>
                <c:pt idx="1079">
                  <c:v>83.835550319893997</c:v>
                </c:pt>
                <c:pt idx="1080">
                  <c:v>83.835602278522998</c:v>
                </c:pt>
                <c:pt idx="1081">
                  <c:v>83.835811461678006</c:v>
                </c:pt>
                <c:pt idx="1082">
                  <c:v>83.836030320568995</c:v>
                </c:pt>
                <c:pt idx="1083">
                  <c:v>83.836067442818006</c:v>
                </c:pt>
                <c:pt idx="1084">
                  <c:v>83.836300418424997</c:v>
                </c:pt>
                <c:pt idx="1085">
                  <c:v>83.836304412637006</c:v>
                </c:pt>
                <c:pt idx="1086">
                  <c:v>83.836558436640999</c:v>
                </c:pt>
                <c:pt idx="1087">
                  <c:v>83.836576737472996</c:v>
                </c:pt>
                <c:pt idx="1088">
                  <c:v>83.836805784144005</c:v>
                </c:pt>
                <c:pt idx="1089">
                  <c:v>83.836871511986999</c:v>
                </c:pt>
                <c:pt idx="1090">
                  <c:v>83.837097167969006</c:v>
                </c:pt>
                <c:pt idx="1091">
                  <c:v>83.837297294772</c:v>
                </c:pt>
                <c:pt idx="1092">
                  <c:v>83.837407918726996</c:v>
                </c:pt>
                <c:pt idx="1093">
                  <c:v>83.837772919106996</c:v>
                </c:pt>
                <c:pt idx="1094">
                  <c:v>83.837838954204997</c:v>
                </c:pt>
                <c:pt idx="1095">
                  <c:v>83.838054521828994</c:v>
                </c:pt>
                <c:pt idx="1096">
                  <c:v>83.838375934726002</c:v>
                </c:pt>
                <c:pt idx="1097">
                  <c:v>83.838377281057006</c:v>
                </c:pt>
                <c:pt idx="1098">
                  <c:v>83.838759098995993</c:v>
                </c:pt>
                <c:pt idx="1099">
                  <c:v>83.839123195325996</c:v>
                </c:pt>
                <c:pt idx="1100">
                  <c:v>83.839153154227006</c:v>
                </c:pt>
                <c:pt idx="1101">
                  <c:v>83.839439990263003</c:v>
                </c:pt>
                <c:pt idx="1102">
                  <c:v>83.839615063389004</c:v>
                </c:pt>
                <c:pt idx="1103">
                  <c:v>83.839624453124998</c:v>
                </c:pt>
                <c:pt idx="1104">
                  <c:v>83.840095618236006</c:v>
                </c:pt>
                <c:pt idx="1105">
                  <c:v>83.840614629890993</c:v>
                </c:pt>
                <c:pt idx="1106">
                  <c:v>83.840616123372996</c:v>
                </c:pt>
                <c:pt idx="1107">
                  <c:v>83.840630773992004</c:v>
                </c:pt>
                <c:pt idx="1108">
                  <c:v>83.840736268794004</c:v>
                </c:pt>
                <c:pt idx="1109">
                  <c:v>83.840746107550004</c:v>
                </c:pt>
                <c:pt idx="1110">
                  <c:v>83.841312683427006</c:v>
                </c:pt>
                <c:pt idx="1111">
                  <c:v>83.841619939441003</c:v>
                </c:pt>
                <c:pt idx="1112">
                  <c:v>83.841929090527003</c:v>
                </c:pt>
                <c:pt idx="1113">
                  <c:v>83.841944963404003</c:v>
                </c:pt>
                <c:pt idx="1114">
                  <c:v>83.842245246155997</c:v>
                </c:pt>
                <c:pt idx="1115">
                  <c:v>83.842629708901001</c:v>
                </c:pt>
                <c:pt idx="1116">
                  <c:v>83.842962630208007</c:v>
                </c:pt>
                <c:pt idx="1117">
                  <c:v>83.842963229548005</c:v>
                </c:pt>
                <c:pt idx="1118">
                  <c:v>83.842965508705007</c:v>
                </c:pt>
                <c:pt idx="1119">
                  <c:v>83.843061488233005</c:v>
                </c:pt>
                <c:pt idx="1120">
                  <c:v>83.843120976234005</c:v>
                </c:pt>
                <c:pt idx="1121">
                  <c:v>83.843468333009</c:v>
                </c:pt>
                <c:pt idx="1122">
                  <c:v>83.843512744327001</c:v>
                </c:pt>
                <c:pt idx="1123">
                  <c:v>83.843662997503003</c:v>
                </c:pt>
                <c:pt idx="1124">
                  <c:v>83.843545742749001</c:v>
                </c:pt>
                <c:pt idx="1125">
                  <c:v>83.843526544922995</c:v>
                </c:pt>
                <c:pt idx="1126">
                  <c:v>83.843616546747</c:v>
                </c:pt>
                <c:pt idx="1127">
                  <c:v>83.843997564733996</c:v>
                </c:pt>
                <c:pt idx="1128">
                  <c:v>83.844263198351001</c:v>
                </c:pt>
                <c:pt idx="1129">
                  <c:v>83.844623272646004</c:v>
                </c:pt>
                <c:pt idx="1130">
                  <c:v>83.844691364002998</c:v>
                </c:pt>
                <c:pt idx="1131">
                  <c:v>83.844821164359004</c:v>
                </c:pt>
                <c:pt idx="1132">
                  <c:v>83.845028006269999</c:v>
                </c:pt>
                <c:pt idx="1133">
                  <c:v>83.845039217518007</c:v>
                </c:pt>
                <c:pt idx="1134">
                  <c:v>83.845216094441994</c:v>
                </c:pt>
                <c:pt idx="1135">
                  <c:v>83.845414643284002</c:v>
                </c:pt>
                <c:pt idx="1136">
                  <c:v>83.845470204717003</c:v>
                </c:pt>
                <c:pt idx="1137">
                  <c:v>83.845930799764005</c:v>
                </c:pt>
                <c:pt idx="1138">
                  <c:v>83.846093059371</c:v>
                </c:pt>
                <c:pt idx="1139">
                  <c:v>83.846279377235007</c:v>
                </c:pt>
                <c:pt idx="1140">
                  <c:v>83.846239648899001</c:v>
                </c:pt>
                <c:pt idx="1141">
                  <c:v>83.846313465136006</c:v>
                </c:pt>
                <c:pt idx="1142">
                  <c:v>83.846443203879005</c:v>
                </c:pt>
                <c:pt idx="1143">
                  <c:v>83.847041664610998</c:v>
                </c:pt>
                <c:pt idx="1144">
                  <c:v>83.847156354852999</c:v>
                </c:pt>
                <c:pt idx="1145">
                  <c:v>83.847434453654003</c:v>
                </c:pt>
                <c:pt idx="1146">
                  <c:v>83.847693495003</c:v>
                </c:pt>
                <c:pt idx="1147">
                  <c:v>83.847714222720995</c:v>
                </c:pt>
                <c:pt idx="1148">
                  <c:v>83.848064547088995</c:v>
                </c:pt>
                <c:pt idx="1149">
                  <c:v>83.848332731615997</c:v>
                </c:pt>
                <c:pt idx="1150">
                  <c:v>83.848482302036004</c:v>
                </c:pt>
                <c:pt idx="1151">
                  <c:v>83.848876748546004</c:v>
                </c:pt>
                <c:pt idx="1152">
                  <c:v>83.848876766304997</c:v>
                </c:pt>
                <c:pt idx="1153">
                  <c:v>83.849167605995007</c:v>
                </c:pt>
                <c:pt idx="1154">
                  <c:v>83.849320788423995</c:v>
                </c:pt>
                <c:pt idx="1155">
                  <c:v>83.849487618951002</c:v>
                </c:pt>
                <c:pt idx="1156">
                  <c:v>83.849638144300997</c:v>
                </c:pt>
                <c:pt idx="1157">
                  <c:v>83.849722864219999</c:v>
                </c:pt>
                <c:pt idx="1158">
                  <c:v>83.849921068753005</c:v>
                </c:pt>
                <c:pt idx="1159">
                  <c:v>83.850102031738999</c:v>
                </c:pt>
                <c:pt idx="1160">
                  <c:v>83.850139432451002</c:v>
                </c:pt>
                <c:pt idx="1161">
                  <c:v>83.850241122032003</c:v>
                </c:pt>
                <c:pt idx="1162">
                  <c:v>83.850305989592002</c:v>
                </c:pt>
                <c:pt idx="1163">
                  <c:v>83.850314567526993</c:v>
                </c:pt>
                <c:pt idx="1164">
                  <c:v>83.850380135809004</c:v>
                </c:pt>
                <c:pt idx="1165">
                  <c:v>83.850432758843993</c:v>
                </c:pt>
                <c:pt idx="1166">
                  <c:v>83.850485820383994</c:v>
                </c:pt>
                <c:pt idx="1167">
                  <c:v>83.850554458206005</c:v>
                </c:pt>
                <c:pt idx="1168">
                  <c:v>83.850582951712994</c:v>
                </c:pt>
                <c:pt idx="1169">
                  <c:v>83.850674540979995</c:v>
                </c:pt>
                <c:pt idx="1170">
                  <c:v>83.850863034219998</c:v>
                </c:pt>
                <c:pt idx="1171">
                  <c:v>83.850917050728995</c:v>
                </c:pt>
                <c:pt idx="1172">
                  <c:v>83.851183041471003</c:v>
                </c:pt>
                <c:pt idx="1173">
                  <c:v>83.851318097597996</c:v>
                </c:pt>
                <c:pt idx="1174">
                  <c:v>83.851535102786997</c:v>
                </c:pt>
                <c:pt idx="1175">
                  <c:v>83.851592907029001</c:v>
                </c:pt>
                <c:pt idx="1176">
                  <c:v>83.851860051523005</c:v>
                </c:pt>
                <c:pt idx="1177">
                  <c:v>83.851939732286993</c:v>
                </c:pt>
                <c:pt idx="1178">
                  <c:v>83.852134438552</c:v>
                </c:pt>
                <c:pt idx="1179">
                  <c:v>83.852405332358998</c:v>
                </c:pt>
                <c:pt idx="1180">
                  <c:v>83.852477615921998</c:v>
                </c:pt>
                <c:pt idx="1181">
                  <c:v>83.852734091312996</c:v>
                </c:pt>
                <c:pt idx="1182">
                  <c:v>83.853100026535003</c:v>
                </c:pt>
                <c:pt idx="1183">
                  <c:v>83.853231942139999</c:v>
                </c:pt>
                <c:pt idx="1184">
                  <c:v>83.853315815882993</c:v>
                </c:pt>
                <c:pt idx="1185">
                  <c:v>83.853489489660006</c:v>
                </c:pt>
                <c:pt idx="1186">
                  <c:v>83.853867311881999</c:v>
                </c:pt>
                <c:pt idx="1187">
                  <c:v>83.853997959175004</c:v>
                </c:pt>
                <c:pt idx="1188">
                  <c:v>83.854167974879999</c:v>
                </c:pt>
                <c:pt idx="1189">
                  <c:v>83.854450702568997</c:v>
                </c:pt>
                <c:pt idx="1190">
                  <c:v>83.854606681511996</c:v>
                </c:pt>
                <c:pt idx="1191">
                  <c:v>83.854915171344999</c:v>
                </c:pt>
                <c:pt idx="1192">
                  <c:v>83.855022273922998</c:v>
                </c:pt>
                <c:pt idx="1193">
                  <c:v>83.855022324225999</c:v>
                </c:pt>
                <c:pt idx="1194">
                  <c:v>83.855347539345004</c:v>
                </c:pt>
                <c:pt idx="1195">
                  <c:v>83.855762440762007</c:v>
                </c:pt>
                <c:pt idx="1196">
                  <c:v>83.855762714912998</c:v>
                </c:pt>
                <c:pt idx="1197">
                  <c:v>83.856180509267006</c:v>
                </c:pt>
                <c:pt idx="1198">
                  <c:v>83.856463832127005</c:v>
                </c:pt>
                <c:pt idx="1199">
                  <c:v>83.856955520686</c:v>
                </c:pt>
                <c:pt idx="1200">
                  <c:v>83.856977087397993</c:v>
                </c:pt>
                <c:pt idx="1201">
                  <c:v>83.857562965183007</c:v>
                </c:pt>
                <c:pt idx="1202">
                  <c:v>83.857968674565996</c:v>
                </c:pt>
                <c:pt idx="1203">
                  <c:v>83.858087281398994</c:v>
                </c:pt>
                <c:pt idx="1204">
                  <c:v>83.858692081013004</c:v>
                </c:pt>
                <c:pt idx="1205">
                  <c:v>83.858977961221001</c:v>
                </c:pt>
                <c:pt idx="1206">
                  <c:v>83.859255368865007</c:v>
                </c:pt>
                <c:pt idx="1207">
                  <c:v>83.859874673300993</c:v>
                </c:pt>
                <c:pt idx="1208">
                  <c:v>83.859975631919994</c:v>
                </c:pt>
                <c:pt idx="1209">
                  <c:v>83.860344643264995</c:v>
                </c:pt>
                <c:pt idx="1210">
                  <c:v>83.860945306250002</c:v>
                </c:pt>
                <c:pt idx="1211">
                  <c:v>83.861019269349995</c:v>
                </c:pt>
                <c:pt idx="1212">
                  <c:v>83.861734913627004</c:v>
                </c:pt>
                <c:pt idx="1213">
                  <c:v>83.861976220759999</c:v>
                </c:pt>
                <c:pt idx="1214">
                  <c:v>83.862232905102005</c:v>
                </c:pt>
                <c:pt idx="1215">
                  <c:v>83.862801766453003</c:v>
                </c:pt>
                <c:pt idx="1216">
                  <c:v>83.862815935194007</c:v>
                </c:pt>
                <c:pt idx="1217">
                  <c:v>83.863315364472001</c:v>
                </c:pt>
                <c:pt idx="1218">
                  <c:v>83.863598582438001</c:v>
                </c:pt>
                <c:pt idx="1219">
                  <c:v>83.863873529157004</c:v>
                </c:pt>
                <c:pt idx="1220">
                  <c:v>83.864364605874002</c:v>
                </c:pt>
                <c:pt idx="1221">
                  <c:v>83.864424858985004</c:v>
                </c:pt>
                <c:pt idx="1222">
                  <c:v>83.865003572784005</c:v>
                </c:pt>
                <c:pt idx="1223">
                  <c:v>83.865057588943003</c:v>
                </c:pt>
                <c:pt idx="1224">
                  <c:v>83.865512736360003</c:v>
                </c:pt>
                <c:pt idx="1225">
                  <c:v>83.865631613990004</c:v>
                </c:pt>
                <c:pt idx="1226">
                  <c:v>83.865945744200999</c:v>
                </c:pt>
                <c:pt idx="1227">
                  <c:v>83.865962889008003</c:v>
                </c:pt>
                <c:pt idx="1228">
                  <c:v>83.866018926932995</c:v>
                </c:pt>
                <c:pt idx="1229">
                  <c:v>83.866020464553998</c:v>
                </c:pt>
                <c:pt idx="1230">
                  <c:v>83.866505042176996</c:v>
                </c:pt>
                <c:pt idx="1231">
                  <c:v>83.866816326389994</c:v>
                </c:pt>
                <c:pt idx="1232">
                  <c:v>83.866931740826999</c:v>
                </c:pt>
                <c:pt idx="1233">
                  <c:v>83.867386301883002</c:v>
                </c:pt>
                <c:pt idx="1234">
                  <c:v>83.867709286590994</c:v>
                </c:pt>
                <c:pt idx="1235">
                  <c:v>83.867933589038998</c:v>
                </c:pt>
                <c:pt idx="1236">
                  <c:v>83.868092103313998</c:v>
                </c:pt>
                <c:pt idx="1237">
                  <c:v>83.868217180472996</c:v>
                </c:pt>
                <c:pt idx="1238">
                  <c:v>83.868217490339006</c:v>
                </c:pt>
                <c:pt idx="1239">
                  <c:v>83.868290550419005</c:v>
                </c:pt>
                <c:pt idx="1240">
                  <c:v>83.868391730441004</c:v>
                </c:pt>
                <c:pt idx="1241">
                  <c:v>83.868549150346993</c:v>
                </c:pt>
                <c:pt idx="1242">
                  <c:v>83.868790930079001</c:v>
                </c:pt>
                <c:pt idx="1243">
                  <c:v>83.869145189581005</c:v>
                </c:pt>
                <c:pt idx="1244">
                  <c:v>83.869396725453001</c:v>
                </c:pt>
                <c:pt idx="1245">
                  <c:v>83.869677394952006</c:v>
                </c:pt>
                <c:pt idx="1246">
                  <c:v>83.870446207333998</c:v>
                </c:pt>
                <c:pt idx="1247">
                  <c:v>83.870517228911993</c:v>
                </c:pt>
                <c:pt idx="1248">
                  <c:v>83.871486270334998</c:v>
                </c:pt>
                <c:pt idx="1249">
                  <c:v>83.871750874195996</c:v>
                </c:pt>
                <c:pt idx="1250">
                  <c:v>83.872751295857</c:v>
                </c:pt>
                <c:pt idx="1251">
                  <c:v>83.872954212180005</c:v>
                </c:pt>
                <c:pt idx="1252">
                  <c:v>83.874028418894994</c:v>
                </c:pt>
                <c:pt idx="1253">
                  <c:v>83.874154742621002</c:v>
                </c:pt>
                <c:pt idx="1254">
                  <c:v>83.875237695197995</c:v>
                </c:pt>
                <c:pt idx="1255">
                  <c:v>83.875900410184002</c:v>
                </c:pt>
                <c:pt idx="1256">
                  <c:v>83.876671030113997</c:v>
                </c:pt>
                <c:pt idx="1257">
                  <c:v>83.878105417238004</c:v>
                </c:pt>
                <c:pt idx="1258">
                  <c:v>83.878178353539994</c:v>
                </c:pt>
                <c:pt idx="1259">
                  <c:v>83.878130342670005</c:v>
                </c:pt>
                <c:pt idx="1260">
                  <c:v>83.879040304669999</c:v>
                </c:pt>
                <c:pt idx="1261">
                  <c:v>83.879674605532003</c:v>
                </c:pt>
                <c:pt idx="1262">
                  <c:v>83.881158765804003</c:v>
                </c:pt>
                <c:pt idx="1263">
                  <c:v>83.881220583045007</c:v>
                </c:pt>
                <c:pt idx="1264">
                  <c:v>83.882999440484994</c:v>
                </c:pt>
                <c:pt idx="1265">
                  <c:v>83.884208821586995</c:v>
                </c:pt>
                <c:pt idx="1266">
                  <c:v>83.884685554243006</c:v>
                </c:pt>
                <c:pt idx="1267">
                  <c:v>83.885546503575</c:v>
                </c:pt>
                <c:pt idx="1268">
                  <c:v>83.885569827268995</c:v>
                </c:pt>
                <c:pt idx="1269">
                  <c:v>83.885431793376</c:v>
                </c:pt>
                <c:pt idx="1270">
                  <c:v>83.886280831885998</c:v>
                </c:pt>
                <c:pt idx="1271">
                  <c:v>83.886293739039004</c:v>
                </c:pt>
                <c:pt idx="1272">
                  <c:v>83.887326472221005</c:v>
                </c:pt>
                <c:pt idx="1273">
                  <c:v>83.888556883001002</c:v>
                </c:pt>
                <c:pt idx="1274">
                  <c:v>83.889318157204002</c:v>
                </c:pt>
                <c:pt idx="1275">
                  <c:v>83.890763478202999</c:v>
                </c:pt>
                <c:pt idx="1276">
                  <c:v>83.890929572489995</c:v>
                </c:pt>
                <c:pt idx="1277">
                  <c:v>83.891631737726996</c:v>
                </c:pt>
                <c:pt idx="1278">
                  <c:v>83.892337505574005</c:v>
                </c:pt>
                <c:pt idx="1279">
                  <c:v>83.892609136489995</c:v>
                </c:pt>
                <c:pt idx="1280">
                  <c:v>83.893360274688007</c:v>
                </c:pt>
                <c:pt idx="1281">
                  <c:v>83.893061697826994</c:v>
                </c:pt>
                <c:pt idx="1282">
                  <c:v>83.892214036892</c:v>
                </c:pt>
                <c:pt idx="1283">
                  <c:v>83.892410554839003</c:v>
                </c:pt>
                <c:pt idx="1284">
                  <c:v>83.892500110377995</c:v>
                </c:pt>
                <c:pt idx="1285">
                  <c:v>83.895118260778005</c:v>
                </c:pt>
                <c:pt idx="1286">
                  <c:v>83.896402519917999</c:v>
                </c:pt>
                <c:pt idx="1287">
                  <c:v>83.896695489432005</c:v>
                </c:pt>
                <c:pt idx="1288">
                  <c:v>83.896985024928</c:v>
                </c:pt>
                <c:pt idx="1289">
                  <c:v>83.897971796338993</c:v>
                </c:pt>
                <c:pt idx="1290">
                  <c:v>83.902089125480003</c:v>
                </c:pt>
                <c:pt idx="1291">
                  <c:v>83.902411981662993</c:v>
                </c:pt>
                <c:pt idx="1292">
                  <c:v>83.900096890393002</c:v>
                </c:pt>
                <c:pt idx="1293">
                  <c:v>83.899051976940996</c:v>
                </c:pt>
                <c:pt idx="1294">
                  <c:v>83.904025400750001</c:v>
                </c:pt>
                <c:pt idx="1295">
                  <c:v>83.910701321716004</c:v>
                </c:pt>
                <c:pt idx="1296">
                  <c:v>83.909848912317003</c:v>
                </c:pt>
                <c:pt idx="1297">
                  <c:v>83.905456759564998</c:v>
                </c:pt>
                <c:pt idx="1298">
                  <c:v>83.903904155885996</c:v>
                </c:pt>
                <c:pt idx="1299">
                  <c:v>83.907138933740001</c:v>
                </c:pt>
                <c:pt idx="1300">
                  <c:v>83.911637996994997</c:v>
                </c:pt>
                <c:pt idx="1301">
                  <c:v>83.913150749460002</c:v>
                </c:pt>
                <c:pt idx="1302">
                  <c:v>83.911666787102007</c:v>
                </c:pt>
                <c:pt idx="1303">
                  <c:v>83.909723295229995</c:v>
                </c:pt>
                <c:pt idx="1304">
                  <c:v>83.908324149334007</c:v>
                </c:pt>
                <c:pt idx="1305">
                  <c:v>83.907385760818997</c:v>
                </c:pt>
                <c:pt idx="1306">
                  <c:v>83.906816574342002</c:v>
                </c:pt>
                <c:pt idx="1307">
                  <c:v>83.906524289396003</c:v>
                </c:pt>
                <c:pt idx="1308">
                  <c:v>83.906417826627006</c:v>
                </c:pt>
                <c:pt idx="1309">
                  <c:v>83.906419661887</c:v>
                </c:pt>
                <c:pt idx="1310">
                  <c:v>83.906442781414</c:v>
                </c:pt>
                <c:pt idx="1311">
                  <c:v>83.906464873602005</c:v>
                </c:pt>
                <c:pt idx="1312">
                  <c:v>83.906619518894999</c:v>
                </c:pt>
                <c:pt idx="1313">
                  <c:v>83.907039270404994</c:v>
                </c:pt>
                <c:pt idx="1314">
                  <c:v>83.907856681251005</c:v>
                </c:pt>
                <c:pt idx="1315">
                  <c:v>83.909204304531002</c:v>
                </c:pt>
                <c:pt idx="1316">
                  <c:v>83.911206366518002</c:v>
                </c:pt>
                <c:pt idx="1317">
                  <c:v>83.913757730133995</c:v>
                </c:pt>
                <c:pt idx="1318">
                  <c:v>83.913634260934998</c:v>
                </c:pt>
                <c:pt idx="1319">
                  <c:v>83.911759493887004</c:v>
                </c:pt>
                <c:pt idx="1320">
                  <c:v>83.910063762741999</c:v>
                </c:pt>
                <c:pt idx="1321">
                  <c:v>83.910909185399007</c:v>
                </c:pt>
                <c:pt idx="1322">
                  <c:v>83.914368775268002</c:v>
                </c:pt>
                <c:pt idx="1323">
                  <c:v>83.914576000623001</c:v>
                </c:pt>
                <c:pt idx="1324">
                  <c:v>83.913613566948001</c:v>
                </c:pt>
                <c:pt idx="1325">
                  <c:v>83.913402930003002</c:v>
                </c:pt>
                <c:pt idx="1326">
                  <c:v>83.915035925276001</c:v>
                </c:pt>
                <c:pt idx="1327">
                  <c:v>83.915519357541001</c:v>
                </c:pt>
                <c:pt idx="1328">
                  <c:v>83.916294204755999</c:v>
                </c:pt>
                <c:pt idx="1329">
                  <c:v>83.916516755326001</c:v>
                </c:pt>
                <c:pt idx="1330">
                  <c:v>83.915596967422005</c:v>
                </c:pt>
                <c:pt idx="1331">
                  <c:v>83.915387699408996</c:v>
                </c:pt>
                <c:pt idx="1332">
                  <c:v>83.918530121950994</c:v>
                </c:pt>
                <c:pt idx="1333">
                  <c:v>83.918956921071995</c:v>
                </c:pt>
                <c:pt idx="1334">
                  <c:v>83.915983317504001</c:v>
                </c:pt>
                <c:pt idx="1335">
                  <c:v>83.915822103959002</c:v>
                </c:pt>
                <c:pt idx="1336">
                  <c:v>83.924837748868995</c:v>
                </c:pt>
                <c:pt idx="1337">
                  <c:v>83.924835416302997</c:v>
                </c:pt>
                <c:pt idx="1338">
                  <c:v>83.923467830410999</c:v>
                </c:pt>
                <c:pt idx="1339">
                  <c:v>83.922992140692003</c:v>
                </c:pt>
                <c:pt idx="1340">
                  <c:v>83.923753630831996</c:v>
                </c:pt>
                <c:pt idx="1341">
                  <c:v>83.924644703604997</c:v>
                </c:pt>
                <c:pt idx="1342">
                  <c:v>83.924704905102004</c:v>
                </c:pt>
                <c:pt idx="1343">
                  <c:v>83.924969976572996</c:v>
                </c:pt>
                <c:pt idx="1344">
                  <c:v>83.925045087678996</c:v>
                </c:pt>
                <c:pt idx="1345">
                  <c:v>83.925221400647999</c:v>
                </c:pt>
                <c:pt idx="1346">
                  <c:v>83.925441787208001</c:v>
                </c:pt>
                <c:pt idx="1347">
                  <c:v>83.925444428814004</c:v>
                </c:pt>
                <c:pt idx="1348">
                  <c:v>83.931081776742005</c:v>
                </c:pt>
                <c:pt idx="1349">
                  <c:v>83.935147596749005</c:v>
                </c:pt>
                <c:pt idx="1350">
                  <c:v>83.935152198793006</c:v>
                </c:pt>
                <c:pt idx="1351">
                  <c:v>83.935016643837002</c:v>
                </c:pt>
                <c:pt idx="1352">
                  <c:v>83.934844952570003</c:v>
                </c:pt>
                <c:pt idx="1353">
                  <c:v>83.934845003484</c:v>
                </c:pt>
                <c:pt idx="1354">
                  <c:v>83.935131166432001</c:v>
                </c:pt>
                <c:pt idx="1355">
                  <c:v>83.935258943576997</c:v>
                </c:pt>
                <c:pt idx="1356">
                  <c:v>83.935258208060006</c:v>
                </c:pt>
                <c:pt idx="1357">
                  <c:v>83.935253440457004</c:v>
                </c:pt>
                <c:pt idx="1358">
                  <c:v>83.935253503165995</c:v>
                </c:pt>
                <c:pt idx="1359">
                  <c:v>83.935374512433995</c:v>
                </c:pt>
                <c:pt idx="1360">
                  <c:v>83.935489691409003</c:v>
                </c:pt>
                <c:pt idx="1361">
                  <c:v>83.935494941106001</c:v>
                </c:pt>
                <c:pt idx="1362">
                  <c:v>83.935642355894004</c:v>
                </c:pt>
                <c:pt idx="1363">
                  <c:v>83.935783250563006</c:v>
                </c:pt>
                <c:pt idx="1364">
                  <c:v>83.935783414699003</c:v>
                </c:pt>
                <c:pt idx="1365">
                  <c:v>83.935822392036997</c:v>
                </c:pt>
                <c:pt idx="1366">
                  <c:v>83.935840598495005</c:v>
                </c:pt>
                <c:pt idx="1367">
                  <c:v>83.935902999337003</c:v>
                </c:pt>
                <c:pt idx="1368">
                  <c:v>83.936026179823003</c:v>
                </c:pt>
                <c:pt idx="1369">
                  <c:v>83.936038964353997</c:v>
                </c:pt>
                <c:pt idx="1370">
                  <c:v>83.936084306769999</c:v>
                </c:pt>
                <c:pt idx="1371">
                  <c:v>83.936115277892</c:v>
                </c:pt>
                <c:pt idx="1372">
                  <c:v>83.936141432569002</c:v>
                </c:pt>
                <c:pt idx="1373">
                  <c:v>83.936240909953</c:v>
                </c:pt>
                <c:pt idx="1374">
                  <c:v>83.936283110614994</c:v>
                </c:pt>
                <c:pt idx="1375">
                  <c:v>83.936318411708001</c:v>
                </c:pt>
                <c:pt idx="1376">
                  <c:v>83.936375935826007</c:v>
                </c:pt>
                <c:pt idx="1377">
                  <c:v>83.936389903584995</c:v>
                </c:pt>
                <c:pt idx="1378">
                  <c:v>83.936446736611003</c:v>
                </c:pt>
                <c:pt idx="1379">
                  <c:v>83.936520643666995</c:v>
                </c:pt>
                <c:pt idx="1380">
                  <c:v>83.936534882684995</c:v>
                </c:pt>
                <c:pt idx="1381">
                  <c:v>83.936584485747005</c:v>
                </c:pt>
                <c:pt idx="1382">
                  <c:v>83.936640166955002</c:v>
                </c:pt>
                <c:pt idx="1383">
                  <c:v>83.936660766602003</c:v>
                </c:pt>
                <c:pt idx="1384">
                  <c:v>83.936694444832</c:v>
                </c:pt>
                <c:pt idx="1385">
                  <c:v>83.936745066981999</c:v>
                </c:pt>
                <c:pt idx="1386">
                  <c:v>83.936788644833996</c:v>
                </c:pt>
                <c:pt idx="1387">
                  <c:v>83.936794281369004</c:v>
                </c:pt>
                <c:pt idx="1388">
                  <c:v>83.936831651299997</c:v>
                </c:pt>
                <c:pt idx="1389">
                  <c:v>83.93687140035</c:v>
                </c:pt>
                <c:pt idx="1390">
                  <c:v>83.936906749732003</c:v>
                </c:pt>
                <c:pt idx="1391">
                  <c:v>83.936935424805</c:v>
                </c:pt>
                <c:pt idx="1392">
                  <c:v>83.936940668315998</c:v>
                </c:pt>
                <c:pt idx="1393">
                  <c:v>83.936974177330995</c:v>
                </c:pt>
                <c:pt idx="1394">
                  <c:v>83.937008637668995</c:v>
                </c:pt>
                <c:pt idx="1395">
                  <c:v>83.937046695278994</c:v>
                </c:pt>
                <c:pt idx="1396">
                  <c:v>83.937076562653004</c:v>
                </c:pt>
                <c:pt idx="1397">
                  <c:v>83.937086160654005</c:v>
                </c:pt>
                <c:pt idx="1398">
                  <c:v>83.937125175684997</c:v>
                </c:pt>
                <c:pt idx="1399">
                  <c:v>83.937170436616</c:v>
                </c:pt>
                <c:pt idx="1400">
                  <c:v>83.937223766710005</c:v>
                </c:pt>
                <c:pt idx="1401">
                  <c:v>83.937255859375</c:v>
                </c:pt>
                <c:pt idx="1402">
                  <c:v>83.937295112648002</c:v>
                </c:pt>
                <c:pt idx="1403">
                  <c:v>83.937389678471007</c:v>
                </c:pt>
                <c:pt idx="1404">
                  <c:v>83.937495501808002</c:v>
                </c:pt>
                <c:pt idx="1405">
                  <c:v>83.937496180338997</c:v>
                </c:pt>
                <c:pt idx="1406">
                  <c:v>83.937570350621996</c:v>
                </c:pt>
                <c:pt idx="1407">
                  <c:v>83.937641098064006</c:v>
                </c:pt>
                <c:pt idx="1408">
                  <c:v>83.937668145757996</c:v>
                </c:pt>
                <c:pt idx="1409">
                  <c:v>83.937844469340007</c:v>
                </c:pt>
                <c:pt idx="1410">
                  <c:v>83.937911987305</c:v>
                </c:pt>
                <c:pt idx="1411">
                  <c:v>83.937975472706995</c:v>
                </c:pt>
                <c:pt idx="1412">
                  <c:v>83.938049316405994</c:v>
                </c:pt>
                <c:pt idx="1413">
                  <c:v>83.938115260055994</c:v>
                </c:pt>
                <c:pt idx="1414">
                  <c:v>83.938346862792997</c:v>
                </c:pt>
                <c:pt idx="1415">
                  <c:v>83.938347483613001</c:v>
                </c:pt>
                <c:pt idx="1416">
                  <c:v>83.938439398127997</c:v>
                </c:pt>
                <c:pt idx="1417">
                  <c:v>83.938461303710994</c:v>
                </c:pt>
                <c:pt idx="1418">
                  <c:v>83.938677778680997</c:v>
                </c:pt>
                <c:pt idx="1419">
                  <c:v>83.938789367675994</c:v>
                </c:pt>
                <c:pt idx="1420">
                  <c:v>83.938834133418993</c:v>
                </c:pt>
                <c:pt idx="1421">
                  <c:v>83.938884731743002</c:v>
                </c:pt>
                <c:pt idx="1422">
                  <c:v>83.939005724189997</c:v>
                </c:pt>
                <c:pt idx="1423">
                  <c:v>83.939254760742003</c:v>
                </c:pt>
                <c:pt idx="1424">
                  <c:v>83.939264078712995</c:v>
                </c:pt>
                <c:pt idx="1425">
                  <c:v>83.939314050017003</c:v>
                </c:pt>
                <c:pt idx="1426">
                  <c:v>83.939315795897997</c:v>
                </c:pt>
                <c:pt idx="1427">
                  <c:v>83.939643315820007</c:v>
                </c:pt>
                <c:pt idx="1428">
                  <c:v>83.939735412597997</c:v>
                </c:pt>
                <c:pt idx="1429">
                  <c:v>83.939744554268003</c:v>
                </c:pt>
                <c:pt idx="1430">
                  <c:v>83.939754482967999</c:v>
                </c:pt>
                <c:pt idx="1431">
                  <c:v>83.939914765720999</c:v>
                </c:pt>
                <c:pt idx="1432">
                  <c:v>83.940231325867003</c:v>
                </c:pt>
                <c:pt idx="1433">
                  <c:v>83.940227818804004</c:v>
                </c:pt>
                <c:pt idx="1434">
                  <c:v>83.940192091263995</c:v>
                </c:pt>
                <c:pt idx="1435">
                  <c:v>83.940181577478</c:v>
                </c:pt>
                <c:pt idx="1436">
                  <c:v>83.940483035057994</c:v>
                </c:pt>
                <c:pt idx="1437">
                  <c:v>83.940811021974</c:v>
                </c:pt>
                <c:pt idx="1438">
                  <c:v>83.940815516532993</c:v>
                </c:pt>
                <c:pt idx="1439">
                  <c:v>83.940833442924998</c:v>
                </c:pt>
                <c:pt idx="1440">
                  <c:v>83.940841687963001</c:v>
                </c:pt>
                <c:pt idx="1441">
                  <c:v>83.940967947621999</c:v>
                </c:pt>
                <c:pt idx="1442">
                  <c:v>83.941182597628995</c:v>
                </c:pt>
                <c:pt idx="1443">
                  <c:v>83.941261291504006</c:v>
                </c:pt>
                <c:pt idx="1444">
                  <c:v>83.941306353510996</c:v>
                </c:pt>
                <c:pt idx="1445">
                  <c:v>83.941372206617004</c:v>
                </c:pt>
                <c:pt idx="1446">
                  <c:v>83.941425302739006</c:v>
                </c:pt>
                <c:pt idx="1447">
                  <c:v>83.941427489511995</c:v>
                </c:pt>
                <c:pt idx="1448">
                  <c:v>83.941507815012997</c:v>
                </c:pt>
                <c:pt idx="1449">
                  <c:v>83.941571032317995</c:v>
                </c:pt>
                <c:pt idx="1450">
                  <c:v>83.941619916858997</c:v>
                </c:pt>
                <c:pt idx="1451">
                  <c:v>83.941654725858001</c:v>
                </c:pt>
                <c:pt idx="1452">
                  <c:v>83.941678814124998</c:v>
                </c:pt>
                <c:pt idx="1453">
                  <c:v>83.941694544621001</c:v>
                </c:pt>
                <c:pt idx="1454">
                  <c:v>83.941704280305004</c:v>
                </c:pt>
                <c:pt idx="1455">
                  <c:v>83.941710384139</c:v>
                </c:pt>
                <c:pt idx="1456">
                  <c:v>83.941714851691003</c:v>
                </c:pt>
                <c:pt idx="1457">
                  <c:v>83.941718208964005</c:v>
                </c:pt>
                <c:pt idx="1458">
                  <c:v>83.941720614567998</c:v>
                </c:pt>
                <c:pt idx="1459">
                  <c:v>83.941722227116998</c:v>
                </c:pt>
                <c:pt idx="1460">
                  <c:v>83.941723205220001</c:v>
                </c:pt>
                <c:pt idx="1461">
                  <c:v>83.941723294585003</c:v>
                </c:pt>
                <c:pt idx="1462">
                  <c:v>83.941723668303993</c:v>
                </c:pt>
                <c:pt idx="1463">
                  <c:v>83.941723835789006</c:v>
                </c:pt>
                <c:pt idx="1464">
                  <c:v>83.941723859716006</c:v>
                </c:pt>
                <c:pt idx="1465">
                  <c:v>83.941724098294998</c:v>
                </c:pt>
                <c:pt idx="1466">
                  <c:v>83.941725768352001</c:v>
                </c:pt>
                <c:pt idx="1467">
                  <c:v>83.941730301362</c:v>
                </c:pt>
                <c:pt idx="1468">
                  <c:v>83.941739128802993</c:v>
                </c:pt>
                <c:pt idx="1469">
                  <c:v>83.941753682151997</c:v>
                </c:pt>
                <c:pt idx="1470">
                  <c:v>83.941775392886001</c:v>
                </c:pt>
                <c:pt idx="1471">
                  <c:v>83.941805692482006</c:v>
                </c:pt>
                <c:pt idx="1472">
                  <c:v>83.941846892849995</c:v>
                </c:pt>
                <c:pt idx="1473">
                  <c:v>83.941897718443002</c:v>
                </c:pt>
                <c:pt idx="1474">
                  <c:v>83.941944403785996</c:v>
                </c:pt>
                <c:pt idx="1475">
                  <c:v>83.941956982974006</c:v>
                </c:pt>
                <c:pt idx="1476">
                  <c:v>83.942020064198999</c:v>
                </c:pt>
                <c:pt idx="1477">
                  <c:v>83.942086423427995</c:v>
                </c:pt>
                <c:pt idx="1478">
                  <c:v>83.942146449411993</c:v>
                </c:pt>
                <c:pt idx="1479">
                  <c:v>83.942156892689994</c:v>
                </c:pt>
                <c:pt idx="1480">
                  <c:v>83.942245652267999</c:v>
                </c:pt>
                <c:pt idx="1481">
                  <c:v>83.942334613881997</c:v>
                </c:pt>
                <c:pt idx="1482">
                  <c:v>83.942405813403994</c:v>
                </c:pt>
                <c:pt idx="1483">
                  <c:v>83.942416038006996</c:v>
                </c:pt>
                <c:pt idx="1484">
                  <c:v>83.942480370751994</c:v>
                </c:pt>
                <c:pt idx="1485">
                  <c:v>83.942539787304995</c:v>
                </c:pt>
                <c:pt idx="1486">
                  <c:v>83.942596763721994</c:v>
                </c:pt>
                <c:pt idx="1487">
                  <c:v>83.942623136776007</c:v>
                </c:pt>
                <c:pt idx="1488">
                  <c:v>83.942650275328006</c:v>
                </c:pt>
                <c:pt idx="1489">
                  <c:v>83.942701084766995</c:v>
                </c:pt>
                <c:pt idx="1490">
                  <c:v>83.942749292124006</c:v>
                </c:pt>
                <c:pt idx="1491">
                  <c:v>83.942795375393004</c:v>
                </c:pt>
                <c:pt idx="1492">
                  <c:v>83.942840576172003</c:v>
                </c:pt>
                <c:pt idx="1493">
                  <c:v>83.942841228648007</c:v>
                </c:pt>
                <c:pt idx="1494">
                  <c:v>83.942900139082994</c:v>
                </c:pt>
                <c:pt idx="1495">
                  <c:v>83.942959311167002</c:v>
                </c:pt>
                <c:pt idx="1496">
                  <c:v>83.943021670004995</c:v>
                </c:pt>
                <c:pt idx="1497">
                  <c:v>83.943083725338994</c:v>
                </c:pt>
                <c:pt idx="1498">
                  <c:v>83.943122830495994</c:v>
                </c:pt>
                <c:pt idx="1499">
                  <c:v>83.943135309566003</c:v>
                </c:pt>
                <c:pt idx="1500">
                  <c:v>83.943168957886996</c:v>
                </c:pt>
                <c:pt idx="1501">
                  <c:v>83.943200942744994</c:v>
                </c:pt>
                <c:pt idx="1502">
                  <c:v>83.943233177869999</c:v>
                </c:pt>
                <c:pt idx="1503">
                  <c:v>83.943265343492001</c:v>
                </c:pt>
                <c:pt idx="1504">
                  <c:v>83.943279269271997</c:v>
                </c:pt>
                <c:pt idx="1505">
                  <c:v>83.943314371306997</c:v>
                </c:pt>
                <c:pt idx="1506">
                  <c:v>83.943376217742994</c:v>
                </c:pt>
                <c:pt idx="1507">
                  <c:v>83.943436349083996</c:v>
                </c:pt>
                <c:pt idx="1508">
                  <c:v>83.943492941996993</c:v>
                </c:pt>
                <c:pt idx="1509">
                  <c:v>83.943548515418996</c:v>
                </c:pt>
                <c:pt idx="1510">
                  <c:v>83.943584467172002</c:v>
                </c:pt>
                <c:pt idx="1511">
                  <c:v>83.943604003298006</c:v>
                </c:pt>
                <c:pt idx="1512">
                  <c:v>83.943660332061</c:v>
                </c:pt>
                <c:pt idx="1513">
                  <c:v>83.943715439515998</c:v>
                </c:pt>
                <c:pt idx="1514">
                  <c:v>83.943772211365001</c:v>
                </c:pt>
                <c:pt idx="1515">
                  <c:v>83.943832265471997</c:v>
                </c:pt>
                <c:pt idx="1516">
                  <c:v>83.943896181604003</c:v>
                </c:pt>
                <c:pt idx="1517">
                  <c:v>83.943904837453999</c:v>
                </c:pt>
                <c:pt idx="1518">
                  <c:v>83.943955202067997</c:v>
                </c:pt>
                <c:pt idx="1519">
                  <c:v>83.944018886663997</c:v>
                </c:pt>
                <c:pt idx="1520">
                  <c:v>83.944090249523995</c:v>
                </c:pt>
                <c:pt idx="1521">
                  <c:v>83.944170922967999</c:v>
                </c:pt>
                <c:pt idx="1522">
                  <c:v>83.944255105538005</c:v>
                </c:pt>
                <c:pt idx="1523">
                  <c:v>83.944353034814</c:v>
                </c:pt>
                <c:pt idx="1524">
                  <c:v>83.944399379027004</c:v>
                </c:pt>
                <c:pt idx="1525">
                  <c:v>83.943988343968996</c:v>
                </c:pt>
                <c:pt idx="1526">
                  <c:v>83.943660987845007</c:v>
                </c:pt>
                <c:pt idx="1527">
                  <c:v>83.941163557755999</c:v>
                </c:pt>
                <c:pt idx="1528">
                  <c:v>83.948826782202005</c:v>
                </c:pt>
                <c:pt idx="1529">
                  <c:v>83.947826730556002</c:v>
                </c:pt>
                <c:pt idx="1530">
                  <c:v>83.954653179996996</c:v>
                </c:pt>
                <c:pt idx="1531">
                  <c:v>83.969226358108997</c:v>
                </c:pt>
                <c:pt idx="1532">
                  <c:v>83.976945534820999</c:v>
                </c:pt>
                <c:pt idx="1533">
                  <c:v>83.951182884179005</c:v>
                </c:pt>
                <c:pt idx="1534">
                  <c:v>84.120511161221998</c:v>
                </c:pt>
                <c:pt idx="1535">
                  <c:v>84.155680134689007</c:v>
                </c:pt>
                <c:pt idx="1536">
                  <c:v>84.156231578160998</c:v>
                </c:pt>
                <c:pt idx="1537">
                  <c:v>84.153737753073003</c:v>
                </c:pt>
                <c:pt idx="1538">
                  <c:v>84.215319838564</c:v>
                </c:pt>
                <c:pt idx="1539">
                  <c:v>84.241235223279006</c:v>
                </c:pt>
                <c:pt idx="1540">
                  <c:v>84.244741278717001</c:v>
                </c:pt>
                <c:pt idx="1541">
                  <c:v>84.247491602291007</c:v>
                </c:pt>
                <c:pt idx="1542">
                  <c:v>84.258302019271994</c:v>
                </c:pt>
                <c:pt idx="1543">
                  <c:v>84.259332756796994</c:v>
                </c:pt>
                <c:pt idx="1544">
                  <c:v>84.258895874022997</c:v>
                </c:pt>
                <c:pt idx="1545">
                  <c:v>84.259114619697002</c:v>
                </c:pt>
                <c:pt idx="1546">
                  <c:v>84.259162902832003</c:v>
                </c:pt>
                <c:pt idx="1547">
                  <c:v>84.259178161620994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844A-4E5C-82CD-5B660BDFCC03}"/>
            </c:ext>
          </c:extLst>
        </c:ser>
        <c:ser>
          <c:idx val="8"/>
          <c:order val="2"/>
          <c:tx>
            <c:v>WSPL_MQ</c:v>
          </c:tx>
          <c:spPr>
            <a:ln w="12700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'WSPL_2D-Model_PLAN'!$L$4:$L$1551</c:f>
              <c:numCache>
                <c:formatCode>0.00</c:formatCode>
                <c:ptCount val="1548"/>
                <c:pt idx="0">
                  <c:v>0</c:v>
                </c:pt>
                <c:pt idx="1">
                  <c:v>0.59995932580989997</c:v>
                </c:pt>
                <c:pt idx="2">
                  <c:v>3.6327394664624002</c:v>
                </c:pt>
                <c:pt idx="3">
                  <c:v>5.8718930800777001</c:v>
                </c:pt>
                <c:pt idx="4">
                  <c:v>8.5565360961621</c:v>
                </c:pt>
                <c:pt idx="5">
                  <c:v>12.00899669963</c:v>
                </c:pt>
                <c:pt idx="6">
                  <c:v>13.43143552611</c:v>
                </c:pt>
                <c:pt idx="7">
                  <c:v>17.749447076585</c:v>
                </c:pt>
                <c:pt idx="8">
                  <c:v>19.999946878816001</c:v>
                </c:pt>
                <c:pt idx="9">
                  <c:v>21.740415307503</c:v>
                </c:pt>
                <c:pt idx="10">
                  <c:v>24.617915376092999</c:v>
                </c:pt>
                <c:pt idx="11">
                  <c:v>26.88633858032</c:v>
                </c:pt>
                <c:pt idx="12">
                  <c:v>29.011627438798001</c:v>
                </c:pt>
                <c:pt idx="13">
                  <c:v>29.244278795930001</c:v>
                </c:pt>
                <c:pt idx="14">
                  <c:v>31.136718763800999</c:v>
                </c:pt>
                <c:pt idx="15">
                  <c:v>31.311522488436999</c:v>
                </c:pt>
                <c:pt idx="16">
                  <c:v>33.124779103621997</c:v>
                </c:pt>
                <c:pt idx="17">
                  <c:v>33.262327046997001</c:v>
                </c:pt>
                <c:pt idx="18">
                  <c:v>34.717426711564997</c:v>
                </c:pt>
                <c:pt idx="19">
                  <c:v>35.389553014957997</c:v>
                </c:pt>
                <c:pt idx="20">
                  <c:v>36.121831747179002</c:v>
                </c:pt>
                <c:pt idx="21">
                  <c:v>37.369384564880001</c:v>
                </c:pt>
                <c:pt idx="22">
                  <c:v>37.523072089027998</c:v>
                </c:pt>
                <c:pt idx="23">
                  <c:v>38.490842494938001</c:v>
                </c:pt>
                <c:pt idx="24">
                  <c:v>39.517127856122002</c:v>
                </c:pt>
                <c:pt idx="25">
                  <c:v>39.645469944547003</c:v>
                </c:pt>
                <c:pt idx="26">
                  <c:v>40.475567247320001</c:v>
                </c:pt>
                <c:pt idx="27">
                  <c:v>41.374702066337001</c:v>
                </c:pt>
                <c:pt idx="28">
                  <c:v>41.765097391375001</c:v>
                </c:pt>
                <c:pt idx="29">
                  <c:v>42.217786703126002</c:v>
                </c:pt>
                <c:pt idx="30">
                  <c:v>43.007606351692999</c:v>
                </c:pt>
                <c:pt idx="31">
                  <c:v>43.746461637644998</c:v>
                </c:pt>
                <c:pt idx="32">
                  <c:v>43.889532959569003</c:v>
                </c:pt>
                <c:pt idx="33">
                  <c:v>44.436165143361997</c:v>
                </c:pt>
                <c:pt idx="34">
                  <c:v>44.946097052474997</c:v>
                </c:pt>
                <c:pt idx="35">
                  <c:v>45.078052159857002</c:v>
                </c:pt>
                <c:pt idx="36">
                  <c:v>45.673008565163002</c:v>
                </c:pt>
                <c:pt idx="37">
                  <c:v>46.002296206227001</c:v>
                </c:pt>
                <c:pt idx="38">
                  <c:v>46.222115883489998</c:v>
                </c:pt>
                <c:pt idx="39">
                  <c:v>46.728572177507999</c:v>
                </c:pt>
                <c:pt idx="40">
                  <c:v>47.060257448919998</c:v>
                </c:pt>
                <c:pt idx="41">
                  <c:v>47.196032560592002</c:v>
                </c:pt>
                <c:pt idx="42">
                  <c:v>47.628037345564998</c:v>
                </c:pt>
                <c:pt idx="43">
                  <c:v>48.028041756264003</c:v>
                </c:pt>
                <c:pt idx="44">
                  <c:v>48.114059461282999</c:v>
                </c:pt>
                <c:pt idx="45">
                  <c:v>48.399467870191003</c:v>
                </c:pt>
                <c:pt idx="46">
                  <c:v>48.745783883378998</c:v>
                </c:pt>
                <c:pt idx="47">
                  <c:v>49.070613289280999</c:v>
                </c:pt>
                <c:pt idx="48">
                  <c:v>49.167678590243</c:v>
                </c:pt>
                <c:pt idx="49">
                  <c:v>49.378558893463001</c:v>
                </c:pt>
                <c:pt idx="50">
                  <c:v>49.677133038397002</c:v>
                </c:pt>
                <c:pt idx="51">
                  <c:v>49.974344187024997</c:v>
                </c:pt>
                <c:pt idx="52">
                  <c:v>50.223004599306996</c:v>
                </c:pt>
                <c:pt idx="53">
                  <c:v>50.277984175343001</c:v>
                </c:pt>
                <c:pt idx="54">
                  <c:v>50.595692857837001</c:v>
                </c:pt>
                <c:pt idx="55">
                  <c:v>50.935051357790002</c:v>
                </c:pt>
                <c:pt idx="56">
                  <c:v>51.303669693487002</c:v>
                </c:pt>
                <c:pt idx="57">
                  <c:v>51.513109185037997</c:v>
                </c:pt>
                <c:pt idx="58">
                  <c:v>51.709245594263997</c:v>
                </c:pt>
                <c:pt idx="59">
                  <c:v>52.157645130626001</c:v>
                </c:pt>
                <c:pt idx="60">
                  <c:v>52.646931966525997</c:v>
                </c:pt>
                <c:pt idx="61">
                  <c:v>52.796205074405002</c:v>
                </c:pt>
                <c:pt idx="62">
                  <c:v>53.173188236145002</c:v>
                </c:pt>
                <c:pt idx="63">
                  <c:v>53.732711827034002</c:v>
                </c:pt>
                <c:pt idx="64">
                  <c:v>54.081664616523</c:v>
                </c:pt>
                <c:pt idx="65">
                  <c:v>54.322226523685998</c:v>
                </c:pt>
                <c:pt idx="66">
                  <c:v>54.939058844144</c:v>
                </c:pt>
                <c:pt idx="67">
                  <c:v>55.367715942433001</c:v>
                </c:pt>
                <c:pt idx="68">
                  <c:v>55.581300675480001</c:v>
                </c:pt>
                <c:pt idx="69">
                  <c:v>56.247963956355001</c:v>
                </c:pt>
                <c:pt idx="70">
                  <c:v>56.651639138470998</c:v>
                </c:pt>
                <c:pt idx="71">
                  <c:v>56.938892417245</c:v>
                </c:pt>
                <c:pt idx="72">
                  <c:v>57.653176305803001</c:v>
                </c:pt>
                <c:pt idx="73">
                  <c:v>57.936582218024</c:v>
                </c:pt>
                <c:pt idx="74">
                  <c:v>58.388657252575001</c:v>
                </c:pt>
                <c:pt idx="75">
                  <c:v>59.142337879538999</c:v>
                </c:pt>
                <c:pt idx="76">
                  <c:v>59.227281785080997</c:v>
                </c:pt>
                <c:pt idx="77">
                  <c:v>59.910640564369999</c:v>
                </c:pt>
                <c:pt idx="78">
                  <c:v>60.516534056490997</c:v>
                </c:pt>
                <c:pt idx="79">
                  <c:v>60.689612453652003</c:v>
                </c:pt>
                <c:pt idx="80">
                  <c:v>61.475093908780998</c:v>
                </c:pt>
                <c:pt idx="81">
                  <c:v>61.804279029416001</c:v>
                </c:pt>
                <c:pt idx="82">
                  <c:v>62.262865102296999</c:v>
                </c:pt>
                <c:pt idx="83">
                  <c:v>63.047793444343</c:v>
                </c:pt>
                <c:pt idx="84">
                  <c:v>63.091831223833999</c:v>
                </c:pt>
                <c:pt idx="85">
                  <c:v>63.820876250216003</c:v>
                </c:pt>
                <c:pt idx="86">
                  <c:v>64.372884258439996</c:v>
                </c:pt>
                <c:pt idx="87">
                  <c:v>64.572102857755993</c:v>
                </c:pt>
                <c:pt idx="88">
                  <c:v>65.291438655560995</c:v>
                </c:pt>
                <c:pt idx="89">
                  <c:v>65.658375897122994</c:v>
                </c:pt>
                <c:pt idx="90">
                  <c:v>65.968831354130003</c:v>
                </c:pt>
                <c:pt idx="91">
                  <c:v>66.594216018283007</c:v>
                </c:pt>
                <c:pt idx="92">
                  <c:v>66.942725235462007</c:v>
                </c:pt>
                <c:pt idx="93">
                  <c:v>67.157519704116993</c:v>
                </c:pt>
                <c:pt idx="94">
                  <c:v>67.648666940723004</c:v>
                </c:pt>
                <c:pt idx="95">
                  <c:v>68.060990856857998</c:v>
                </c:pt>
                <c:pt idx="96">
                  <c:v>68.229217689360993</c:v>
                </c:pt>
                <c:pt idx="97">
                  <c:v>68.401448760606002</c:v>
                </c:pt>
                <c:pt idx="98">
                  <c:v>68.680414969620998</c:v>
                </c:pt>
                <c:pt idx="99">
                  <c:v>68.908275592311</c:v>
                </c:pt>
                <c:pt idx="100">
                  <c:v>69.095415499032001</c:v>
                </c:pt>
                <c:pt idx="101">
                  <c:v>69.252184890419997</c:v>
                </c:pt>
                <c:pt idx="102">
                  <c:v>69.388842258775995</c:v>
                </c:pt>
                <c:pt idx="103">
                  <c:v>69.512903404537994</c:v>
                </c:pt>
                <c:pt idx="104">
                  <c:v>69.515503430878994</c:v>
                </c:pt>
                <c:pt idx="105">
                  <c:v>69.643254453173995</c:v>
                </c:pt>
                <c:pt idx="106">
                  <c:v>69.787538676660006</c:v>
                </c:pt>
                <c:pt idx="107">
                  <c:v>69.964987398111006</c:v>
                </c:pt>
                <c:pt idx="108">
                  <c:v>70.192320691929993</c:v>
                </c:pt>
                <c:pt idx="109">
                  <c:v>70.486293006093007</c:v>
                </c:pt>
                <c:pt idx="110">
                  <c:v>70.754681194113999</c:v>
                </c:pt>
                <c:pt idx="111">
                  <c:v>70.863659499600999</c:v>
                </c:pt>
                <c:pt idx="112">
                  <c:v>71.341165618177001</c:v>
                </c:pt>
                <c:pt idx="113">
                  <c:v>71.935546718923007</c:v>
                </c:pt>
                <c:pt idx="114">
                  <c:v>71.989293911073005</c:v>
                </c:pt>
                <c:pt idx="115">
                  <c:v>72.656591701509001</c:v>
                </c:pt>
                <c:pt idx="116">
                  <c:v>73.220726676305006</c:v>
                </c:pt>
                <c:pt idx="117">
                  <c:v>73.486330793679997</c:v>
                </c:pt>
                <c:pt idx="118">
                  <c:v>74.399856755759998</c:v>
                </c:pt>
                <c:pt idx="119">
                  <c:v>74.459655847215998</c:v>
                </c:pt>
                <c:pt idx="120">
                  <c:v>75.372267505031999</c:v>
                </c:pt>
                <c:pt idx="121">
                  <c:v>75.694206008815001</c:v>
                </c:pt>
                <c:pt idx="122">
                  <c:v>76.378669764684005</c:v>
                </c:pt>
                <c:pt idx="123">
                  <c:v>76.931495881561005</c:v>
                </c:pt>
                <c:pt idx="124">
                  <c:v>77.394183805818997</c:v>
                </c:pt>
                <c:pt idx="125">
                  <c:v>78.165876301995993</c:v>
                </c:pt>
                <c:pt idx="126">
                  <c:v>78.393950761162998</c:v>
                </c:pt>
                <c:pt idx="127">
                  <c:v>79.353144992658002</c:v>
                </c:pt>
                <c:pt idx="128">
                  <c:v>79.405920485148997</c:v>
                </c:pt>
                <c:pt idx="129">
                  <c:v>80.252896736270998</c:v>
                </c:pt>
                <c:pt idx="130">
                  <c:v>81.069802524870994</c:v>
                </c:pt>
                <c:pt idx="131">
                  <c:v>81.098101924424995</c:v>
                </c:pt>
                <c:pt idx="132">
                  <c:v>81.899928119281</c:v>
                </c:pt>
                <c:pt idx="133">
                  <c:v>82.670071861674998</c:v>
                </c:pt>
                <c:pt idx="134">
                  <c:v>82.734810465909007</c:v>
                </c:pt>
                <c:pt idx="135">
                  <c:v>83.420871066933998</c:v>
                </c:pt>
                <c:pt idx="136">
                  <c:v>84.165337338499</c:v>
                </c:pt>
                <c:pt idx="137">
                  <c:v>84.398485371006998</c:v>
                </c:pt>
                <c:pt idx="138">
                  <c:v>84.917078712920002</c:v>
                </c:pt>
                <c:pt idx="139">
                  <c:v>85.690116848770998</c:v>
                </c:pt>
                <c:pt idx="140">
                  <c:v>86.063878052405997</c:v>
                </c:pt>
                <c:pt idx="141">
                  <c:v>86.496659750096995</c:v>
                </c:pt>
                <c:pt idx="142">
                  <c:v>87.340771720625</c:v>
                </c:pt>
                <c:pt idx="143">
                  <c:v>87.729845253215998</c:v>
                </c:pt>
                <c:pt idx="144">
                  <c:v>88.224062632683001</c:v>
                </c:pt>
                <c:pt idx="145">
                  <c:v>89.147723543550001</c:v>
                </c:pt>
                <c:pt idx="146">
                  <c:v>89.401604451915006</c:v>
                </c:pt>
                <c:pt idx="147">
                  <c:v>90.112597812063001</c:v>
                </c:pt>
                <c:pt idx="148">
                  <c:v>91.069306161954003</c:v>
                </c:pt>
                <c:pt idx="149">
                  <c:v>91.119241591955998</c:v>
                </c:pt>
                <c:pt idx="150">
                  <c:v>92.167974438352999</c:v>
                </c:pt>
                <c:pt idx="151">
                  <c:v>92.737463551877994</c:v>
                </c:pt>
                <c:pt idx="152">
                  <c:v>93.258921229885004</c:v>
                </c:pt>
                <c:pt idx="153">
                  <c:v>94.388825302531998</c:v>
                </c:pt>
                <c:pt idx="154">
                  <c:v>94.400852716629998</c:v>
                </c:pt>
                <c:pt idx="155">
                  <c:v>95.541319516011001</c:v>
                </c:pt>
                <c:pt idx="156">
                  <c:v>96.062426388453005</c:v>
                </c:pt>
                <c:pt idx="157">
                  <c:v>96.696557232301998</c:v>
                </c:pt>
                <c:pt idx="158">
                  <c:v>97.724101426299001</c:v>
                </c:pt>
                <c:pt idx="159">
                  <c:v>97.834551948417001</c:v>
                </c:pt>
                <c:pt idx="160">
                  <c:v>98.935287196914999</c:v>
                </c:pt>
                <c:pt idx="161">
                  <c:v>99.386374063850994</c:v>
                </c:pt>
                <c:pt idx="162">
                  <c:v>99.978829798560994</c:v>
                </c:pt>
                <c:pt idx="163">
                  <c:v>100.94548210332999</c:v>
                </c:pt>
                <c:pt idx="164">
                  <c:v>101.0460979873</c:v>
                </c:pt>
                <c:pt idx="165">
                  <c:v>101.81603765278</c:v>
                </c:pt>
                <c:pt idx="166">
                  <c:v>102.57836924126001</c:v>
                </c:pt>
                <c:pt idx="167">
                  <c:v>102.710491453</c:v>
                </c:pt>
                <c:pt idx="168">
                  <c:v>103.24572205624</c:v>
                </c:pt>
                <c:pt idx="169">
                  <c:v>103.83764064367</c:v>
                </c:pt>
                <c:pt idx="170">
                  <c:v>104.37350447954</c:v>
                </c:pt>
                <c:pt idx="171">
                  <c:v>104.37455090800999</c:v>
                </c:pt>
                <c:pt idx="172">
                  <c:v>104.87208047474</c:v>
                </c:pt>
                <c:pt idx="173">
                  <c:v>105.35105470115001</c:v>
                </c:pt>
                <c:pt idx="174">
                  <c:v>105.56543220615001</c:v>
                </c:pt>
                <c:pt idx="175">
                  <c:v>105.82678941974</c:v>
                </c:pt>
                <c:pt idx="176">
                  <c:v>106.31449026494001</c:v>
                </c:pt>
                <c:pt idx="177">
                  <c:v>106.75759037124</c:v>
                </c:pt>
                <c:pt idx="178">
                  <c:v>106.82560322027</c:v>
                </c:pt>
                <c:pt idx="179">
                  <c:v>107.35893903055999</c:v>
                </c:pt>
                <c:pt idx="180">
                  <c:v>107.9101964149</c:v>
                </c:pt>
                <c:pt idx="181">
                  <c:v>107.94522695945</c:v>
                </c:pt>
                <c:pt idx="182">
                  <c:v>108.47511558834999</c:v>
                </c:pt>
                <c:pt idx="183">
                  <c:v>109.04950119243</c:v>
                </c:pt>
                <c:pt idx="184">
                  <c:v>109.13621796113</c:v>
                </c:pt>
                <c:pt idx="185">
                  <c:v>109.62924720372</c:v>
                </c:pt>
                <c:pt idx="186">
                  <c:v>110.21036618015999</c:v>
                </c:pt>
                <c:pt idx="187">
                  <c:v>110.32873627239999</c:v>
                </c:pt>
                <c:pt idx="188">
                  <c:v>110.789025412</c:v>
                </c:pt>
                <c:pt idx="189">
                  <c:v>111.36126234161</c:v>
                </c:pt>
                <c:pt idx="190">
                  <c:v>111.51974467314</c:v>
                </c:pt>
                <c:pt idx="191">
                  <c:v>111.92185314808</c:v>
                </c:pt>
                <c:pt idx="192">
                  <c:v>112.46507938275001</c:v>
                </c:pt>
                <c:pt idx="193">
                  <c:v>112.71343373913</c:v>
                </c:pt>
                <c:pt idx="194">
                  <c:v>112.98507247089</c:v>
                </c:pt>
                <c:pt idx="195">
                  <c:v>113.47584518732</c:v>
                </c:pt>
                <c:pt idx="196">
                  <c:v>113.90190840919</c:v>
                </c:pt>
                <c:pt idx="197">
                  <c:v>113.93131573721</c:v>
                </c:pt>
                <c:pt idx="198">
                  <c:v>114.3453265878</c:v>
                </c:pt>
                <c:pt idx="199">
                  <c:v>114.71165975513</c:v>
                </c:pt>
                <c:pt idx="200">
                  <c:v>115.02622506873</c:v>
                </c:pt>
                <c:pt idx="201">
                  <c:v>115.09601541633999</c:v>
                </c:pt>
                <c:pt idx="202">
                  <c:v>115.29360912204</c:v>
                </c:pt>
                <c:pt idx="203">
                  <c:v>115.52057247389</c:v>
                </c:pt>
                <c:pt idx="204">
                  <c:v>115.71387528466001</c:v>
                </c:pt>
                <c:pt idx="205">
                  <c:v>115.71417703829</c:v>
                </c:pt>
                <c:pt idx="206">
                  <c:v>115.88027425638001</c:v>
                </c:pt>
                <c:pt idx="207">
                  <c:v>116.02651761308</c:v>
                </c:pt>
                <c:pt idx="208">
                  <c:v>116.15933932078001</c:v>
                </c:pt>
                <c:pt idx="209">
                  <c:v>116.28396930151</c:v>
                </c:pt>
                <c:pt idx="210">
                  <c:v>116.285456311</c:v>
                </c:pt>
                <c:pt idx="211">
                  <c:v>116.41506802009</c:v>
                </c:pt>
                <c:pt idx="212">
                  <c:v>116.57238034127001</c:v>
                </c:pt>
                <c:pt idx="213">
                  <c:v>116.78518557666</c:v>
                </c:pt>
                <c:pt idx="214">
                  <c:v>117.08133051608</c:v>
                </c:pt>
                <c:pt idx="215">
                  <c:v>117.48866737754</c:v>
                </c:pt>
                <c:pt idx="216">
                  <c:v>118.03503940637</c:v>
                </c:pt>
                <c:pt idx="217">
                  <c:v>118.48933898029</c:v>
                </c:pt>
                <c:pt idx="218">
                  <c:v>118.74828119895</c:v>
                </c:pt>
                <c:pt idx="219">
                  <c:v>119.65622143536</c:v>
                </c:pt>
                <c:pt idx="220">
                  <c:v>120.69140269165</c:v>
                </c:pt>
                <c:pt idx="221">
                  <c:v>120.78087760181999</c:v>
                </c:pt>
                <c:pt idx="222">
                  <c:v>122.12158454988</c:v>
                </c:pt>
                <c:pt idx="223">
                  <c:v>122.89861857978001</c:v>
                </c:pt>
                <c:pt idx="224">
                  <c:v>123.67395028420999</c:v>
                </c:pt>
                <c:pt idx="225">
                  <c:v>125.10199217195</c:v>
                </c:pt>
                <c:pt idx="226">
                  <c:v>125.43662834454</c:v>
                </c:pt>
                <c:pt idx="227">
                  <c:v>127.30196780236</c:v>
                </c:pt>
                <c:pt idx="228">
                  <c:v>127.41179689377</c:v>
                </c:pt>
                <c:pt idx="229">
                  <c:v>129.50902832499</c:v>
                </c:pt>
                <c:pt idx="230">
                  <c:v>129.60539764599</c:v>
                </c:pt>
                <c:pt idx="231">
                  <c:v>131.71069250405</c:v>
                </c:pt>
                <c:pt idx="232">
                  <c:v>132.02720501152001</c:v>
                </c:pt>
                <c:pt idx="233">
                  <c:v>133.91521865518001</c:v>
                </c:pt>
                <c:pt idx="234">
                  <c:v>134.6907533415</c:v>
                </c:pt>
                <c:pt idx="235">
                  <c:v>136.11831157016999</c:v>
                </c:pt>
                <c:pt idx="236">
                  <c:v>137.59847031411999</c:v>
                </c:pt>
                <c:pt idx="237">
                  <c:v>139.14587576003001</c:v>
                </c:pt>
                <c:pt idx="238">
                  <c:v>140.69298333985</c:v>
                </c:pt>
                <c:pt idx="239">
                  <c:v>142.17536623870001</c:v>
                </c:pt>
                <c:pt idx="240">
                  <c:v>143.89686537668001</c:v>
                </c:pt>
                <c:pt idx="241">
                  <c:v>145.19979951149</c:v>
                </c:pt>
                <c:pt idx="242">
                  <c:v>147.12931682483</c:v>
                </c:pt>
                <c:pt idx="243">
                  <c:v>148.22975638161</c:v>
                </c:pt>
                <c:pt idx="244">
                  <c:v>150.30767561457</c:v>
                </c:pt>
                <c:pt idx="245">
                  <c:v>151.25708490631999</c:v>
                </c:pt>
                <c:pt idx="246">
                  <c:v>153.34836041693001</c:v>
                </c:pt>
                <c:pt idx="247">
                  <c:v>154.28660470724</c:v>
                </c:pt>
                <c:pt idx="248">
                  <c:v>156.16763485449999</c:v>
                </c:pt>
                <c:pt idx="249">
                  <c:v>157.31282551430999</c:v>
                </c:pt>
                <c:pt idx="250">
                  <c:v>158.68252954828</c:v>
                </c:pt>
                <c:pt idx="251">
                  <c:v>160.34038382047001</c:v>
                </c:pt>
                <c:pt idx="252">
                  <c:v>160.83231795501999</c:v>
                </c:pt>
                <c:pt idx="253">
                  <c:v>162.63806564391999</c:v>
                </c:pt>
                <c:pt idx="254">
                  <c:v>163.3676042463</c:v>
                </c:pt>
                <c:pt idx="255">
                  <c:v>164.14063817229001</c:v>
                </c:pt>
                <c:pt idx="256">
                  <c:v>165.38028134605</c:v>
                </c:pt>
                <c:pt idx="257">
                  <c:v>166.39347908043999</c:v>
                </c:pt>
                <c:pt idx="258">
                  <c:v>166.39610947999</c:v>
                </c:pt>
                <c:pt idx="259">
                  <c:v>166.88765928040999</c:v>
                </c:pt>
                <c:pt idx="260">
                  <c:v>167.22532032433</c:v>
                </c:pt>
                <c:pt idx="261">
                  <c:v>167.41153946804999</c:v>
                </c:pt>
                <c:pt idx="262">
                  <c:v>167.89811675511999</c:v>
                </c:pt>
                <c:pt idx="263">
                  <c:v>167.90218135270001</c:v>
                </c:pt>
                <c:pt idx="264">
                  <c:v>168.43066976763001</c:v>
                </c:pt>
                <c:pt idx="265">
                  <c:v>168.45717161495</c:v>
                </c:pt>
                <c:pt idx="266">
                  <c:v>168.91500609478999</c:v>
                </c:pt>
                <c:pt idx="267">
                  <c:v>168.92178671521</c:v>
                </c:pt>
                <c:pt idx="268">
                  <c:v>169.28992789654001</c:v>
                </c:pt>
                <c:pt idx="269">
                  <c:v>169.44915362136999</c:v>
                </c:pt>
                <c:pt idx="270">
                  <c:v>169.59382408816001</c:v>
                </c:pt>
                <c:pt idx="271">
                  <c:v>169.83858819789</c:v>
                </c:pt>
                <c:pt idx="272">
                  <c:v>169.93078944479001</c:v>
                </c:pt>
                <c:pt idx="273">
                  <c:v>170.03611612959</c:v>
                </c:pt>
                <c:pt idx="274">
                  <c:v>170.19829289008001</c:v>
                </c:pt>
                <c:pt idx="275">
                  <c:v>170.33696605143001</c:v>
                </c:pt>
                <c:pt idx="276">
                  <c:v>170.46138832132999</c:v>
                </c:pt>
                <c:pt idx="277">
                  <c:v>170.46391721307</c:v>
                </c:pt>
                <c:pt idx="278">
                  <c:v>170.59182546064</c:v>
                </c:pt>
                <c:pt idx="279">
                  <c:v>170.73718580566</c:v>
                </c:pt>
                <c:pt idx="280">
                  <c:v>170.91745964999001</c:v>
                </c:pt>
                <c:pt idx="281">
                  <c:v>171.03469787322999</c:v>
                </c:pt>
                <c:pt idx="282">
                  <c:v>171.15011652708</c:v>
                </c:pt>
                <c:pt idx="283">
                  <c:v>171.45262891799999</c:v>
                </c:pt>
                <c:pt idx="284">
                  <c:v>171.67404013346001</c:v>
                </c:pt>
                <c:pt idx="285">
                  <c:v>171.84246922060001</c:v>
                </c:pt>
                <c:pt idx="286">
                  <c:v>172.25066997719</c:v>
                </c:pt>
                <c:pt idx="287">
                  <c:v>172.3371089021</c:v>
                </c:pt>
                <c:pt idx="288">
                  <c:v>172.88917129084001</c:v>
                </c:pt>
                <c:pt idx="289">
                  <c:v>172.95401849709</c:v>
                </c:pt>
                <c:pt idx="290">
                  <c:v>173.45625431876999</c:v>
                </c:pt>
                <c:pt idx="291">
                  <c:v>173.71095789794001</c:v>
                </c:pt>
                <c:pt idx="292">
                  <c:v>174.10172955036001</c:v>
                </c:pt>
                <c:pt idx="293">
                  <c:v>174.63033939537999</c:v>
                </c:pt>
                <c:pt idx="294">
                  <c:v>174.65245865102</c:v>
                </c:pt>
                <c:pt idx="295">
                  <c:v>175.31279401565999</c:v>
                </c:pt>
                <c:pt idx="296">
                  <c:v>175.74800020287</c:v>
                </c:pt>
                <c:pt idx="297">
                  <c:v>175.86978033567999</c:v>
                </c:pt>
                <c:pt idx="298">
                  <c:v>176.53017555739001</c:v>
                </c:pt>
                <c:pt idx="299">
                  <c:v>177.11592451638001</c:v>
                </c:pt>
                <c:pt idx="300">
                  <c:v>177.57673682792</c:v>
                </c:pt>
                <c:pt idx="301">
                  <c:v>178.75309174860001</c:v>
                </c:pt>
                <c:pt idx="302">
                  <c:v>178.79913630984001</c:v>
                </c:pt>
                <c:pt idx="303">
                  <c:v>179.87192873980999</c:v>
                </c:pt>
                <c:pt idx="304">
                  <c:v>180.87088503473001</c:v>
                </c:pt>
                <c:pt idx="305">
                  <c:v>180.97964250095001</c:v>
                </c:pt>
                <c:pt idx="306">
                  <c:v>182.07792833105</c:v>
                </c:pt>
                <c:pt idx="307">
                  <c:v>183.20008935708</c:v>
                </c:pt>
                <c:pt idx="308">
                  <c:v>183.40865919340999</c:v>
                </c:pt>
                <c:pt idx="309">
                  <c:v>184.32162408836999</c:v>
                </c:pt>
                <c:pt idx="310">
                  <c:v>185.43312544874999</c:v>
                </c:pt>
                <c:pt idx="311">
                  <c:v>186.46748471245999</c:v>
                </c:pt>
                <c:pt idx="312">
                  <c:v>186.49170333153</c:v>
                </c:pt>
                <c:pt idx="313">
                  <c:v>187.65178796498</c:v>
                </c:pt>
                <c:pt idx="314">
                  <c:v>188.75823105116001</c:v>
                </c:pt>
                <c:pt idx="315">
                  <c:v>189.88113419497</c:v>
                </c:pt>
                <c:pt idx="316">
                  <c:v>190.16503258961001</c:v>
                </c:pt>
                <c:pt idx="317">
                  <c:v>190.97691818224999</c:v>
                </c:pt>
                <c:pt idx="318">
                  <c:v>192.10326300944999</c:v>
                </c:pt>
                <c:pt idx="319">
                  <c:v>193.21165146562001</c:v>
                </c:pt>
                <c:pt idx="320">
                  <c:v>194.32669488018999</c:v>
                </c:pt>
                <c:pt idx="321">
                  <c:v>194.32976806137</c:v>
                </c:pt>
                <c:pt idx="322">
                  <c:v>196.03265290419</c:v>
                </c:pt>
                <c:pt idx="323">
                  <c:v>197.74957068357</c:v>
                </c:pt>
                <c:pt idx="324">
                  <c:v>198.84487670537001</c:v>
                </c:pt>
                <c:pt idx="325">
                  <c:v>199.45664179593001</c:v>
                </c:pt>
                <c:pt idx="326">
                  <c:v>201.17713127767999</c:v>
                </c:pt>
                <c:pt idx="327">
                  <c:v>202.87014494076001</c:v>
                </c:pt>
                <c:pt idx="328">
                  <c:v>203.56656852863</c:v>
                </c:pt>
                <c:pt idx="329">
                  <c:v>204.59712040734999</c:v>
                </c:pt>
                <c:pt idx="330">
                  <c:v>206.30619237027</c:v>
                </c:pt>
                <c:pt idx="331">
                  <c:v>208.01709489934001</c:v>
                </c:pt>
                <c:pt idx="332">
                  <c:v>208.35123430375</c:v>
                </c:pt>
                <c:pt idx="333">
                  <c:v>209.72082994815</c:v>
                </c:pt>
                <c:pt idx="334">
                  <c:v>211.43633026194999</c:v>
                </c:pt>
                <c:pt idx="335">
                  <c:v>213.05779325603999</c:v>
                </c:pt>
                <c:pt idx="336">
                  <c:v>213.07613961106</c:v>
                </c:pt>
                <c:pt idx="337">
                  <c:v>214.86237523486</c:v>
                </c:pt>
                <c:pt idx="338">
                  <c:v>216.52725529532</c:v>
                </c:pt>
                <c:pt idx="339">
                  <c:v>217.55067069175001</c:v>
                </c:pt>
                <c:pt idx="340">
                  <c:v>218.28446233861001</c:v>
                </c:pt>
                <c:pt idx="341">
                  <c:v>220.00520370059999</c:v>
                </c:pt>
                <c:pt idx="342">
                  <c:v>221.70451344444001</c:v>
                </c:pt>
                <c:pt idx="343">
                  <c:v>221.70486981405</c:v>
                </c:pt>
                <c:pt idx="344">
                  <c:v>223.4396071585</c:v>
                </c:pt>
                <c:pt idx="345">
                  <c:v>225.13772587474</c:v>
                </c:pt>
                <c:pt idx="346">
                  <c:v>225.44016967985999</c:v>
                </c:pt>
                <c:pt idx="347">
                  <c:v>226.8313180669</c:v>
                </c:pt>
                <c:pt idx="348">
                  <c:v>228.57077753710001</c:v>
                </c:pt>
                <c:pt idx="349">
                  <c:v>228.78847005308</c:v>
                </c:pt>
                <c:pt idx="350">
                  <c:v>230.32904233363001</c:v>
                </c:pt>
                <c:pt idx="351">
                  <c:v>231.79744872446</c:v>
                </c:pt>
                <c:pt idx="352">
                  <c:v>231.99993698149001</c:v>
                </c:pt>
                <c:pt idx="353">
                  <c:v>233.81522491125</c:v>
                </c:pt>
                <c:pt idx="354">
                  <c:v>234.50196655784001</c:v>
                </c:pt>
                <c:pt idx="355">
                  <c:v>235.43344807412001</c:v>
                </c:pt>
                <c:pt idx="356">
                  <c:v>236.92304225919</c:v>
                </c:pt>
                <c:pt idx="357">
                  <c:v>237.26446661970999</c:v>
                </c:pt>
                <c:pt idx="358">
                  <c:v>238.86140357145999</c:v>
                </c:pt>
                <c:pt idx="359">
                  <c:v>239.06786979093999</c:v>
                </c:pt>
                <c:pt idx="360">
                  <c:v>239.56404828369</c:v>
                </c:pt>
                <c:pt idx="361">
                  <c:v>240.20507642937</c:v>
                </c:pt>
                <c:pt idx="362">
                  <c:v>240.91331523015</c:v>
                </c:pt>
                <c:pt idx="363">
                  <c:v>240.93089677892999</c:v>
                </c:pt>
                <c:pt idx="364">
                  <c:v>241.54983964316</c:v>
                </c:pt>
                <c:pt idx="365">
                  <c:v>242.25065948075999</c:v>
                </c:pt>
                <c:pt idx="366">
                  <c:v>242.49596577228999</c:v>
                </c:pt>
                <c:pt idx="367">
                  <c:v>242.88939885918001</c:v>
                </c:pt>
                <c:pt idx="368">
                  <c:v>243.59101322154001</c:v>
                </c:pt>
                <c:pt idx="369">
                  <c:v>243.75085898288</c:v>
                </c:pt>
                <c:pt idx="370">
                  <c:v>244.23431823716001</c:v>
                </c:pt>
                <c:pt idx="371">
                  <c:v>244.72489543569</c:v>
                </c:pt>
                <c:pt idx="372">
                  <c:v>244.93446014361999</c:v>
                </c:pt>
                <c:pt idx="373">
                  <c:v>245.45820244948001</c:v>
                </c:pt>
                <c:pt idx="374">
                  <c:v>245.57332566861001</c:v>
                </c:pt>
                <c:pt idx="375">
                  <c:v>245.99090977008001</c:v>
                </c:pt>
                <c:pt idx="376">
                  <c:v>246.21006978928</c:v>
                </c:pt>
                <c:pt idx="377">
                  <c:v>246.36315134009999</c:v>
                </c:pt>
                <c:pt idx="378">
                  <c:v>246.61506737284</c:v>
                </c:pt>
                <c:pt idx="379">
                  <c:v>246.78680150176001</c:v>
                </c:pt>
                <c:pt idx="380">
                  <c:v>246.91702208293</c:v>
                </c:pt>
                <c:pt idx="381">
                  <c:v>246.91847447160001</c:v>
                </c:pt>
                <c:pt idx="382">
                  <c:v>247.04970373815999</c:v>
                </c:pt>
                <c:pt idx="383">
                  <c:v>247.21408551896999</c:v>
                </c:pt>
                <c:pt idx="384">
                  <c:v>247.21896836001</c:v>
                </c:pt>
                <c:pt idx="385">
                  <c:v>247.41301380503</c:v>
                </c:pt>
                <c:pt idx="386">
                  <c:v>247.46602568231</c:v>
                </c:pt>
                <c:pt idx="387">
                  <c:v>247.83131679109999</c:v>
                </c:pt>
                <c:pt idx="388">
                  <c:v>248.35518261719</c:v>
                </c:pt>
                <c:pt idx="389">
                  <c:v>249.06593955445999</c:v>
                </c:pt>
                <c:pt idx="390">
                  <c:v>249.07777714269</c:v>
                </c:pt>
                <c:pt idx="391">
                  <c:v>250.03913038064999</c:v>
                </c:pt>
                <c:pt idx="392">
                  <c:v>250.99044987325999</c:v>
                </c:pt>
                <c:pt idx="393">
                  <c:v>251.27920100227001</c:v>
                </c:pt>
                <c:pt idx="394">
                  <c:v>252.69423005822</c:v>
                </c:pt>
                <c:pt idx="395">
                  <c:v>252.82544008264</c:v>
                </c:pt>
                <c:pt idx="396">
                  <c:v>254.42851717188</c:v>
                </c:pt>
                <c:pt idx="397">
                  <c:v>254.65569668551001</c:v>
                </c:pt>
                <c:pt idx="398">
                  <c:v>256.13314694333002</c:v>
                </c:pt>
                <c:pt idx="399">
                  <c:v>256.73625759481001</c:v>
                </c:pt>
                <c:pt idx="400">
                  <c:v>257.86435308760002</c:v>
                </c:pt>
                <c:pt idx="401">
                  <c:v>259.03470592092998</c:v>
                </c:pt>
                <c:pt idx="402">
                  <c:v>259.56623955475999</c:v>
                </c:pt>
                <c:pt idx="403">
                  <c:v>261.30294213878</c:v>
                </c:pt>
                <c:pt idx="404">
                  <c:v>261.52027447180001</c:v>
                </c:pt>
                <c:pt idx="405">
                  <c:v>263.01389145297998</c:v>
                </c:pt>
                <c:pt idx="406">
                  <c:v>264.16424952163999</c:v>
                </c:pt>
                <c:pt idx="407">
                  <c:v>264.73995749616</c:v>
                </c:pt>
                <c:pt idx="408">
                  <c:v>266.40121464253002</c:v>
                </c:pt>
                <c:pt idx="409">
                  <c:v>266.94045700698001</c:v>
                </c:pt>
                <c:pt idx="410">
                  <c:v>268.17784042434999</c:v>
                </c:pt>
                <c:pt idx="411">
                  <c:v>269.78859677243997</c:v>
                </c:pt>
                <c:pt idx="412">
                  <c:v>269.82585467206002</c:v>
                </c:pt>
                <c:pt idx="413">
                  <c:v>271.61489168700001</c:v>
                </c:pt>
                <c:pt idx="414">
                  <c:v>272.79882641031998</c:v>
                </c:pt>
                <c:pt idx="415">
                  <c:v>273.2628330252</c:v>
                </c:pt>
                <c:pt idx="416">
                  <c:v>275.05231537856002</c:v>
                </c:pt>
                <c:pt idx="417">
                  <c:v>275.82965664736003</c:v>
                </c:pt>
                <c:pt idx="418">
                  <c:v>276.72759807068002</c:v>
                </c:pt>
                <c:pt idx="419">
                  <c:v>278.48971301430998</c:v>
                </c:pt>
                <c:pt idx="420">
                  <c:v>278.88430564654999</c:v>
                </c:pt>
                <c:pt idx="421">
                  <c:v>280.19704690965</c:v>
                </c:pt>
                <c:pt idx="422">
                  <c:v>281.92690607738001</c:v>
                </c:pt>
                <c:pt idx="423">
                  <c:v>281.92717877957</c:v>
                </c:pt>
                <c:pt idx="424">
                  <c:v>283.29790128825999</c:v>
                </c:pt>
                <c:pt idx="425">
                  <c:v>284.70939284384002</c:v>
                </c:pt>
                <c:pt idx="426">
                  <c:v>284.92171479705002</c:v>
                </c:pt>
                <c:pt idx="427">
                  <c:v>286.06898699572002</c:v>
                </c:pt>
                <c:pt idx="428">
                  <c:v>287.49201316300002</c:v>
                </c:pt>
                <c:pt idx="429">
                  <c:v>287.83086710772</c:v>
                </c:pt>
                <c:pt idx="430">
                  <c:v>288.83538303802999</c:v>
                </c:pt>
                <c:pt idx="431">
                  <c:v>290.27420577045001</c:v>
                </c:pt>
                <c:pt idx="432">
                  <c:v>290.61756311847</c:v>
                </c:pt>
                <c:pt idx="433">
                  <c:v>291.62574872873</c:v>
                </c:pt>
                <c:pt idx="434">
                  <c:v>293.05690626173998</c:v>
                </c:pt>
                <c:pt idx="435">
                  <c:v>293.24523456002999</c:v>
                </c:pt>
                <c:pt idx="436">
                  <c:v>294.40914624595001</c:v>
                </c:pt>
                <c:pt idx="437">
                  <c:v>295.68502484888</c:v>
                </c:pt>
                <c:pt idx="438">
                  <c:v>295.84006402231</c:v>
                </c:pt>
                <c:pt idx="439">
                  <c:v>297.16593290921003</c:v>
                </c:pt>
                <c:pt idx="440">
                  <c:v>297.93404739830999</c:v>
                </c:pt>
                <c:pt idx="441">
                  <c:v>298.62254869410998</c:v>
                </c:pt>
                <c:pt idx="442">
                  <c:v>299.91577626671</c:v>
                </c:pt>
                <c:pt idx="443">
                  <c:v>299.99341126629997</c:v>
                </c:pt>
                <c:pt idx="444">
                  <c:v>301.40601936926998</c:v>
                </c:pt>
                <c:pt idx="445">
                  <c:v>301.86156223556998</c:v>
                </c:pt>
                <c:pt idx="446">
                  <c:v>302.70754836745999</c:v>
                </c:pt>
                <c:pt idx="447">
                  <c:v>303.53442856552999</c:v>
                </c:pt>
                <c:pt idx="448">
                  <c:v>304.19055189324001</c:v>
                </c:pt>
                <c:pt idx="449">
                  <c:v>305.00561457338</c:v>
                </c:pt>
                <c:pt idx="450">
                  <c:v>305.46974619521001</c:v>
                </c:pt>
                <c:pt idx="451">
                  <c:v>306.26664943806003</c:v>
                </c:pt>
                <c:pt idx="452">
                  <c:v>306.97711706433</c:v>
                </c:pt>
                <c:pt idx="453">
                  <c:v>307.30733135853001</c:v>
                </c:pt>
                <c:pt idx="454">
                  <c:v>308.12339992577</c:v>
                </c:pt>
                <c:pt idx="455">
                  <c:v>308.20168668395002</c:v>
                </c:pt>
                <c:pt idx="456">
                  <c:v>308.73863409409</c:v>
                </c:pt>
                <c:pt idx="457">
                  <c:v>309.18389419674997</c:v>
                </c:pt>
                <c:pt idx="458">
                  <c:v>309.49004743067002</c:v>
                </c:pt>
                <c:pt idx="459">
                  <c:v>309.68798432738998</c:v>
                </c:pt>
                <c:pt idx="460">
                  <c:v>309.77595020587</c:v>
                </c:pt>
                <c:pt idx="461">
                  <c:v>309.80867041262002</c:v>
                </c:pt>
                <c:pt idx="462">
                  <c:v>309.88326143696003</c:v>
                </c:pt>
                <c:pt idx="463">
                  <c:v>309.94297314793999</c:v>
                </c:pt>
                <c:pt idx="464">
                  <c:v>310.02116498307998</c:v>
                </c:pt>
                <c:pt idx="465">
                  <c:v>310.16248486792</c:v>
                </c:pt>
                <c:pt idx="466">
                  <c:v>310.41480480547</c:v>
                </c:pt>
                <c:pt idx="467">
                  <c:v>310.57748869538</c:v>
                </c:pt>
                <c:pt idx="468">
                  <c:v>310.82605534038998</c:v>
                </c:pt>
                <c:pt idx="469">
                  <c:v>311.44414897338999</c:v>
                </c:pt>
                <c:pt idx="470">
                  <c:v>311.47836672558998</c:v>
                </c:pt>
                <c:pt idx="471">
                  <c:v>312.31698321354003</c:v>
                </c:pt>
                <c:pt idx="472">
                  <c:v>312.33224082318998</c:v>
                </c:pt>
                <c:pt idx="473">
                  <c:v>313.19025154513002</c:v>
                </c:pt>
                <c:pt idx="474">
                  <c:v>313.49244704680001</c:v>
                </c:pt>
                <c:pt idx="475">
                  <c:v>314.05290694727</c:v>
                </c:pt>
                <c:pt idx="476">
                  <c:v>314.90342773972998</c:v>
                </c:pt>
                <c:pt idx="477">
                  <c:v>315.01842468462002</c:v>
                </c:pt>
                <c:pt idx="478">
                  <c:v>315.76622432863002</c:v>
                </c:pt>
                <c:pt idx="479">
                  <c:v>316.61845313533001</c:v>
                </c:pt>
                <c:pt idx="480">
                  <c:v>316.92537423635002</c:v>
                </c:pt>
                <c:pt idx="481">
                  <c:v>317.48008841180001</c:v>
                </c:pt>
                <c:pt idx="482">
                  <c:v>318.33134231372998</c:v>
                </c:pt>
                <c:pt idx="483">
                  <c:v>319.17447205881001</c:v>
                </c:pt>
                <c:pt idx="484">
                  <c:v>319.90090240828999</c:v>
                </c:pt>
                <c:pt idx="485">
                  <c:v>321.36803159967002</c:v>
                </c:pt>
                <c:pt idx="486">
                  <c:v>321.71105934294002</c:v>
                </c:pt>
                <c:pt idx="487">
                  <c:v>322.93613054695999</c:v>
                </c:pt>
                <c:pt idx="488">
                  <c:v>324.40322303352002</c:v>
                </c:pt>
                <c:pt idx="489">
                  <c:v>324.48304555845999</c:v>
                </c:pt>
                <c:pt idx="490">
                  <c:v>325.89135387658001</c:v>
                </c:pt>
                <c:pt idx="491">
                  <c:v>327.44152807263998</c:v>
                </c:pt>
                <c:pt idx="492">
                  <c:v>327.44186443315999</c:v>
                </c:pt>
                <c:pt idx="493">
                  <c:v>328.97242586751997</c:v>
                </c:pt>
                <c:pt idx="494">
                  <c:v>330.54360813877997</c:v>
                </c:pt>
                <c:pt idx="495">
                  <c:v>330.54363359289999</c:v>
                </c:pt>
                <c:pt idx="496">
                  <c:v>332.13237653764003</c:v>
                </c:pt>
                <c:pt idx="497">
                  <c:v>333.75064306809003</c:v>
                </c:pt>
                <c:pt idx="498">
                  <c:v>333.75068505679002</c:v>
                </c:pt>
                <c:pt idx="499">
                  <c:v>335.37452546348999</c:v>
                </c:pt>
                <c:pt idx="500">
                  <c:v>337.03327284331999</c:v>
                </c:pt>
                <c:pt idx="501">
                  <c:v>337.03358506385001</c:v>
                </c:pt>
                <c:pt idx="502">
                  <c:v>338.68873529178001</c:v>
                </c:pt>
                <c:pt idx="503">
                  <c:v>340.37264554925002</c:v>
                </c:pt>
                <c:pt idx="504">
                  <c:v>340.37297999734</c:v>
                </c:pt>
                <c:pt idx="505">
                  <c:v>342.09281338668001</c:v>
                </c:pt>
                <c:pt idx="506">
                  <c:v>343.75618001477</c:v>
                </c:pt>
                <c:pt idx="507">
                  <c:v>343.75620226151</c:v>
                </c:pt>
                <c:pt idx="508">
                  <c:v>345.48483167978998</c:v>
                </c:pt>
                <c:pt idx="509">
                  <c:v>347.16763288485998</c:v>
                </c:pt>
                <c:pt idx="510">
                  <c:v>347.16780120879997</c:v>
                </c:pt>
                <c:pt idx="511">
                  <c:v>348.89874417291003</c:v>
                </c:pt>
                <c:pt idx="512">
                  <c:v>350.58712259883998</c:v>
                </c:pt>
                <c:pt idx="513">
                  <c:v>350.58739848552</c:v>
                </c:pt>
                <c:pt idx="514">
                  <c:v>352.30717194913001</c:v>
                </c:pt>
                <c:pt idx="515">
                  <c:v>353.99172473703999</c:v>
                </c:pt>
                <c:pt idx="516">
                  <c:v>353.99226629091999</c:v>
                </c:pt>
                <c:pt idx="517">
                  <c:v>355.69388789324</c:v>
                </c:pt>
                <c:pt idx="518">
                  <c:v>357.35902211384001</c:v>
                </c:pt>
                <c:pt idx="519">
                  <c:v>357.35915035483998</c:v>
                </c:pt>
                <c:pt idx="520">
                  <c:v>358.98816250937</c:v>
                </c:pt>
                <c:pt idx="521">
                  <c:v>360.66259905752003</c:v>
                </c:pt>
                <c:pt idx="522">
                  <c:v>360.66321708688002</c:v>
                </c:pt>
                <c:pt idx="523">
                  <c:v>362.29176050397001</c:v>
                </c:pt>
                <c:pt idx="524">
                  <c:v>363.88001364546</c:v>
                </c:pt>
                <c:pt idx="525">
                  <c:v>363.88015641318998</c:v>
                </c:pt>
                <c:pt idx="526">
                  <c:v>365.45077780457001</c:v>
                </c:pt>
                <c:pt idx="527">
                  <c:v>366.98875538328002</c:v>
                </c:pt>
                <c:pt idx="528">
                  <c:v>366.99022656762003</c:v>
                </c:pt>
                <c:pt idx="529">
                  <c:v>368.50420877893998</c:v>
                </c:pt>
                <c:pt idx="530">
                  <c:v>369.97358959539997</c:v>
                </c:pt>
                <c:pt idx="531">
                  <c:v>369.97472919093002</c:v>
                </c:pt>
                <c:pt idx="532">
                  <c:v>371.41512664585002</c:v>
                </c:pt>
                <c:pt idx="533">
                  <c:v>372.81400135055998</c:v>
                </c:pt>
                <c:pt idx="534">
                  <c:v>372.81496198519</c:v>
                </c:pt>
                <c:pt idx="535">
                  <c:v>374.16397018687002</c:v>
                </c:pt>
                <c:pt idx="536">
                  <c:v>375.48765335185999</c:v>
                </c:pt>
                <c:pt idx="537">
                  <c:v>375.48831473665001</c:v>
                </c:pt>
                <c:pt idx="538">
                  <c:v>376.73571114933998</c:v>
                </c:pt>
                <c:pt idx="539">
                  <c:v>377.96028200841999</c:v>
                </c:pt>
                <c:pt idx="540">
                  <c:v>377.96195373817</c:v>
                </c:pt>
                <c:pt idx="541">
                  <c:v>379.07165298452998</c:v>
                </c:pt>
                <c:pt idx="542">
                  <c:v>380.20247920626002</c:v>
                </c:pt>
                <c:pt idx="543">
                  <c:v>380.20454206271</c:v>
                </c:pt>
                <c:pt idx="544">
                  <c:v>380.60271984748999</c:v>
                </c:pt>
                <c:pt idx="545">
                  <c:v>381.41853200192003</c:v>
                </c:pt>
                <c:pt idx="546">
                  <c:v>382.17923136408001</c:v>
                </c:pt>
                <c:pt idx="547">
                  <c:v>382.17923933594</c:v>
                </c:pt>
                <c:pt idx="548">
                  <c:v>382.99754206430998</c:v>
                </c:pt>
                <c:pt idx="549">
                  <c:v>383.75622832783</c:v>
                </c:pt>
                <c:pt idx="550">
                  <c:v>383.84769612153002</c:v>
                </c:pt>
                <c:pt idx="551">
                  <c:v>384.57562333252997</c:v>
                </c:pt>
                <c:pt idx="552">
                  <c:v>385.18408906450998</c:v>
                </c:pt>
                <c:pt idx="553">
                  <c:v>385.33537678702999</c:v>
                </c:pt>
                <c:pt idx="554">
                  <c:v>386.15322608695999</c:v>
                </c:pt>
                <c:pt idx="555">
                  <c:v>386.21786023265997</c:v>
                </c:pt>
                <c:pt idx="556">
                  <c:v>386.91660753541998</c:v>
                </c:pt>
                <c:pt idx="557">
                  <c:v>386.99236426953001</c:v>
                </c:pt>
                <c:pt idx="558">
                  <c:v>387.55096659941</c:v>
                </c:pt>
                <c:pt idx="559">
                  <c:v>387.71486136456002</c:v>
                </c:pt>
                <c:pt idx="560">
                  <c:v>387.93705187408</c:v>
                </c:pt>
                <c:pt idx="561">
                  <c:v>388.19403542209</c:v>
                </c:pt>
                <c:pt idx="562">
                  <c:v>388.36535462543998</c:v>
                </c:pt>
                <c:pt idx="563">
                  <c:v>388.49434297842998</c:v>
                </c:pt>
                <c:pt idx="564">
                  <c:v>388.49559158411</c:v>
                </c:pt>
                <c:pt idx="565">
                  <c:v>388.62421133223</c:v>
                </c:pt>
                <c:pt idx="566">
                  <c:v>388.79887993902003</c:v>
                </c:pt>
                <c:pt idx="567">
                  <c:v>389.06274385438002</c:v>
                </c:pt>
                <c:pt idx="568">
                  <c:v>389.46029990761002</c:v>
                </c:pt>
                <c:pt idx="569">
                  <c:v>390.03602439523002</c:v>
                </c:pt>
                <c:pt idx="570">
                  <c:v>390.30178482351999</c:v>
                </c:pt>
                <c:pt idx="571">
                  <c:v>390.83436462566999</c:v>
                </c:pt>
                <c:pt idx="572">
                  <c:v>391.89974961759998</c:v>
                </c:pt>
                <c:pt idx="573">
                  <c:v>392.38182116732003</c:v>
                </c:pt>
                <c:pt idx="574">
                  <c:v>393.27659806579999</c:v>
                </c:pt>
                <c:pt idx="575">
                  <c:v>394.39047697793001</c:v>
                </c:pt>
                <c:pt idx="576">
                  <c:v>394.99518609618002</c:v>
                </c:pt>
                <c:pt idx="577">
                  <c:v>396.26732591826999</c:v>
                </c:pt>
                <c:pt idx="578">
                  <c:v>397.02953811339</c:v>
                </c:pt>
                <c:pt idx="579">
                  <c:v>398.11697619068002</c:v>
                </c:pt>
                <c:pt idx="580">
                  <c:v>399.34065807902999</c:v>
                </c:pt>
                <c:pt idx="581">
                  <c:v>400.15377249646002</c:v>
                </c:pt>
                <c:pt idx="582">
                  <c:v>401.89129213834002</c:v>
                </c:pt>
                <c:pt idx="583">
                  <c:v>401.96715897192001</c:v>
                </c:pt>
                <c:pt idx="584">
                  <c:v>404.03727228585001</c:v>
                </c:pt>
                <c:pt idx="585">
                  <c:v>404.64647367583001</c:v>
                </c:pt>
                <c:pt idx="586">
                  <c:v>405.8922189621</c:v>
                </c:pt>
                <c:pt idx="587">
                  <c:v>407.57412539504003</c:v>
                </c:pt>
                <c:pt idx="588">
                  <c:v>407.92314935035</c:v>
                </c:pt>
                <c:pt idx="589">
                  <c:v>409.75047322978003</c:v>
                </c:pt>
                <c:pt idx="590">
                  <c:v>410.64577342551001</c:v>
                </c:pt>
                <c:pt idx="591">
                  <c:v>411.80687920944001</c:v>
                </c:pt>
                <c:pt idx="592">
                  <c:v>413.56861954800002</c:v>
                </c:pt>
                <c:pt idx="593">
                  <c:v>413.83740627036002</c:v>
                </c:pt>
                <c:pt idx="594">
                  <c:v>415.69210098607999</c:v>
                </c:pt>
                <c:pt idx="595">
                  <c:v>417.12854494458998</c:v>
                </c:pt>
                <c:pt idx="596">
                  <c:v>417.46552828458999</c:v>
                </c:pt>
                <c:pt idx="597">
                  <c:v>419.58043636368001</c:v>
                </c:pt>
                <c:pt idx="598">
                  <c:v>420.49470798751997</c:v>
                </c:pt>
                <c:pt idx="599">
                  <c:v>421.40968428529999</c:v>
                </c:pt>
                <c:pt idx="600">
                  <c:v>423.46353648913998</c:v>
                </c:pt>
                <c:pt idx="601">
                  <c:v>423.91022632844999</c:v>
                </c:pt>
                <c:pt idx="602">
                  <c:v>425.33826875989001</c:v>
                </c:pt>
                <c:pt idx="603">
                  <c:v>427.35063870418998</c:v>
                </c:pt>
                <c:pt idx="604">
                  <c:v>427.35211395020002</c:v>
                </c:pt>
                <c:pt idx="605">
                  <c:v>428.01255249085</c:v>
                </c:pt>
                <c:pt idx="606">
                  <c:v>428.68724733542001</c:v>
                </c:pt>
                <c:pt idx="607">
                  <c:v>429.75694860200002</c:v>
                </c:pt>
                <c:pt idx="608">
                  <c:v>430.79248335022999</c:v>
                </c:pt>
                <c:pt idx="609">
                  <c:v>430.79356090194</c:v>
                </c:pt>
                <c:pt idx="610">
                  <c:v>432.35815092562001</c:v>
                </c:pt>
                <c:pt idx="611">
                  <c:v>433.96028528182001</c:v>
                </c:pt>
                <c:pt idx="612">
                  <c:v>434.21966277382</c:v>
                </c:pt>
                <c:pt idx="613">
                  <c:v>435.49916310318002</c:v>
                </c:pt>
                <c:pt idx="614">
                  <c:v>437.13403403752</c:v>
                </c:pt>
                <c:pt idx="615">
                  <c:v>437.61382490649999</c:v>
                </c:pt>
                <c:pt idx="616">
                  <c:v>438.78487494186999</c:v>
                </c:pt>
                <c:pt idx="617">
                  <c:v>440.30256872708998</c:v>
                </c:pt>
                <c:pt idx="618">
                  <c:v>440.96653340873002</c:v>
                </c:pt>
                <c:pt idx="619">
                  <c:v>441.97546293629</c:v>
                </c:pt>
                <c:pt idx="620">
                  <c:v>443.47310456617998</c:v>
                </c:pt>
                <c:pt idx="621">
                  <c:v>444.27300624444001</c:v>
                </c:pt>
                <c:pt idx="622">
                  <c:v>445.14891598537002</c:v>
                </c:pt>
                <c:pt idx="623">
                  <c:v>446.64085691470001</c:v>
                </c:pt>
                <c:pt idx="624">
                  <c:v>447.51768000688003</c:v>
                </c:pt>
                <c:pt idx="625">
                  <c:v>448.31301136465999</c:v>
                </c:pt>
                <c:pt idx="626">
                  <c:v>449.81011177364002</c:v>
                </c:pt>
                <c:pt idx="627">
                  <c:v>450.67063477195001</c:v>
                </c:pt>
                <c:pt idx="628">
                  <c:v>451.46948889070001</c:v>
                </c:pt>
                <c:pt idx="629">
                  <c:v>452.97900854163998</c:v>
                </c:pt>
                <c:pt idx="630">
                  <c:v>453.69186533705999</c:v>
                </c:pt>
                <c:pt idx="631">
                  <c:v>454.62172025500001</c:v>
                </c:pt>
                <c:pt idx="632">
                  <c:v>456.14697276651998</c:v>
                </c:pt>
                <c:pt idx="633">
                  <c:v>456.53380288128</c:v>
                </c:pt>
                <c:pt idx="634">
                  <c:v>457.77714218125999</c:v>
                </c:pt>
                <c:pt idx="635">
                  <c:v>459.14324052910001</c:v>
                </c:pt>
                <c:pt idx="636">
                  <c:v>459.31787533556002</c:v>
                </c:pt>
                <c:pt idx="637">
                  <c:v>460.94498271024003</c:v>
                </c:pt>
                <c:pt idx="638">
                  <c:v>461.46280180614002</c:v>
                </c:pt>
                <c:pt idx="639">
                  <c:v>462.48622260188</c:v>
                </c:pt>
                <c:pt idx="640">
                  <c:v>463.43212078303998</c:v>
                </c:pt>
                <c:pt idx="641">
                  <c:v>464.04610227524</c:v>
                </c:pt>
                <c:pt idx="642">
                  <c:v>465.00804949368001</c:v>
                </c:pt>
                <c:pt idx="643">
                  <c:v>465.65843565712998</c:v>
                </c:pt>
                <c:pt idx="644">
                  <c:v>466.22311852836998</c:v>
                </c:pt>
                <c:pt idx="645">
                  <c:v>467.12889907648997</c:v>
                </c:pt>
                <c:pt idx="646">
                  <c:v>467.16176254438</c:v>
                </c:pt>
                <c:pt idx="647">
                  <c:v>467.77697318108</c:v>
                </c:pt>
                <c:pt idx="648">
                  <c:v>468.21894325390002</c:v>
                </c:pt>
                <c:pt idx="649">
                  <c:v>468.50644763762</c:v>
                </c:pt>
                <c:pt idx="650">
                  <c:v>468.69116266499998</c:v>
                </c:pt>
                <c:pt idx="651">
                  <c:v>468.82452480849003</c:v>
                </c:pt>
                <c:pt idx="652">
                  <c:v>468.82466955913998</c:v>
                </c:pt>
                <c:pt idx="653">
                  <c:v>468.95565413358997</c:v>
                </c:pt>
                <c:pt idx="654">
                  <c:v>469.12262793167002</c:v>
                </c:pt>
                <c:pt idx="655">
                  <c:v>469.36180006226999</c:v>
                </c:pt>
                <c:pt idx="656">
                  <c:v>469.70947676351</c:v>
                </c:pt>
                <c:pt idx="657">
                  <c:v>470.20195724432</c:v>
                </c:pt>
                <c:pt idx="658">
                  <c:v>470.33323927695</c:v>
                </c:pt>
                <c:pt idx="659">
                  <c:v>470.87551720792999</c:v>
                </c:pt>
                <c:pt idx="660">
                  <c:v>471.71121268738</c:v>
                </c:pt>
                <c:pt idx="661">
                  <c:v>471.76641533545001</c:v>
                </c:pt>
                <c:pt idx="662">
                  <c:v>472.91090004109998</c:v>
                </c:pt>
                <c:pt idx="663">
                  <c:v>473.18286350325002</c:v>
                </c:pt>
                <c:pt idx="664">
                  <c:v>474.33879882242002</c:v>
                </c:pt>
                <c:pt idx="665">
                  <c:v>474.59946907736003</c:v>
                </c:pt>
                <c:pt idx="666">
                  <c:v>476.05473389281002</c:v>
                </c:pt>
                <c:pt idx="667">
                  <c:v>476.10506815324999</c:v>
                </c:pt>
                <c:pt idx="668">
                  <c:v>477.48345034254999</c:v>
                </c:pt>
                <c:pt idx="669">
                  <c:v>478.05857847415001</c:v>
                </c:pt>
                <c:pt idx="670">
                  <c:v>478.96429046295998</c:v>
                </c:pt>
                <c:pt idx="671">
                  <c:v>480.35255556661002</c:v>
                </c:pt>
                <c:pt idx="672">
                  <c:v>480.37221048505</c:v>
                </c:pt>
                <c:pt idx="673">
                  <c:v>481.84305272707002</c:v>
                </c:pt>
                <c:pt idx="674">
                  <c:v>482.94152276993998</c:v>
                </c:pt>
                <c:pt idx="675">
                  <c:v>483.26332230045</c:v>
                </c:pt>
                <c:pt idx="676">
                  <c:v>484.73975227254999</c:v>
                </c:pt>
                <c:pt idx="677">
                  <c:v>485.83308066621998</c:v>
                </c:pt>
                <c:pt idx="678">
                  <c:v>486.14990017094999</c:v>
                </c:pt>
                <c:pt idx="679">
                  <c:v>487.60824696108</c:v>
                </c:pt>
                <c:pt idx="680">
                  <c:v>489.03649438087001</c:v>
                </c:pt>
                <c:pt idx="681">
                  <c:v>489.03757753485002</c:v>
                </c:pt>
                <c:pt idx="682">
                  <c:v>490.49937792151002</c:v>
                </c:pt>
                <c:pt idx="683">
                  <c:v>491.92458318854</c:v>
                </c:pt>
                <c:pt idx="684">
                  <c:v>492.56804218788</c:v>
                </c:pt>
                <c:pt idx="685">
                  <c:v>493.41726830836001</c:v>
                </c:pt>
                <c:pt idx="686">
                  <c:v>494.81435511485</c:v>
                </c:pt>
                <c:pt idx="687">
                  <c:v>496.33710564470999</c:v>
                </c:pt>
                <c:pt idx="688">
                  <c:v>496.42177871289999</c:v>
                </c:pt>
                <c:pt idx="689">
                  <c:v>497.69742924505999</c:v>
                </c:pt>
                <c:pt idx="690">
                  <c:v>499.16004384444</c:v>
                </c:pt>
                <c:pt idx="691">
                  <c:v>500.52373955465998</c:v>
                </c:pt>
                <c:pt idx="692">
                  <c:v>500.58960381741002</c:v>
                </c:pt>
                <c:pt idx="693">
                  <c:v>502.01505584744001</c:v>
                </c:pt>
                <c:pt idx="694">
                  <c:v>503.47099908717001</c:v>
                </c:pt>
                <c:pt idx="695">
                  <c:v>504.77973928525</c:v>
                </c:pt>
                <c:pt idx="696">
                  <c:v>505.10065011472</c:v>
                </c:pt>
                <c:pt idx="697">
                  <c:v>506.92008849326999</c:v>
                </c:pt>
                <c:pt idx="698">
                  <c:v>508.55118868842999</c:v>
                </c:pt>
                <c:pt idx="699">
                  <c:v>509.09557466131997</c:v>
                </c:pt>
                <c:pt idx="700">
                  <c:v>510.36639857531998</c:v>
                </c:pt>
                <c:pt idx="701">
                  <c:v>512.03746367252995</c:v>
                </c:pt>
                <c:pt idx="702">
                  <c:v>513.37794498395999</c:v>
                </c:pt>
                <c:pt idx="703">
                  <c:v>513.81073773195999</c:v>
                </c:pt>
                <c:pt idx="704">
                  <c:v>515.50591030851001</c:v>
                </c:pt>
                <c:pt idx="705">
                  <c:v>517.26083881163004</c:v>
                </c:pt>
                <c:pt idx="706">
                  <c:v>517.53550877171006</c:v>
                </c:pt>
                <c:pt idx="707">
                  <c:v>518.92957361141998</c:v>
                </c:pt>
                <c:pt idx="708">
                  <c:v>520.70818748427996</c:v>
                </c:pt>
                <c:pt idx="709">
                  <c:v>521.48044114048002</c:v>
                </c:pt>
                <c:pt idx="710">
                  <c:v>522.32390795090998</c:v>
                </c:pt>
                <c:pt idx="711">
                  <c:v>524.15551252782996</c:v>
                </c:pt>
                <c:pt idx="712">
                  <c:v>525.13111301250001</c:v>
                </c:pt>
                <c:pt idx="713">
                  <c:v>525.71222962717002</c:v>
                </c:pt>
                <c:pt idx="714">
                  <c:v>527.60049728177</c:v>
                </c:pt>
                <c:pt idx="715">
                  <c:v>528.43462021333005</c:v>
                </c:pt>
                <c:pt idx="716">
                  <c:v>529.15909028565</c:v>
                </c:pt>
                <c:pt idx="717">
                  <c:v>531.05535605734997</c:v>
                </c:pt>
                <c:pt idx="718">
                  <c:v>531.41491146861995</c:v>
                </c:pt>
                <c:pt idx="719">
                  <c:v>532.61595634551998</c:v>
                </c:pt>
                <c:pt idx="720">
                  <c:v>534.10607927988997</c:v>
                </c:pt>
                <c:pt idx="721">
                  <c:v>534.50387385459999</c:v>
                </c:pt>
                <c:pt idx="722">
                  <c:v>536.48700711164997</c:v>
                </c:pt>
                <c:pt idx="723">
                  <c:v>536.53231540576996</c:v>
                </c:pt>
                <c:pt idx="724">
                  <c:v>537.88340343247</c:v>
                </c:pt>
                <c:pt idx="725">
                  <c:v>538.70741378807998</c:v>
                </c:pt>
                <c:pt idx="726">
                  <c:v>540.03853079959003</c:v>
                </c:pt>
                <c:pt idx="727">
                  <c:v>540.63494311948</c:v>
                </c:pt>
                <c:pt idx="728">
                  <c:v>541.37835018886994</c:v>
                </c:pt>
                <c:pt idx="729">
                  <c:v>542.30908448819002</c:v>
                </c:pt>
                <c:pt idx="730">
                  <c:v>542.96332304329997</c:v>
                </c:pt>
                <c:pt idx="731">
                  <c:v>543.71615896368996</c:v>
                </c:pt>
                <c:pt idx="732">
                  <c:v>544.84661152285003</c:v>
                </c:pt>
                <c:pt idx="733">
                  <c:v>544.85521997267995</c:v>
                </c:pt>
                <c:pt idx="734">
                  <c:v>545.49073088405999</c:v>
                </c:pt>
                <c:pt idx="735">
                  <c:v>545.72687358714995</c:v>
                </c:pt>
                <c:pt idx="736">
                  <c:v>546.30934286729996</c:v>
                </c:pt>
                <c:pt idx="737">
                  <c:v>546.39271760337999</c:v>
                </c:pt>
                <c:pt idx="738">
                  <c:v>546.87993054041999</c:v>
                </c:pt>
                <c:pt idx="739">
                  <c:v>546.92011291797996</c:v>
                </c:pt>
                <c:pt idx="740">
                  <c:v>547.22432332988001</c:v>
                </c:pt>
                <c:pt idx="741">
                  <c:v>547.46173962754006</c:v>
                </c:pt>
                <c:pt idx="742">
                  <c:v>547.62803173512998</c:v>
                </c:pt>
                <c:pt idx="743">
                  <c:v>547.75891449866003</c:v>
                </c:pt>
                <c:pt idx="744">
                  <c:v>547.76618758781001</c:v>
                </c:pt>
                <c:pt idx="745">
                  <c:v>547.88719825710996</c:v>
                </c:pt>
                <c:pt idx="746">
                  <c:v>548.03520654425995</c:v>
                </c:pt>
                <c:pt idx="747">
                  <c:v>548.22273923849002</c:v>
                </c:pt>
                <c:pt idx="748">
                  <c:v>548.46965641321003</c:v>
                </c:pt>
                <c:pt idx="749">
                  <c:v>548.79583578918005</c:v>
                </c:pt>
                <c:pt idx="750">
                  <c:v>549.15253839466004</c:v>
                </c:pt>
                <c:pt idx="751">
                  <c:v>549.22115164995</c:v>
                </c:pt>
                <c:pt idx="752">
                  <c:v>549.76547036726004</c:v>
                </c:pt>
                <c:pt idx="753">
                  <c:v>550.16040667333004</c:v>
                </c:pt>
                <c:pt idx="754">
                  <c:v>550.44865147128996</c:v>
                </c:pt>
                <c:pt idx="755">
                  <c:v>551.28426274664002</c:v>
                </c:pt>
                <c:pt idx="756">
                  <c:v>551.51999005847995</c:v>
                </c:pt>
                <c:pt idx="757">
                  <c:v>552.26095257654003</c:v>
                </c:pt>
                <c:pt idx="758">
                  <c:v>552.56475282177996</c:v>
                </c:pt>
                <c:pt idx="759">
                  <c:v>553.36193312194996</c:v>
                </c:pt>
                <c:pt idx="760">
                  <c:v>553.90394081379998</c:v>
                </c:pt>
                <c:pt idx="761">
                  <c:v>554.57173689527997</c:v>
                </c:pt>
                <c:pt idx="762">
                  <c:v>554.96003924586</c:v>
                </c:pt>
                <c:pt idx="763">
                  <c:v>555.87661806059998</c:v>
                </c:pt>
                <c:pt idx="764">
                  <c:v>556.27346175857997</c:v>
                </c:pt>
                <c:pt idx="765">
                  <c:v>557.26497510073</c:v>
                </c:pt>
                <c:pt idx="766">
                  <c:v>557.35829722005997</c:v>
                </c:pt>
                <c:pt idx="767">
                  <c:v>558.10191989995997</c:v>
                </c:pt>
                <c:pt idx="768">
                  <c:v>558.72781882065999</c:v>
                </c:pt>
                <c:pt idx="769">
                  <c:v>559.25975286696996</c:v>
                </c:pt>
                <c:pt idx="770">
                  <c:v>559.75415889123997</c:v>
                </c:pt>
                <c:pt idx="771">
                  <c:v>560.12037379636001</c:v>
                </c:pt>
                <c:pt idx="772">
                  <c:v>560.25928440764994</c:v>
                </c:pt>
                <c:pt idx="773">
                  <c:v>560.71266094400005</c:v>
                </c:pt>
                <c:pt idx="774">
                  <c:v>561.84139472463005</c:v>
                </c:pt>
                <c:pt idx="775">
                  <c:v>561.85618889679995</c:v>
                </c:pt>
                <c:pt idx="776">
                  <c:v>562.15259872954005</c:v>
                </c:pt>
                <c:pt idx="777">
                  <c:v>562.41327961519005</c:v>
                </c:pt>
                <c:pt idx="778">
                  <c:v>562.91621996158005</c:v>
                </c:pt>
                <c:pt idx="779">
                  <c:v>563.42463851818002</c:v>
                </c:pt>
                <c:pt idx="780">
                  <c:v>563.51267701818006</c:v>
                </c:pt>
                <c:pt idx="781">
                  <c:v>564.54857562869995</c:v>
                </c:pt>
                <c:pt idx="782">
                  <c:v>564.96477083419995</c:v>
                </c:pt>
                <c:pt idx="783">
                  <c:v>565.21965428396004</c:v>
                </c:pt>
                <c:pt idx="784">
                  <c:v>566.28271205546002</c:v>
                </c:pt>
                <c:pt idx="785">
                  <c:v>566.96607126429001</c:v>
                </c:pt>
                <c:pt idx="786">
                  <c:v>567.02721546781004</c:v>
                </c:pt>
                <c:pt idx="787">
                  <c:v>567.77705133664006</c:v>
                </c:pt>
                <c:pt idx="788">
                  <c:v>568.73945636684005</c:v>
                </c:pt>
                <c:pt idx="789">
                  <c:v>569.08394205773004</c:v>
                </c:pt>
                <c:pt idx="790">
                  <c:v>569.83626409580995</c:v>
                </c:pt>
                <c:pt idx="791">
                  <c:v>570.52629833840001</c:v>
                </c:pt>
                <c:pt idx="792">
                  <c:v>571.14762743854999</c:v>
                </c:pt>
                <c:pt idx="793">
                  <c:v>571.89784669751998</c:v>
                </c:pt>
                <c:pt idx="794">
                  <c:v>572.31232538459005</c:v>
                </c:pt>
                <c:pt idx="795">
                  <c:v>572.63289997965001</c:v>
                </c:pt>
                <c:pt idx="796">
                  <c:v>573.96693099738002</c:v>
                </c:pt>
                <c:pt idx="797">
                  <c:v>574.08271460282003</c:v>
                </c:pt>
                <c:pt idx="798">
                  <c:v>574.69150947808998</c:v>
                </c:pt>
                <c:pt idx="799">
                  <c:v>575.82329829921002</c:v>
                </c:pt>
                <c:pt idx="800">
                  <c:v>576.03347906317003</c:v>
                </c:pt>
                <c:pt idx="801">
                  <c:v>576.76392256345002</c:v>
                </c:pt>
                <c:pt idx="802">
                  <c:v>577.50723365604995</c:v>
                </c:pt>
                <c:pt idx="803">
                  <c:v>577.52355230568003</c:v>
                </c:pt>
                <c:pt idx="804">
                  <c:v>578.83424696362999</c:v>
                </c:pt>
                <c:pt idx="805">
                  <c:v>579.17322158696004</c:v>
                </c:pt>
                <c:pt idx="806">
                  <c:v>579.56994435412003</c:v>
                </c:pt>
                <c:pt idx="807">
                  <c:v>580.13290862302995</c:v>
                </c:pt>
                <c:pt idx="808">
                  <c:v>580.76138323483997</c:v>
                </c:pt>
                <c:pt idx="809">
                  <c:v>581.31226573028005</c:v>
                </c:pt>
                <c:pt idx="810">
                  <c:v>581.6388756586</c:v>
                </c:pt>
                <c:pt idx="811">
                  <c:v>582.10548862830001</c:v>
                </c:pt>
                <c:pt idx="812">
                  <c:v>582.27657051102995</c:v>
                </c:pt>
                <c:pt idx="813">
                  <c:v>583.17749667179999</c:v>
                </c:pt>
                <c:pt idx="814">
                  <c:v>583.34693064798</c:v>
                </c:pt>
                <c:pt idx="815">
                  <c:v>583.70681663092</c:v>
                </c:pt>
                <c:pt idx="816">
                  <c:v>583.70688123051002</c:v>
                </c:pt>
                <c:pt idx="817">
                  <c:v>584.29125265717005</c:v>
                </c:pt>
                <c:pt idx="818">
                  <c:v>584.92816559701998</c:v>
                </c:pt>
                <c:pt idx="819">
                  <c:v>585.04007782145004</c:v>
                </c:pt>
                <c:pt idx="820">
                  <c:v>585.50818746524999</c:v>
                </c:pt>
                <c:pt idx="821">
                  <c:v>586.14889324525996</c:v>
                </c:pt>
                <c:pt idx="822">
                  <c:v>586.26368914400996</c:v>
                </c:pt>
                <c:pt idx="823">
                  <c:v>586.72806613348996</c:v>
                </c:pt>
                <c:pt idx="824">
                  <c:v>587.36865436686003</c:v>
                </c:pt>
                <c:pt idx="825">
                  <c:v>587.36867100353004</c:v>
                </c:pt>
                <c:pt idx="826">
                  <c:v>587.94523961967002</c:v>
                </c:pt>
                <c:pt idx="827">
                  <c:v>588.36000088153003</c:v>
                </c:pt>
                <c:pt idx="828">
                  <c:v>588.58656428402003</c:v>
                </c:pt>
                <c:pt idx="829">
                  <c:v>589.15943702901995</c:v>
                </c:pt>
                <c:pt idx="830">
                  <c:v>589.24628648257999</c:v>
                </c:pt>
                <c:pt idx="831">
                  <c:v>589.80344420931999</c:v>
                </c:pt>
                <c:pt idx="832">
                  <c:v>590.03607604616002</c:v>
                </c:pt>
                <c:pt idx="833">
                  <c:v>590.37514464886999</c:v>
                </c:pt>
                <c:pt idx="834">
                  <c:v>590.73794486842996</c:v>
                </c:pt>
                <c:pt idx="835">
                  <c:v>591.0179766174</c:v>
                </c:pt>
                <c:pt idx="836">
                  <c:v>591.36048316342999</c:v>
                </c:pt>
                <c:pt idx="837">
                  <c:v>591.58675069899004</c:v>
                </c:pt>
                <c:pt idx="838">
                  <c:v>591.91230182423999</c:v>
                </c:pt>
                <c:pt idx="839">
                  <c:v>592.40203921245995</c:v>
                </c:pt>
                <c:pt idx="840">
                  <c:v>592.42870620371002</c:v>
                </c:pt>
                <c:pt idx="841">
                  <c:v>592.68966250636004</c:v>
                </c:pt>
                <c:pt idx="842">
                  <c:v>592.83805390022997</c:v>
                </c:pt>
                <c:pt idx="843">
                  <c:v>593.13460635260003</c:v>
                </c:pt>
                <c:pt idx="844">
                  <c:v>593.22746819710005</c:v>
                </c:pt>
                <c:pt idx="845">
                  <c:v>593.48304283284006</c:v>
                </c:pt>
                <c:pt idx="846">
                  <c:v>593.57707890558004</c:v>
                </c:pt>
                <c:pt idx="847">
                  <c:v>593.89365553828998</c:v>
                </c:pt>
                <c:pt idx="848">
                  <c:v>593.89405233012997</c:v>
                </c:pt>
                <c:pt idx="849">
                  <c:v>594.17181539391004</c:v>
                </c:pt>
                <c:pt idx="850">
                  <c:v>594.18392396597005</c:v>
                </c:pt>
                <c:pt idx="851">
                  <c:v>594.45455095363002</c:v>
                </c:pt>
                <c:pt idx="852">
                  <c:v>594.45464804938001</c:v>
                </c:pt>
                <c:pt idx="853">
                  <c:v>594.71213614828002</c:v>
                </c:pt>
                <c:pt idx="854">
                  <c:v>594.83467765094997</c:v>
                </c:pt>
                <c:pt idx="855">
                  <c:v>594.96321865284995</c:v>
                </c:pt>
                <c:pt idx="856">
                  <c:v>595.21615455820995</c:v>
                </c:pt>
                <c:pt idx="857">
                  <c:v>595.21621138881005</c:v>
                </c:pt>
                <c:pt idx="858">
                  <c:v>595.48720497726003</c:v>
                </c:pt>
                <c:pt idx="859">
                  <c:v>595.50417363172005</c:v>
                </c:pt>
                <c:pt idx="860">
                  <c:v>595.79438630621996</c:v>
                </c:pt>
                <c:pt idx="861">
                  <c:v>596.13253955615005</c:v>
                </c:pt>
                <c:pt idx="862">
                  <c:v>596.15617456339999</c:v>
                </c:pt>
                <c:pt idx="863">
                  <c:v>596.46648078687997</c:v>
                </c:pt>
                <c:pt idx="864">
                  <c:v>596.59115039871006</c:v>
                </c:pt>
                <c:pt idx="865">
                  <c:v>596.79430199735998</c:v>
                </c:pt>
                <c:pt idx="866">
                  <c:v>597.11796520892995</c:v>
                </c:pt>
                <c:pt idx="867">
                  <c:v>597.75405543785996</c:v>
                </c:pt>
                <c:pt idx="868">
                  <c:v>597.75528189736997</c:v>
                </c:pt>
                <c:pt idx="869">
                  <c:v>598.52174832671005</c:v>
                </c:pt>
                <c:pt idx="870">
                  <c:v>598.93838996617001</c:v>
                </c:pt>
                <c:pt idx="871">
                  <c:v>599.43044766160006</c:v>
                </c:pt>
                <c:pt idx="872">
                  <c:v>600.22200734436001</c:v>
                </c:pt>
                <c:pt idx="873">
                  <c:v>600.47225480310999</c:v>
                </c:pt>
                <c:pt idx="874">
                  <c:v>601.40953642854004</c:v>
                </c:pt>
                <c:pt idx="875">
                  <c:v>601.63245881720002</c:v>
                </c:pt>
                <c:pt idx="876">
                  <c:v>602.68557445965996</c:v>
                </c:pt>
                <c:pt idx="877">
                  <c:v>602.89632485452</c:v>
                </c:pt>
                <c:pt idx="878">
                  <c:v>603.88239346760997</c:v>
                </c:pt>
                <c:pt idx="879">
                  <c:v>604.24910500749002</c:v>
                </c:pt>
                <c:pt idx="880">
                  <c:v>605.14965100587006</c:v>
                </c:pt>
                <c:pt idx="881">
                  <c:v>605.67604387719996</c:v>
                </c:pt>
                <c:pt idx="882">
                  <c:v>606.36059345403999</c:v>
                </c:pt>
                <c:pt idx="883">
                  <c:v>607.16238172932003</c:v>
                </c:pt>
                <c:pt idx="884">
                  <c:v>607.65848337192995</c:v>
                </c:pt>
                <c:pt idx="885">
                  <c:v>608.69335646872003</c:v>
                </c:pt>
                <c:pt idx="886">
                  <c:v>608.83163802591002</c:v>
                </c:pt>
                <c:pt idx="887">
                  <c:v>610.13706046506002</c:v>
                </c:pt>
                <c:pt idx="888">
                  <c:v>610.25553174992001</c:v>
                </c:pt>
                <c:pt idx="889">
                  <c:v>611.29605005575002</c:v>
                </c:pt>
                <c:pt idx="890">
                  <c:v>611.84076895635997</c:v>
                </c:pt>
                <c:pt idx="891">
                  <c:v>612.62379591686999</c:v>
                </c:pt>
                <c:pt idx="892">
                  <c:v>613.44224766681998</c:v>
                </c:pt>
                <c:pt idx="893">
                  <c:v>613.76204449625004</c:v>
                </c:pt>
                <c:pt idx="894">
                  <c:v>615.05316142099002</c:v>
                </c:pt>
                <c:pt idx="895">
                  <c:v>615.10000222406995</c:v>
                </c:pt>
                <c:pt idx="896">
                  <c:v>616.23404735992005</c:v>
                </c:pt>
                <c:pt idx="897">
                  <c:v>616.66674162493996</c:v>
                </c:pt>
                <c:pt idx="898">
                  <c:v>617.58008200603001</c:v>
                </c:pt>
                <c:pt idx="899">
                  <c:v>618.27628235783004</c:v>
                </c:pt>
                <c:pt idx="900">
                  <c:v>618.70848624052996</c:v>
                </c:pt>
                <c:pt idx="901">
                  <c:v>619.80456966149995</c:v>
                </c:pt>
                <c:pt idx="902">
                  <c:v>619.87516760189999</c:v>
                </c:pt>
                <c:pt idx="903">
                  <c:v>620.44583430814998</c:v>
                </c:pt>
                <c:pt idx="904">
                  <c:v>621.37170680664997</c:v>
                </c:pt>
                <c:pt idx="905">
                  <c:v>621.45690260286005</c:v>
                </c:pt>
                <c:pt idx="906">
                  <c:v>622.15741514761999</c:v>
                </c:pt>
                <c:pt idx="907">
                  <c:v>623.01515974525</c:v>
                </c:pt>
                <c:pt idx="908">
                  <c:v>623.11552221173997</c:v>
                </c:pt>
                <c:pt idx="909">
                  <c:v>623.84615677792999</c:v>
                </c:pt>
                <c:pt idx="910">
                  <c:v>624.54417156534998</c:v>
                </c:pt>
                <c:pt idx="911">
                  <c:v>625.30671950836995</c:v>
                </c:pt>
                <c:pt idx="912">
                  <c:v>626.03951889829</c:v>
                </c:pt>
                <c:pt idx="913">
                  <c:v>626.63018046443995</c:v>
                </c:pt>
                <c:pt idx="914">
                  <c:v>627.49884676935005</c:v>
                </c:pt>
                <c:pt idx="915">
                  <c:v>627.7997192345</c:v>
                </c:pt>
                <c:pt idx="916">
                  <c:v>628.92268285338002</c:v>
                </c:pt>
                <c:pt idx="917">
                  <c:v>630.25659518752002</c:v>
                </c:pt>
                <c:pt idx="918">
                  <c:v>630.31537222046995</c:v>
                </c:pt>
                <c:pt idx="919">
                  <c:v>631.24234163334995</c:v>
                </c:pt>
                <c:pt idx="920">
                  <c:v>631.68605223154998</c:v>
                </c:pt>
                <c:pt idx="921">
                  <c:v>632.03527807804005</c:v>
                </c:pt>
                <c:pt idx="922">
                  <c:v>633.04948471837997</c:v>
                </c:pt>
                <c:pt idx="923">
                  <c:v>633.57227413342002</c:v>
                </c:pt>
                <c:pt idx="924">
                  <c:v>634.42185917166</c:v>
                </c:pt>
                <c:pt idx="925">
                  <c:v>634.73305750716997</c:v>
                </c:pt>
                <c:pt idx="926">
                  <c:v>635.80055621649001</c:v>
                </c:pt>
                <c:pt idx="927">
                  <c:v>636.04427755728</c:v>
                </c:pt>
                <c:pt idx="928">
                  <c:v>637.17043973508999</c:v>
                </c:pt>
                <c:pt idx="929">
                  <c:v>637.20735005234997</c:v>
                </c:pt>
                <c:pt idx="930">
                  <c:v>638.51009692595005</c:v>
                </c:pt>
                <c:pt idx="931">
                  <c:v>638.51913963503</c:v>
                </c:pt>
                <c:pt idx="932">
                  <c:v>639.70616182848005</c:v>
                </c:pt>
                <c:pt idx="933">
                  <c:v>639.79375040880996</c:v>
                </c:pt>
                <c:pt idx="934">
                  <c:v>640.99258730814995</c:v>
                </c:pt>
                <c:pt idx="935">
                  <c:v>640.99734578751998</c:v>
                </c:pt>
                <c:pt idx="936">
                  <c:v>642.07568567084002</c:v>
                </c:pt>
                <c:pt idx="937">
                  <c:v>642.20090972262005</c:v>
                </c:pt>
                <c:pt idx="938">
                  <c:v>643.01069784578999</c:v>
                </c:pt>
                <c:pt idx="939">
                  <c:v>643.47174648992996</c:v>
                </c:pt>
                <c:pt idx="940">
                  <c:v>643.77380086710002</c:v>
                </c:pt>
                <c:pt idx="941">
                  <c:v>644.37831718235998</c:v>
                </c:pt>
                <c:pt idx="942">
                  <c:v>644.68799620032996</c:v>
                </c:pt>
                <c:pt idx="943">
                  <c:v>644.84690272205</c:v>
                </c:pt>
                <c:pt idx="944">
                  <c:v>645.20221365415</c:v>
                </c:pt>
                <c:pt idx="945">
                  <c:v>645.46690645747003</c:v>
                </c:pt>
                <c:pt idx="946">
                  <c:v>645.66363781924997</c:v>
                </c:pt>
                <c:pt idx="947">
                  <c:v>645.81506397131</c:v>
                </c:pt>
                <c:pt idx="948">
                  <c:v>645.94144320485998</c:v>
                </c:pt>
                <c:pt idx="949">
                  <c:v>645.94383900653997</c:v>
                </c:pt>
                <c:pt idx="950">
                  <c:v>646.07191515265004</c:v>
                </c:pt>
                <c:pt idx="951">
                  <c:v>646.21854215207998</c:v>
                </c:pt>
                <c:pt idx="952">
                  <c:v>646.40259937711005</c:v>
                </c:pt>
                <c:pt idx="953">
                  <c:v>646.64323917347997</c:v>
                </c:pt>
                <c:pt idx="954">
                  <c:v>646.95970041407998</c:v>
                </c:pt>
                <c:pt idx="955">
                  <c:v>647.10051508351</c:v>
                </c:pt>
                <c:pt idx="956">
                  <c:v>647.37121005752999</c:v>
                </c:pt>
                <c:pt idx="957">
                  <c:v>647.89696006864006</c:v>
                </c:pt>
                <c:pt idx="958">
                  <c:v>648.08424031238997</c:v>
                </c:pt>
                <c:pt idx="959">
                  <c:v>648.55611115514</c:v>
                </c:pt>
                <c:pt idx="960">
                  <c:v>649.19292520725003</c:v>
                </c:pt>
                <c:pt idx="961">
                  <c:v>649.36230889513001</c:v>
                </c:pt>
                <c:pt idx="962">
                  <c:v>650.22878367974999</c:v>
                </c:pt>
                <c:pt idx="963">
                  <c:v>650.30744040356001</c:v>
                </c:pt>
                <c:pt idx="964">
                  <c:v>651.34465357225997</c:v>
                </c:pt>
                <c:pt idx="965">
                  <c:v>651.37860528652004</c:v>
                </c:pt>
                <c:pt idx="966">
                  <c:v>652.36730142588999</c:v>
                </c:pt>
                <c:pt idx="967">
                  <c:v>652.56389402205002</c:v>
                </c:pt>
                <c:pt idx="968">
                  <c:v>653.48575388775998</c:v>
                </c:pt>
                <c:pt idx="969">
                  <c:v>653.85261822973996</c:v>
                </c:pt>
                <c:pt idx="970">
                  <c:v>654.51478318535999</c:v>
                </c:pt>
                <c:pt idx="971">
                  <c:v>655.23554467150996</c:v>
                </c:pt>
                <c:pt idx="972">
                  <c:v>655.62801941174996</c:v>
                </c:pt>
                <c:pt idx="973">
                  <c:v>656.64968433475997</c:v>
                </c:pt>
                <c:pt idx="974">
                  <c:v>656.70514439245005</c:v>
                </c:pt>
                <c:pt idx="975">
                  <c:v>657.76638658186005</c:v>
                </c:pt>
                <c:pt idx="976">
                  <c:v>658.25585690820003</c:v>
                </c:pt>
                <c:pt idx="977">
                  <c:v>658.79898866245003</c:v>
                </c:pt>
                <c:pt idx="978">
                  <c:v>659.88579263405995</c:v>
                </c:pt>
                <c:pt idx="979">
                  <c:v>659.92757810446994</c:v>
                </c:pt>
                <c:pt idx="980">
                  <c:v>660.93360762230998</c:v>
                </c:pt>
                <c:pt idx="981">
                  <c:v>661.60011309849995</c:v>
                </c:pt>
                <c:pt idx="982">
                  <c:v>662.04676352991999</c:v>
                </c:pt>
                <c:pt idx="983">
                  <c:v>663.07641197409998</c:v>
                </c:pt>
                <c:pt idx="984">
                  <c:v>663.40518459990994</c:v>
                </c:pt>
                <c:pt idx="985">
                  <c:v>664.17954507830996</c:v>
                </c:pt>
                <c:pt idx="986">
                  <c:v>665.22204742512997</c:v>
                </c:pt>
                <c:pt idx="987">
                  <c:v>665.30700653624001</c:v>
                </c:pt>
                <c:pt idx="988">
                  <c:v>666.31402565657004</c:v>
                </c:pt>
                <c:pt idx="989">
                  <c:v>667.31123883220005</c:v>
                </c:pt>
                <c:pt idx="990">
                  <c:v>667.36760719008998</c:v>
                </c:pt>
                <c:pt idx="991">
                  <c:v>668.45815266784996</c:v>
                </c:pt>
                <c:pt idx="992">
                  <c:v>669.42323246135004</c:v>
                </c:pt>
                <c:pt idx="993">
                  <c:v>669.50738800971999</c:v>
                </c:pt>
                <c:pt idx="994">
                  <c:v>670.59330568746998</c:v>
                </c:pt>
                <c:pt idx="995">
                  <c:v>671.64806061701995</c:v>
                </c:pt>
                <c:pt idx="996">
                  <c:v>671.64862769280001</c:v>
                </c:pt>
                <c:pt idx="997">
                  <c:v>673.11109865373999</c:v>
                </c:pt>
                <c:pt idx="998">
                  <c:v>673.99054891834999</c:v>
                </c:pt>
                <c:pt idx="999">
                  <c:v>674.55765058101997</c:v>
                </c:pt>
                <c:pt idx="1000">
                  <c:v>676.44895869478</c:v>
                </c:pt>
                <c:pt idx="1001">
                  <c:v>676.45027677952999</c:v>
                </c:pt>
                <c:pt idx="1002">
                  <c:v>677.50789335303</c:v>
                </c:pt>
                <c:pt idx="1003">
                  <c:v>678.52058742715997</c:v>
                </c:pt>
                <c:pt idx="1004">
                  <c:v>678.99510559035002</c:v>
                </c:pt>
                <c:pt idx="1005">
                  <c:v>680.36177600413998</c:v>
                </c:pt>
                <c:pt idx="1006">
                  <c:v>681.32919424030001</c:v>
                </c:pt>
                <c:pt idx="1007">
                  <c:v>681.59276782544998</c:v>
                </c:pt>
                <c:pt idx="1008">
                  <c:v>683.28652681827998</c:v>
                </c:pt>
                <c:pt idx="1009">
                  <c:v>684.20480071531995</c:v>
                </c:pt>
                <c:pt idx="1010">
                  <c:v>684.41796545605996</c:v>
                </c:pt>
                <c:pt idx="1011">
                  <c:v>686.20497576220998</c:v>
                </c:pt>
                <c:pt idx="1012">
                  <c:v>686.79384966068994</c:v>
                </c:pt>
                <c:pt idx="1013">
                  <c:v>687.68001359049003</c:v>
                </c:pt>
                <c:pt idx="1014">
                  <c:v>689.11349427504001</c:v>
                </c:pt>
                <c:pt idx="1015">
                  <c:v>689.32301225458002</c:v>
                </c:pt>
                <c:pt idx="1016">
                  <c:v>690.55339599139995</c:v>
                </c:pt>
                <c:pt idx="1017">
                  <c:v>691.75660002356005</c:v>
                </c:pt>
                <c:pt idx="1018">
                  <c:v>692.02612874687998</c:v>
                </c:pt>
                <c:pt idx="1019">
                  <c:v>693.43877858692997</c:v>
                </c:pt>
                <c:pt idx="1020">
                  <c:v>694.06118835332995</c:v>
                </c:pt>
                <c:pt idx="1021">
                  <c:v>694.93427927334005</c:v>
                </c:pt>
                <c:pt idx="1022">
                  <c:v>696.21510969724</c:v>
                </c:pt>
                <c:pt idx="1023">
                  <c:v>696.30962864154003</c:v>
                </c:pt>
                <c:pt idx="1024">
                  <c:v>697.84676193301004</c:v>
                </c:pt>
                <c:pt idx="1025">
                  <c:v>698.23126433455002</c:v>
                </c:pt>
                <c:pt idx="1026">
                  <c:v>699.24213323606</c:v>
                </c:pt>
                <c:pt idx="1027">
                  <c:v>700.13009473816999</c:v>
                </c:pt>
                <c:pt idx="1028">
                  <c:v>700.75383321061997</c:v>
                </c:pt>
                <c:pt idx="1029">
                  <c:v>701.00411743070003</c:v>
                </c:pt>
                <c:pt idx="1030">
                  <c:v>701.47526902657</c:v>
                </c:pt>
                <c:pt idx="1031">
                  <c:v>701.93099850279998</c:v>
                </c:pt>
                <c:pt idx="1032">
                  <c:v>703.16302414560005</c:v>
                </c:pt>
                <c:pt idx="1033">
                  <c:v>703.38645092672004</c:v>
                </c:pt>
                <c:pt idx="1034">
                  <c:v>703.65196855479996</c:v>
                </c:pt>
                <c:pt idx="1035">
                  <c:v>703.66507406215999</c:v>
                </c:pt>
                <c:pt idx="1036">
                  <c:v>704.04724843658005</c:v>
                </c:pt>
                <c:pt idx="1037">
                  <c:v>705.30928399061997</c:v>
                </c:pt>
                <c:pt idx="1038">
                  <c:v>705.53179111717998</c:v>
                </c:pt>
                <c:pt idx="1039">
                  <c:v>706.58067796333</c:v>
                </c:pt>
                <c:pt idx="1040">
                  <c:v>706.91730510192997</c:v>
                </c:pt>
                <c:pt idx="1041">
                  <c:v>707.44019182597003</c:v>
                </c:pt>
                <c:pt idx="1042">
                  <c:v>708.22714741031996</c:v>
                </c:pt>
                <c:pt idx="1043">
                  <c:v>708.48841267914997</c:v>
                </c:pt>
                <c:pt idx="1044">
                  <c:v>709.08916419216996</c:v>
                </c:pt>
                <c:pt idx="1045">
                  <c:v>709.87650415070004</c:v>
                </c:pt>
                <c:pt idx="1046">
                  <c:v>710.02892571908001</c:v>
                </c:pt>
                <c:pt idx="1047">
                  <c:v>710.66479453649004</c:v>
                </c:pt>
                <c:pt idx="1048">
                  <c:v>711.52453536828</c:v>
                </c:pt>
                <c:pt idx="1049">
                  <c:v>711.52705130393997</c:v>
                </c:pt>
                <c:pt idx="1050">
                  <c:v>712.30599271255005</c:v>
                </c:pt>
                <c:pt idx="1051">
                  <c:v>712.96603911704995</c:v>
                </c:pt>
                <c:pt idx="1052">
                  <c:v>713.17762207985004</c:v>
                </c:pt>
                <c:pt idx="1053">
                  <c:v>713.94823998581001</c:v>
                </c:pt>
                <c:pt idx="1054">
                  <c:v>714.32856362951998</c:v>
                </c:pt>
                <c:pt idx="1055">
                  <c:v>714.82426019703996</c:v>
                </c:pt>
                <c:pt idx="1056">
                  <c:v>715.58591192495999</c:v>
                </c:pt>
                <c:pt idx="1057">
                  <c:v>715.59684507126997</c:v>
                </c:pt>
                <c:pt idx="1058">
                  <c:v>716.47724574565996</c:v>
                </c:pt>
                <c:pt idx="1059">
                  <c:v>716.75274172041998</c:v>
                </c:pt>
                <c:pt idx="1060">
                  <c:v>717.23314349660996</c:v>
                </c:pt>
                <c:pt idx="1061">
                  <c:v>717.77782131316997</c:v>
                </c:pt>
                <c:pt idx="1062">
                  <c:v>718.12878036842005</c:v>
                </c:pt>
                <c:pt idx="1063">
                  <c:v>718.65341775859997</c:v>
                </c:pt>
                <c:pt idx="1064">
                  <c:v>718.87239998765006</c:v>
                </c:pt>
                <c:pt idx="1065">
                  <c:v>719.36735741205996</c:v>
                </c:pt>
                <c:pt idx="1066">
                  <c:v>719.77869263870002</c:v>
                </c:pt>
                <c:pt idx="1067">
                  <c:v>719.93409457438997</c:v>
                </c:pt>
                <c:pt idx="1068">
                  <c:v>720.37478174888997</c:v>
                </c:pt>
                <c:pt idx="1069">
                  <c:v>720.47267394620997</c:v>
                </c:pt>
                <c:pt idx="1070">
                  <c:v>720.71061254363997</c:v>
                </c:pt>
                <c:pt idx="1071">
                  <c:v>720.96283082799005</c:v>
                </c:pt>
                <c:pt idx="1072">
                  <c:v>721.15270899464997</c:v>
                </c:pt>
                <c:pt idx="1073">
                  <c:v>721.30142441162002</c:v>
                </c:pt>
                <c:pt idx="1074">
                  <c:v>721.42979259302001</c:v>
                </c:pt>
                <c:pt idx="1075">
                  <c:v>721.43068841799004</c:v>
                </c:pt>
                <c:pt idx="1076">
                  <c:v>721.55823925397999</c:v>
                </c:pt>
                <c:pt idx="1077">
                  <c:v>721.70736590159004</c:v>
                </c:pt>
                <c:pt idx="1078">
                  <c:v>721.89785261966995</c:v>
                </c:pt>
                <c:pt idx="1079">
                  <c:v>722.06710877472005</c:v>
                </c:pt>
                <c:pt idx="1080">
                  <c:v>722.15037955417995</c:v>
                </c:pt>
                <c:pt idx="1081">
                  <c:v>722.48562687623996</c:v>
                </c:pt>
                <c:pt idx="1082">
                  <c:v>722.83638319784995</c:v>
                </c:pt>
                <c:pt idx="1083">
                  <c:v>722.92427474686997</c:v>
                </c:pt>
                <c:pt idx="1084">
                  <c:v>723.47587862797002</c:v>
                </c:pt>
                <c:pt idx="1085">
                  <c:v>723.48700332553005</c:v>
                </c:pt>
                <c:pt idx="1086">
                  <c:v>724.19449275474005</c:v>
                </c:pt>
                <c:pt idx="1087">
                  <c:v>724.24543867859995</c:v>
                </c:pt>
                <c:pt idx="1088">
                  <c:v>724.88809058899994</c:v>
                </c:pt>
                <c:pt idx="1089">
                  <c:v>725.06081497758998</c:v>
                </c:pt>
                <c:pt idx="1090">
                  <c:v>725.65323326474004</c:v>
                </c:pt>
                <c:pt idx="1091">
                  <c:v>726.07375712185001</c:v>
                </c:pt>
                <c:pt idx="1092">
                  <c:v>726.30595689837003</c:v>
                </c:pt>
                <c:pt idx="1093">
                  <c:v>727.06137212862996</c:v>
                </c:pt>
                <c:pt idx="1094">
                  <c:v>727.21513116374001</c:v>
                </c:pt>
                <c:pt idx="1095">
                  <c:v>727.71723164857997</c:v>
                </c:pt>
                <c:pt idx="1096">
                  <c:v>728.46546276200002</c:v>
                </c:pt>
                <c:pt idx="1097">
                  <c:v>728.46780079047005</c:v>
                </c:pt>
                <c:pt idx="1098">
                  <c:v>729.13174266376996</c:v>
                </c:pt>
                <c:pt idx="1099">
                  <c:v>729.81603711126002</c:v>
                </c:pt>
                <c:pt idx="1100">
                  <c:v>729.87232675856001</c:v>
                </c:pt>
                <c:pt idx="1101">
                  <c:v>730.60514626171005</c:v>
                </c:pt>
                <c:pt idx="1102">
                  <c:v>731.24589593045005</c:v>
                </c:pt>
                <c:pt idx="1103">
                  <c:v>731.28130974895998</c:v>
                </c:pt>
                <c:pt idx="1104">
                  <c:v>732.00676594086997</c:v>
                </c:pt>
                <c:pt idx="1105">
                  <c:v>732.68644398159995</c:v>
                </c:pt>
                <c:pt idx="1106">
                  <c:v>732.74564912933999</c:v>
                </c:pt>
                <c:pt idx="1107">
                  <c:v>733.36781405150998</c:v>
                </c:pt>
                <c:pt idx="1108">
                  <c:v>734.30628245296998</c:v>
                </c:pt>
                <c:pt idx="1109">
                  <c:v>734.39099887110001</c:v>
                </c:pt>
                <c:pt idx="1110">
                  <c:v>735.38619277938005</c:v>
                </c:pt>
                <c:pt idx="1111">
                  <c:v>735.92209530887999</c:v>
                </c:pt>
                <c:pt idx="1112">
                  <c:v>736.48580870806995</c:v>
                </c:pt>
                <c:pt idx="1113">
                  <c:v>737.08284860301001</c:v>
                </c:pt>
                <c:pt idx="1114">
                  <c:v>737.58944170677</c:v>
                </c:pt>
                <c:pt idx="1115">
                  <c:v>738.23282435127999</c:v>
                </c:pt>
                <c:pt idx="1116">
                  <c:v>739.27851506329</c:v>
                </c:pt>
                <c:pt idx="1117">
                  <c:v>739.30424448065003</c:v>
                </c:pt>
                <c:pt idx="1118">
                  <c:v>740.42335690707</c:v>
                </c:pt>
                <c:pt idx="1119">
                  <c:v>741.06196675867</c:v>
                </c:pt>
                <c:pt idx="1120">
                  <c:v>741.47597680692002</c:v>
                </c:pt>
                <c:pt idx="1121">
                  <c:v>742.63821028789005</c:v>
                </c:pt>
                <c:pt idx="1122">
                  <c:v>742.85785024307995</c:v>
                </c:pt>
                <c:pt idx="1123">
                  <c:v>743.67398790267998</c:v>
                </c:pt>
                <c:pt idx="1124">
                  <c:v>744.68712005487998</c:v>
                </c:pt>
                <c:pt idx="1125">
                  <c:v>744.83363132248996</c:v>
                </c:pt>
                <c:pt idx="1126">
                  <c:v>745.87246398550997</c:v>
                </c:pt>
                <c:pt idx="1127">
                  <c:v>746.54516812664997</c:v>
                </c:pt>
                <c:pt idx="1128">
                  <c:v>747.01545074878004</c:v>
                </c:pt>
                <c:pt idx="1129">
                  <c:v>748.068738381</c:v>
                </c:pt>
                <c:pt idx="1130">
                  <c:v>748.42772441032002</c:v>
                </c:pt>
                <c:pt idx="1131">
                  <c:v>749.19703292675001</c:v>
                </c:pt>
                <c:pt idx="1132">
                  <c:v>750.26607348905998</c:v>
                </c:pt>
                <c:pt idx="1133">
                  <c:v>750.32739832166999</c:v>
                </c:pt>
                <c:pt idx="1134">
                  <c:v>751.38966893971997</c:v>
                </c:pt>
                <c:pt idx="1135">
                  <c:v>752.22131330818002</c:v>
                </c:pt>
                <c:pt idx="1136">
                  <c:v>752.46332244429004</c:v>
                </c:pt>
                <c:pt idx="1137">
                  <c:v>753.59436858290996</c:v>
                </c:pt>
                <c:pt idx="1138">
                  <c:v>754.08026756146</c:v>
                </c:pt>
                <c:pt idx="1139">
                  <c:v>754.66006839953002</c:v>
                </c:pt>
                <c:pt idx="1140">
                  <c:v>755.56004656587004</c:v>
                </c:pt>
                <c:pt idx="1141">
                  <c:v>755.87296201469997</c:v>
                </c:pt>
                <c:pt idx="1142">
                  <c:v>756.42242848337003</c:v>
                </c:pt>
                <c:pt idx="1143">
                  <c:v>757.31535110130005</c:v>
                </c:pt>
                <c:pt idx="1144">
                  <c:v>757.56659530908996</c:v>
                </c:pt>
                <c:pt idx="1145">
                  <c:v>758.18486031453006</c:v>
                </c:pt>
                <c:pt idx="1146">
                  <c:v>759.07893968406995</c:v>
                </c:pt>
                <c:pt idx="1147">
                  <c:v>759.12727942061997</c:v>
                </c:pt>
                <c:pt idx="1148">
                  <c:v>759.94806157117</c:v>
                </c:pt>
                <c:pt idx="1149">
                  <c:v>760.52034458505</c:v>
                </c:pt>
                <c:pt idx="1150">
                  <c:v>760.84021726567005</c:v>
                </c:pt>
                <c:pt idx="1151">
                  <c:v>761.71055071625995</c:v>
                </c:pt>
                <c:pt idx="1152">
                  <c:v>761.71059038149997</c:v>
                </c:pt>
                <c:pt idx="1153">
                  <c:v>762.35974879359003</c:v>
                </c:pt>
                <c:pt idx="1154">
                  <c:v>762.67343657807999</c:v>
                </c:pt>
                <c:pt idx="1155">
                  <c:v>763.01460053890003</c:v>
                </c:pt>
                <c:pt idx="1156">
                  <c:v>763.42780441835998</c:v>
                </c:pt>
                <c:pt idx="1157">
                  <c:v>763.65983043276003</c:v>
                </c:pt>
                <c:pt idx="1158">
                  <c:v>764.00350569192994</c:v>
                </c:pt>
                <c:pt idx="1159">
                  <c:v>764.31780472287005</c:v>
                </c:pt>
                <c:pt idx="1160">
                  <c:v>764.43036455288996</c:v>
                </c:pt>
                <c:pt idx="1161">
                  <c:v>764.73822389830002</c:v>
                </c:pt>
                <c:pt idx="1162">
                  <c:v>764.93643371891005</c:v>
                </c:pt>
                <c:pt idx="1163">
                  <c:v>764.95694788205003</c:v>
                </c:pt>
                <c:pt idx="1164">
                  <c:v>765.11639401361003</c:v>
                </c:pt>
                <c:pt idx="1165">
                  <c:v>765.24630482266002</c:v>
                </c:pt>
                <c:pt idx="1166">
                  <c:v>765.37799630185998</c:v>
                </c:pt>
                <c:pt idx="1167">
                  <c:v>765.54985973034002</c:v>
                </c:pt>
                <c:pt idx="1168">
                  <c:v>765.62189018787001</c:v>
                </c:pt>
                <c:pt idx="1169">
                  <c:v>765.80212586426001</c:v>
                </c:pt>
                <c:pt idx="1170">
                  <c:v>766.17504797148001</c:v>
                </c:pt>
                <c:pt idx="1171">
                  <c:v>766.28228540947998</c:v>
                </c:pt>
                <c:pt idx="1172">
                  <c:v>766.7088759065</c:v>
                </c:pt>
                <c:pt idx="1173">
                  <c:v>766.92569368399995</c:v>
                </c:pt>
                <c:pt idx="1174">
                  <c:v>767.44385333436003</c:v>
                </c:pt>
                <c:pt idx="1175">
                  <c:v>767.58200828217002</c:v>
                </c:pt>
                <c:pt idx="1176">
                  <c:v>768.22978046418996</c:v>
                </c:pt>
                <c:pt idx="1177">
                  <c:v>768.42021979312995</c:v>
                </c:pt>
                <c:pt idx="1178">
                  <c:v>768.88589033698997</c:v>
                </c:pt>
                <c:pt idx="1179">
                  <c:v>769.53394484378998</c:v>
                </c:pt>
                <c:pt idx="1180">
                  <c:v>769.67821242831997</c:v>
                </c:pt>
                <c:pt idx="1181">
                  <c:v>770.19068019591998</c:v>
                </c:pt>
                <c:pt idx="1182">
                  <c:v>770.83746737359002</c:v>
                </c:pt>
                <c:pt idx="1183">
                  <c:v>771.24174150037004</c:v>
                </c:pt>
                <c:pt idx="1184">
                  <c:v>771.49970498589005</c:v>
                </c:pt>
                <c:pt idx="1185">
                  <c:v>772.14103522212997</c:v>
                </c:pt>
                <c:pt idx="1186">
                  <c:v>772.78158655372999</c:v>
                </c:pt>
                <c:pt idx="1187">
                  <c:v>773.06959858148002</c:v>
                </c:pt>
                <c:pt idx="1188">
                  <c:v>773.44466687631996</c:v>
                </c:pt>
                <c:pt idx="1189">
                  <c:v>774.10240853747996</c:v>
                </c:pt>
                <c:pt idx="1190">
                  <c:v>774.74902359346004</c:v>
                </c:pt>
                <c:pt idx="1191">
                  <c:v>774.89423523463995</c:v>
                </c:pt>
                <c:pt idx="1192">
                  <c:v>775.10482877582001</c:v>
                </c:pt>
                <c:pt idx="1193">
                  <c:v>775.10499814035995</c:v>
                </c:pt>
                <c:pt idx="1194">
                  <c:v>776.18637607365997</c:v>
                </c:pt>
                <c:pt idx="1195">
                  <c:v>777.29210720982996</c:v>
                </c:pt>
                <c:pt idx="1196">
                  <c:v>777.29243950686998</c:v>
                </c:pt>
                <c:pt idx="1197">
                  <c:v>777.79781838512997</c:v>
                </c:pt>
                <c:pt idx="1198">
                  <c:v>778.28540346654995</c:v>
                </c:pt>
                <c:pt idx="1199">
                  <c:v>779.52728226430997</c:v>
                </c:pt>
                <c:pt idx="1200">
                  <c:v>779.57831172670001</c:v>
                </c:pt>
                <c:pt idx="1201">
                  <c:v>780.94468339037996</c:v>
                </c:pt>
                <c:pt idx="1202">
                  <c:v>781.91174073781997</c:v>
                </c:pt>
                <c:pt idx="1203">
                  <c:v>782.19024606231005</c:v>
                </c:pt>
                <c:pt idx="1204">
                  <c:v>783.60433027295005</c:v>
                </c:pt>
                <c:pt idx="1205">
                  <c:v>784.24586556470001</c:v>
                </c:pt>
                <c:pt idx="1206">
                  <c:v>784.86065610889</c:v>
                </c:pt>
                <c:pt idx="1207">
                  <c:v>786.26443442950006</c:v>
                </c:pt>
                <c:pt idx="1208">
                  <c:v>786.53982607173998</c:v>
                </c:pt>
                <c:pt idx="1209">
                  <c:v>787.53304964870995</c:v>
                </c:pt>
                <c:pt idx="1210">
                  <c:v>788.76575857695002</c:v>
                </c:pt>
                <c:pt idx="1211">
                  <c:v>788.92347960694997</c:v>
                </c:pt>
                <c:pt idx="1212">
                  <c:v>790.33600017794004</c:v>
                </c:pt>
                <c:pt idx="1213">
                  <c:v>790.91516724449002</c:v>
                </c:pt>
                <c:pt idx="1214">
                  <c:v>791.58366990263005</c:v>
                </c:pt>
                <c:pt idx="1215">
                  <c:v>792.97663039291001</c:v>
                </c:pt>
                <c:pt idx="1216">
                  <c:v>793.01404945587001</c:v>
                </c:pt>
                <c:pt idx="1217">
                  <c:v>794.24271989191004</c:v>
                </c:pt>
                <c:pt idx="1218">
                  <c:v>794.93213693044004</c:v>
                </c:pt>
                <c:pt idx="1219">
                  <c:v>795.64201978514996</c:v>
                </c:pt>
                <c:pt idx="1220">
                  <c:v>796.75842776142997</c:v>
                </c:pt>
                <c:pt idx="1221">
                  <c:v>796.90043382785996</c:v>
                </c:pt>
                <c:pt idx="1222">
                  <c:v>798.29761022426999</c:v>
                </c:pt>
                <c:pt idx="1223">
                  <c:v>798.42813531666002</c:v>
                </c:pt>
                <c:pt idx="1224">
                  <c:v>799.56194887615004</c:v>
                </c:pt>
                <c:pt idx="1225">
                  <c:v>799.91073402305005</c:v>
                </c:pt>
                <c:pt idx="1226">
                  <c:v>800.85443710435004</c:v>
                </c:pt>
                <c:pt idx="1227">
                  <c:v>801.17336798801</c:v>
                </c:pt>
                <c:pt idx="1228">
                  <c:v>802.19281417005004</c:v>
                </c:pt>
                <c:pt idx="1229">
                  <c:v>802.22040066968998</c:v>
                </c:pt>
                <c:pt idx="1230">
                  <c:v>802.98979028766996</c:v>
                </c:pt>
                <c:pt idx="1231">
                  <c:v>803.48305536919997</c:v>
                </c:pt>
                <c:pt idx="1232">
                  <c:v>803.59609743589999</c:v>
                </c:pt>
                <c:pt idx="1233">
                  <c:v>804.04354536327003</c:v>
                </c:pt>
                <c:pt idx="1234">
                  <c:v>804.36395733519998</c:v>
                </c:pt>
                <c:pt idx="1235">
                  <c:v>804.58917311018001</c:v>
                </c:pt>
                <c:pt idx="1236">
                  <c:v>804.75103109723</c:v>
                </c:pt>
                <c:pt idx="1237">
                  <c:v>804.88072559403997</c:v>
                </c:pt>
                <c:pt idx="1238">
                  <c:v>804.88128866936995</c:v>
                </c:pt>
                <c:pt idx="1239">
                  <c:v>805.01813308876001</c:v>
                </c:pt>
                <c:pt idx="1240">
                  <c:v>805.22672670714996</c:v>
                </c:pt>
                <c:pt idx="1241">
                  <c:v>805.58006241027999</c:v>
                </c:pt>
                <c:pt idx="1242">
                  <c:v>806.15125492273</c:v>
                </c:pt>
                <c:pt idx="1243">
                  <c:v>807.01325878228999</c:v>
                </c:pt>
                <c:pt idx="1244">
                  <c:v>807.63626597394</c:v>
                </c:pt>
                <c:pt idx="1245">
                  <c:v>808.23893226138</c:v>
                </c:pt>
                <c:pt idx="1246">
                  <c:v>809.90108762215004</c:v>
                </c:pt>
                <c:pt idx="1247">
                  <c:v>810.05533467681005</c:v>
                </c:pt>
                <c:pt idx="1248">
                  <c:v>812.07251471663994</c:v>
                </c:pt>
                <c:pt idx="1249">
                  <c:v>812.62309959746995</c:v>
                </c:pt>
                <c:pt idx="1250">
                  <c:v>814.79699983465002</c:v>
                </c:pt>
                <c:pt idx="1251">
                  <c:v>815.23035239057003</c:v>
                </c:pt>
                <c:pt idx="1252">
                  <c:v>817.71221882048997</c:v>
                </c:pt>
                <c:pt idx="1253">
                  <c:v>818.00268389604003</c:v>
                </c:pt>
                <c:pt idx="1254">
                  <c:v>820.41346271272005</c:v>
                </c:pt>
                <c:pt idx="1255">
                  <c:v>821.59042503416003</c:v>
                </c:pt>
                <c:pt idx="1256">
                  <c:v>822.91208485356003</c:v>
                </c:pt>
                <c:pt idx="1257">
                  <c:v>825.46426535729995</c:v>
                </c:pt>
                <c:pt idx="1258">
                  <c:v>825.58776783630003</c:v>
                </c:pt>
                <c:pt idx="1259">
                  <c:v>828.03997033791995</c:v>
                </c:pt>
                <c:pt idx="1260">
                  <c:v>829.53298514044002</c:v>
                </c:pt>
                <c:pt idx="1261">
                  <c:v>830.76397286116003</c:v>
                </c:pt>
                <c:pt idx="1262">
                  <c:v>833.63754241216998</c:v>
                </c:pt>
                <c:pt idx="1263">
                  <c:v>833.71217728284</c:v>
                </c:pt>
                <c:pt idx="1264">
                  <c:v>835.93822436324001</c:v>
                </c:pt>
                <c:pt idx="1265">
                  <c:v>837.92724488708996</c:v>
                </c:pt>
                <c:pt idx="1266">
                  <c:v>838.76542590155998</c:v>
                </c:pt>
                <c:pt idx="1267">
                  <c:v>841.11578701132999</c:v>
                </c:pt>
                <c:pt idx="1268">
                  <c:v>842.11782999317995</c:v>
                </c:pt>
                <c:pt idx="1269">
                  <c:v>843.82043179255004</c:v>
                </c:pt>
                <c:pt idx="1270">
                  <c:v>846.25635656441</c:v>
                </c:pt>
                <c:pt idx="1271">
                  <c:v>846.29089016321996</c:v>
                </c:pt>
                <c:pt idx="1272">
                  <c:v>848.71510997070004</c:v>
                </c:pt>
                <c:pt idx="1273">
                  <c:v>850.36678490268002</c:v>
                </c:pt>
                <c:pt idx="1274">
                  <c:v>851.46477644677998</c:v>
                </c:pt>
                <c:pt idx="1275">
                  <c:v>853.94041867003</c:v>
                </c:pt>
                <c:pt idx="1276">
                  <c:v>854.46036947249002</c:v>
                </c:pt>
                <c:pt idx="1277">
                  <c:v>856.64312531448002</c:v>
                </c:pt>
                <c:pt idx="1278">
                  <c:v>858.52975561976996</c:v>
                </c:pt>
                <c:pt idx="1279">
                  <c:v>859.25668487518999</c:v>
                </c:pt>
                <c:pt idx="1280">
                  <c:v>861.81543840706001</c:v>
                </c:pt>
                <c:pt idx="1281">
                  <c:v>862.55932410399998</c:v>
                </c:pt>
                <c:pt idx="1282">
                  <c:v>864.53751690945001</c:v>
                </c:pt>
                <c:pt idx="1283">
                  <c:v>866.53571914783004</c:v>
                </c:pt>
                <c:pt idx="1284">
                  <c:v>866.98740529857002</c:v>
                </c:pt>
                <c:pt idx="1285">
                  <c:v>870.45896400462004</c:v>
                </c:pt>
                <c:pt idx="1286">
                  <c:v>872.16017725993004</c:v>
                </c:pt>
                <c:pt idx="1287">
                  <c:v>874.35437332621996</c:v>
                </c:pt>
                <c:pt idx="1288">
                  <c:v>877.33178715291001</c:v>
                </c:pt>
                <c:pt idx="1289">
                  <c:v>878.26793332937996</c:v>
                </c:pt>
                <c:pt idx="1290">
                  <c:v>882.19431591074999</c:v>
                </c:pt>
                <c:pt idx="1291">
                  <c:v>882.50333321712003</c:v>
                </c:pt>
                <c:pt idx="1292">
                  <c:v>886.08798400399996</c:v>
                </c:pt>
                <c:pt idx="1293">
                  <c:v>887.68044154182996</c:v>
                </c:pt>
                <c:pt idx="1294">
                  <c:v>889.88330859275004</c:v>
                </c:pt>
                <c:pt idx="1295">
                  <c:v>892.85761638166002</c:v>
                </c:pt>
                <c:pt idx="1296">
                  <c:v>893.50081707043</c:v>
                </c:pt>
                <c:pt idx="1297">
                  <c:v>896.85149071203</c:v>
                </c:pt>
                <c:pt idx="1298">
                  <c:v>898.03099772527003</c:v>
                </c:pt>
                <c:pt idx="1299">
                  <c:v>899.83971840495997</c:v>
                </c:pt>
                <c:pt idx="1300">
                  <c:v>902.36543982809997</c:v>
                </c:pt>
                <c:pt idx="1301">
                  <c:v>903.21534390423005</c:v>
                </c:pt>
                <c:pt idx="1302">
                  <c:v>904.35503588865004</c:v>
                </c:pt>
                <c:pt idx="1303">
                  <c:v>905.85017612567003</c:v>
                </c:pt>
                <c:pt idx="1304">
                  <c:v>906.92149708232</c:v>
                </c:pt>
                <c:pt idx="1305">
                  <c:v>907.63963530549995</c:v>
                </c:pt>
                <c:pt idx="1306">
                  <c:v>908.07522734303996</c:v>
                </c:pt>
                <c:pt idx="1307">
                  <c:v>908.29890973992997</c:v>
                </c:pt>
                <c:pt idx="1308">
                  <c:v>908.38038450491001</c:v>
                </c:pt>
                <c:pt idx="1309">
                  <c:v>908.38131904317004</c:v>
                </c:pt>
                <c:pt idx="1310">
                  <c:v>908.39309180209</c:v>
                </c:pt>
                <c:pt idx="1311">
                  <c:v>908.40436914940994</c:v>
                </c:pt>
                <c:pt idx="1312">
                  <c:v>908.48331056618997</c:v>
                </c:pt>
                <c:pt idx="1313">
                  <c:v>908.69758012548004</c:v>
                </c:pt>
                <c:pt idx="1314">
                  <c:v>909.11484190297995</c:v>
                </c:pt>
                <c:pt idx="1315">
                  <c:v>909.80275996643002</c:v>
                </c:pt>
                <c:pt idx="1316">
                  <c:v>910.82899838885999</c:v>
                </c:pt>
                <c:pt idx="1317">
                  <c:v>912.13576610949997</c:v>
                </c:pt>
                <c:pt idx="1318">
                  <c:v>912.26122124326002</c:v>
                </c:pt>
                <c:pt idx="1319">
                  <c:v>914.16709260006996</c:v>
                </c:pt>
                <c:pt idx="1320">
                  <c:v>915.88641813639003</c:v>
                </c:pt>
                <c:pt idx="1321">
                  <c:v>916.58905033999997</c:v>
                </c:pt>
                <c:pt idx="1322">
                  <c:v>919.46887991594997</c:v>
                </c:pt>
                <c:pt idx="1323">
                  <c:v>919.64204955199</c:v>
                </c:pt>
                <c:pt idx="1324">
                  <c:v>922.72422504583994</c:v>
                </c:pt>
                <c:pt idx="1325">
                  <c:v>923.39174526432998</c:v>
                </c:pt>
                <c:pt idx="1326">
                  <c:v>926.27458406955998</c:v>
                </c:pt>
                <c:pt idx="1327">
                  <c:v>927.13915534974001</c:v>
                </c:pt>
                <c:pt idx="1328">
                  <c:v>930.04209629237005</c:v>
                </c:pt>
                <c:pt idx="1329">
                  <c:v>930.89128494892998</c:v>
                </c:pt>
                <c:pt idx="1330">
                  <c:v>933.95256383749995</c:v>
                </c:pt>
                <c:pt idx="1331">
                  <c:v>934.64205611825003</c:v>
                </c:pt>
                <c:pt idx="1332">
                  <c:v>937.93688928436995</c:v>
                </c:pt>
                <c:pt idx="1333">
                  <c:v>938.38912004757003</c:v>
                </c:pt>
                <c:pt idx="1334">
                  <c:v>941.93316149830002</c:v>
                </c:pt>
                <c:pt idx="1335">
                  <c:v>942.14076895179005</c:v>
                </c:pt>
                <c:pt idx="1336">
                  <c:v>945.88871572846995</c:v>
                </c:pt>
                <c:pt idx="1337">
                  <c:v>945.89470307300996</c:v>
                </c:pt>
                <c:pt idx="1338">
                  <c:v>949.79655447941002</c:v>
                </c:pt>
                <c:pt idx="1339">
                  <c:v>951.18312540253999</c:v>
                </c:pt>
                <c:pt idx="1340">
                  <c:v>953.60703969858002</c:v>
                </c:pt>
                <c:pt idx="1341">
                  <c:v>956.48192850942996</c:v>
                </c:pt>
                <c:pt idx="1342">
                  <c:v>957.28531995282003</c:v>
                </c:pt>
                <c:pt idx="1343">
                  <c:v>960.78543255960005</c:v>
                </c:pt>
                <c:pt idx="1344">
                  <c:v>961.77351772058</c:v>
                </c:pt>
                <c:pt idx="1345">
                  <c:v>964.06049757557003</c:v>
                </c:pt>
                <c:pt idx="1346">
                  <c:v>967.06677982814006</c:v>
                </c:pt>
                <c:pt idx="1347">
                  <c:v>967.06803547482002</c:v>
                </c:pt>
                <c:pt idx="1348">
                  <c:v>969.77817656183004</c:v>
                </c:pt>
                <c:pt idx="1349">
                  <c:v>971.67440601836995</c:v>
                </c:pt>
                <c:pt idx="1350">
                  <c:v>972.19774630601</c:v>
                </c:pt>
                <c:pt idx="1351">
                  <c:v>974.39554667923005</c:v>
                </c:pt>
                <c:pt idx="1352">
                  <c:v>976.44372738200002</c:v>
                </c:pt>
                <c:pt idx="1353">
                  <c:v>976.44404255030997</c:v>
                </c:pt>
                <c:pt idx="1354">
                  <c:v>978.40083775809001</c:v>
                </c:pt>
                <c:pt idx="1355">
                  <c:v>979.29155752820998</c:v>
                </c:pt>
                <c:pt idx="1356">
                  <c:v>980.30530064401</c:v>
                </c:pt>
                <c:pt idx="1357">
                  <c:v>982.17892235506997</c:v>
                </c:pt>
                <c:pt idx="1358">
                  <c:v>982.18220022596995</c:v>
                </c:pt>
                <c:pt idx="1359">
                  <c:v>984.02868650522998</c:v>
                </c:pt>
                <c:pt idx="1360">
                  <c:v>985.78798277552005</c:v>
                </c:pt>
                <c:pt idx="1361">
                  <c:v>985.85199136284996</c:v>
                </c:pt>
                <c:pt idx="1362">
                  <c:v>987.64308721573002</c:v>
                </c:pt>
                <c:pt idx="1363">
                  <c:v>989.39989863753999</c:v>
                </c:pt>
                <c:pt idx="1364">
                  <c:v>989.40194776315002</c:v>
                </c:pt>
                <c:pt idx="1365">
                  <c:v>991.12145634005003</c:v>
                </c:pt>
                <c:pt idx="1366">
                  <c:v>992.01476040290004</c:v>
                </c:pt>
                <c:pt idx="1367">
                  <c:v>992.80688174186002</c:v>
                </c:pt>
                <c:pt idx="1368">
                  <c:v>994.45540311460002</c:v>
                </c:pt>
                <c:pt idx="1369">
                  <c:v>994.63098112124999</c:v>
                </c:pt>
                <c:pt idx="1370">
                  <c:v>996.06637409342</c:v>
                </c:pt>
                <c:pt idx="1371">
                  <c:v>997.25090252464997</c:v>
                </c:pt>
                <c:pt idx="1372">
                  <c:v>997.63929490961004</c:v>
                </c:pt>
                <c:pt idx="1373">
                  <c:v>999.17383675829001</c:v>
                </c:pt>
                <c:pt idx="1374">
                  <c:v>999.86405712628004</c:v>
                </c:pt>
                <c:pt idx="1375">
                  <c:v>1000.6685502801</c:v>
                </c:pt>
                <c:pt idx="1376">
                  <c:v>1002.116682423</c:v>
                </c:pt>
                <c:pt idx="1377">
                  <c:v>1002.481602651</c:v>
                </c:pt>
                <c:pt idx="1378">
                  <c:v>1003.5098217647</c:v>
                </c:pt>
                <c:pt idx="1379">
                  <c:v>1004.8392459427</c:v>
                </c:pt>
                <c:pt idx="1380">
                  <c:v>1005.0970764645</c:v>
                </c:pt>
                <c:pt idx="1381">
                  <c:v>1006.0959807783</c:v>
                </c:pt>
                <c:pt idx="1382">
                  <c:v>1007.2708565324</c:v>
                </c:pt>
                <c:pt idx="1383">
                  <c:v>1007.7125207594</c:v>
                </c:pt>
                <c:pt idx="1384">
                  <c:v>1008.3545667078</c:v>
                </c:pt>
                <c:pt idx="1385">
                  <c:v>1009.3377385336</c:v>
                </c:pt>
                <c:pt idx="1386">
                  <c:v>1010.2160208005</c:v>
                </c:pt>
                <c:pt idx="1387">
                  <c:v>1010.3293820621</c:v>
                </c:pt>
                <c:pt idx="1388">
                  <c:v>1011.0050900575</c:v>
                </c:pt>
                <c:pt idx="1389">
                  <c:v>1011.7256103618</c:v>
                </c:pt>
                <c:pt idx="1390">
                  <c:v>1012.398224365</c:v>
                </c:pt>
                <c:pt idx="1391">
                  <c:v>1012.9435866484</c:v>
                </c:pt>
                <c:pt idx="1392">
                  <c:v>1013.0435436765</c:v>
                </c:pt>
                <c:pt idx="1393">
                  <c:v>1013.6821456343999</c:v>
                </c:pt>
                <c:pt idx="1394">
                  <c:v>1014.3345802169</c:v>
                </c:pt>
                <c:pt idx="1395">
                  <c:v>1015.0213854949</c:v>
                </c:pt>
                <c:pt idx="1396">
                  <c:v>1015.5606836349</c:v>
                </c:pt>
                <c:pt idx="1397">
                  <c:v>1015.7641861716</c:v>
                </c:pt>
                <c:pt idx="1398">
                  <c:v>1016.5889558786</c:v>
                </c:pt>
                <c:pt idx="1399">
                  <c:v>1017.5228804007</c:v>
                </c:pt>
                <c:pt idx="1400">
                  <c:v>1018.5933750045</c:v>
                </c:pt>
                <c:pt idx="1401">
                  <c:v>1019.2374935179</c:v>
                </c:pt>
                <c:pt idx="1402">
                  <c:v>1019.8280919191</c:v>
                </c:pt>
                <c:pt idx="1403">
                  <c:v>1021.2548784966</c:v>
                </c:pt>
                <c:pt idx="1404">
                  <c:v>1022.9017233802</c:v>
                </c:pt>
                <c:pt idx="1405">
                  <c:v>1022.9123077972</c:v>
                </c:pt>
                <c:pt idx="1406">
                  <c:v>1024.7967091609</c:v>
                </c:pt>
                <c:pt idx="1407">
                  <c:v>1026.5843697092</c:v>
                </c:pt>
                <c:pt idx="1408">
                  <c:v>1026.9572598300999</c:v>
                </c:pt>
                <c:pt idx="1409">
                  <c:v>1029.3577853003001</c:v>
                </c:pt>
                <c:pt idx="1410">
                  <c:v>1030.2619199927999</c:v>
                </c:pt>
                <c:pt idx="1411">
                  <c:v>1031.9617412789</c:v>
                </c:pt>
                <c:pt idx="1412">
                  <c:v>1033.9383471141</c:v>
                </c:pt>
                <c:pt idx="1413">
                  <c:v>1034.7325448189999</c:v>
                </c:pt>
                <c:pt idx="1414">
                  <c:v>1037.6123423153001</c:v>
                </c:pt>
                <c:pt idx="1415">
                  <c:v>1037.6337245247</c:v>
                </c:pt>
                <c:pt idx="1416">
                  <c:v>1040.6290424870001</c:v>
                </c:pt>
                <c:pt idx="1417">
                  <c:v>1041.2883345913999</c:v>
                </c:pt>
                <c:pt idx="1418">
                  <c:v>1043.6826179510999</c:v>
                </c:pt>
                <c:pt idx="1419">
                  <c:v>1044.9611895594001</c:v>
                </c:pt>
                <c:pt idx="1420">
                  <c:v>1046.7590738447</c:v>
                </c:pt>
                <c:pt idx="1421">
                  <c:v>1048.637654419</c:v>
                </c:pt>
                <c:pt idx="1422">
                  <c:v>1049.8275082973</c:v>
                </c:pt>
                <c:pt idx="1423">
                  <c:v>1052.3115018947999</c:v>
                </c:pt>
                <c:pt idx="1424">
                  <c:v>1052.8723723726</c:v>
                </c:pt>
                <c:pt idx="1425">
                  <c:v>1055.8813248718</c:v>
                </c:pt>
                <c:pt idx="1426">
                  <c:v>1055.9864826584001</c:v>
                </c:pt>
                <c:pt idx="1427">
                  <c:v>1058.8415055393</c:v>
                </c:pt>
                <c:pt idx="1428">
                  <c:v>1059.6636901191</c:v>
                </c:pt>
                <c:pt idx="1429">
                  <c:v>1061.7396751101001</c:v>
                </c:pt>
                <c:pt idx="1430">
                  <c:v>1063.3366524160999</c:v>
                </c:pt>
                <c:pt idx="1431">
                  <c:v>1064.5623500431</c:v>
                </c:pt>
                <c:pt idx="1432">
                  <c:v>1067.0119801421999</c:v>
                </c:pt>
                <c:pt idx="1433">
                  <c:v>1067.2959406421</c:v>
                </c:pt>
                <c:pt idx="1434">
                  <c:v>1069.9269035672</c:v>
                </c:pt>
                <c:pt idx="1435">
                  <c:v>1070.6859930016999</c:v>
                </c:pt>
                <c:pt idx="1436">
                  <c:v>1072.4413932771999</c:v>
                </c:pt>
                <c:pt idx="1437">
                  <c:v>1074.3644948010999</c:v>
                </c:pt>
                <c:pt idx="1438">
                  <c:v>1074.8236229450999</c:v>
                </c:pt>
                <c:pt idx="1439">
                  <c:v>1077.0571924428</c:v>
                </c:pt>
                <c:pt idx="1440">
                  <c:v>1078.0385813058999</c:v>
                </c:pt>
                <c:pt idx="1441">
                  <c:v>1079.125602506</c:v>
                </c:pt>
                <c:pt idx="1442">
                  <c:v>1081.0122686504001</c:v>
                </c:pt>
                <c:pt idx="1443">
                  <c:v>1081.7144251938</c:v>
                </c:pt>
                <c:pt idx="1444">
                  <c:v>1082.7005335494</c:v>
                </c:pt>
                <c:pt idx="1445">
                  <c:v>1084.1736788416999</c:v>
                </c:pt>
                <c:pt idx="1446">
                  <c:v>1085.3877034274001</c:v>
                </c:pt>
                <c:pt idx="1447">
                  <c:v>1085.4149381611001</c:v>
                </c:pt>
                <c:pt idx="1448">
                  <c:v>1086.4151716107999</c:v>
                </c:pt>
                <c:pt idx="1449">
                  <c:v>1087.1958557849</c:v>
                </c:pt>
                <c:pt idx="1450">
                  <c:v>1087.7861229980999</c:v>
                </c:pt>
                <c:pt idx="1451">
                  <c:v>1088.2151055866</c:v>
                </c:pt>
                <c:pt idx="1452">
                  <c:v>1088.5119359257001</c:v>
                </c:pt>
                <c:pt idx="1453">
                  <c:v>1088.7057464274999</c:v>
                </c:pt>
                <c:pt idx="1454">
                  <c:v>1088.8256694728</c:v>
                </c:pt>
                <c:pt idx="1455">
                  <c:v>1088.9008369607</c:v>
                </c:pt>
                <c:pt idx="1456">
                  <c:v>1088.9558499824</c:v>
                </c:pt>
                <c:pt idx="1457">
                  <c:v>1088.9971911271</c:v>
                </c:pt>
                <c:pt idx="1458">
                  <c:v>1089.0268135225999</c:v>
                </c:pt>
                <c:pt idx="1459">
                  <c:v>1089.0466702952001</c:v>
                </c:pt>
                <c:pt idx="1460">
                  <c:v>1089.0587145653999</c:v>
                </c:pt>
                <c:pt idx="1461">
                  <c:v>1089.0598150021001</c:v>
                </c:pt>
                <c:pt idx="1462">
                  <c:v>1089.0648994610999</c:v>
                </c:pt>
                <c:pt idx="1463">
                  <c:v>1089.067178107</c:v>
                </c:pt>
                <c:pt idx="1464">
                  <c:v>1089.0675036273001</c:v>
                </c:pt>
                <c:pt idx="1465">
                  <c:v>1089.0708170588</c:v>
                </c:pt>
                <c:pt idx="1466">
                  <c:v>1089.0940110786</c:v>
                </c:pt>
                <c:pt idx="1467">
                  <c:v>1089.1569662749</c:v>
                </c:pt>
                <c:pt idx="1468">
                  <c:v>1089.2795632377999</c:v>
                </c:pt>
                <c:pt idx="1469">
                  <c:v>1089.4816825523001</c:v>
                </c:pt>
                <c:pt idx="1470">
                  <c:v>1089.7832048104001</c:v>
                </c:pt>
                <c:pt idx="1471">
                  <c:v>1090.2040105988999</c:v>
                </c:pt>
                <c:pt idx="1472">
                  <c:v>1090.7639805066001</c:v>
                </c:pt>
                <c:pt idx="1473">
                  <c:v>1091.4746979746001</c:v>
                </c:pt>
                <c:pt idx="1474">
                  <c:v>1092.1270419907</c:v>
                </c:pt>
                <c:pt idx="1475">
                  <c:v>1092.3145586206001</c:v>
                </c:pt>
                <c:pt idx="1476">
                  <c:v>1093.253664218</c:v>
                </c:pt>
                <c:pt idx="1477">
                  <c:v>1094.2621224241</c:v>
                </c:pt>
                <c:pt idx="1478">
                  <c:v>1095.184860198</c:v>
                </c:pt>
                <c:pt idx="1479">
                  <c:v>1095.3100498171</c:v>
                </c:pt>
                <c:pt idx="1480">
                  <c:v>1096.3675764674001</c:v>
                </c:pt>
                <c:pt idx="1481">
                  <c:v>1097.404853512</c:v>
                </c:pt>
                <c:pt idx="1482">
                  <c:v>1098.2475287796999</c:v>
                </c:pt>
                <c:pt idx="1483">
                  <c:v>1098.3920667428999</c:v>
                </c:pt>
                <c:pt idx="1484">
                  <c:v>1099.3061949723001</c:v>
                </c:pt>
                <c:pt idx="1485">
                  <c:v>1100.1511975914</c:v>
                </c:pt>
                <c:pt idx="1486">
                  <c:v>1100.9377611724001</c:v>
                </c:pt>
                <c:pt idx="1487">
                  <c:v>1101.3019112661</c:v>
                </c:pt>
                <c:pt idx="1488">
                  <c:v>1101.6765514213</c:v>
                </c:pt>
                <c:pt idx="1489">
                  <c:v>1102.3782023332999</c:v>
                </c:pt>
                <c:pt idx="1490">
                  <c:v>1103.0533065270999</c:v>
                </c:pt>
                <c:pt idx="1491">
                  <c:v>1103.7124095144</c:v>
                </c:pt>
                <c:pt idx="1492">
                  <c:v>1104.3587386218001</c:v>
                </c:pt>
                <c:pt idx="1493">
                  <c:v>1104.3660104086</c:v>
                </c:pt>
                <c:pt idx="1494">
                  <c:v>1105.0224718196</c:v>
                </c:pt>
                <c:pt idx="1495">
                  <c:v>1105.6817550536</c:v>
                </c:pt>
                <c:pt idx="1496">
                  <c:v>1106.3417519246</c:v>
                </c:pt>
                <c:pt idx="1497">
                  <c:v>1107.0003980531999</c:v>
                </c:pt>
                <c:pt idx="1498">
                  <c:v>1107.4187970562</c:v>
                </c:pt>
                <c:pt idx="1499">
                  <c:v>1107.6556867402001</c:v>
                </c:pt>
                <c:pt idx="1500">
                  <c:v>1108.3056847923001</c:v>
                </c:pt>
                <c:pt idx="1501">
                  <c:v>1108.9485510002</c:v>
                </c:pt>
                <c:pt idx="1502">
                  <c:v>1109.5825581024001</c:v>
                </c:pt>
                <c:pt idx="1503">
                  <c:v>1110.2064039920001</c:v>
                </c:pt>
                <c:pt idx="1504">
                  <c:v>1110.4793784344999</c:v>
                </c:pt>
                <c:pt idx="1505">
                  <c:v>1110.8199264291</c:v>
                </c:pt>
                <c:pt idx="1506">
                  <c:v>1111.4230474531</c:v>
                </c:pt>
                <c:pt idx="1507">
                  <c:v>1112.0155172464999</c:v>
                </c:pt>
                <c:pt idx="1508">
                  <c:v>1112.5969719294999</c:v>
                </c:pt>
                <c:pt idx="1509">
                  <c:v>1113.1669961744001</c:v>
                </c:pt>
                <c:pt idx="1510">
                  <c:v>1113.5363545357</c:v>
                </c:pt>
                <c:pt idx="1511">
                  <c:v>1113.7251916713999</c:v>
                </c:pt>
                <c:pt idx="1512">
                  <c:v>1114.2712528909999</c:v>
                </c:pt>
                <c:pt idx="1513">
                  <c:v>1114.8079053741999</c:v>
                </c:pt>
                <c:pt idx="1514">
                  <c:v>1115.3494330679</c:v>
                </c:pt>
                <c:pt idx="1515">
                  <c:v>1115.9129552433001</c:v>
                </c:pt>
                <c:pt idx="1516">
                  <c:v>1116.5155201241</c:v>
                </c:pt>
                <c:pt idx="1517">
                  <c:v>1116.5974239530999</c:v>
                </c:pt>
                <c:pt idx="1518">
                  <c:v>1117.1740909977</c:v>
                </c:pt>
                <c:pt idx="1519">
                  <c:v>1117.9055557880999</c:v>
                </c:pt>
                <c:pt idx="1520">
                  <c:v>1118.7267488982</c:v>
                </c:pt>
                <c:pt idx="1521">
                  <c:v>1119.6698029755</c:v>
                </c:pt>
                <c:pt idx="1522">
                  <c:v>1119.8039117032999</c:v>
                </c:pt>
                <c:pt idx="1523">
                  <c:v>1122.329378869</c:v>
                </c:pt>
                <c:pt idx="1524">
                  <c:v>1123.6086671887999</c:v>
                </c:pt>
                <c:pt idx="1525">
                  <c:v>1125.8963366521</c:v>
                </c:pt>
                <c:pt idx="1526">
                  <c:v>1128.6683209354001</c:v>
                </c:pt>
                <c:pt idx="1527">
                  <c:v>1129.4692178404</c:v>
                </c:pt>
                <c:pt idx="1528">
                  <c:v>1130.1658547049001</c:v>
                </c:pt>
                <c:pt idx="1529">
                  <c:v>1132.4794634558</c:v>
                </c:pt>
                <c:pt idx="1530">
                  <c:v>1134.5717715577</c:v>
                </c:pt>
                <c:pt idx="1531">
                  <c:v>1135.1939502657999</c:v>
                </c:pt>
                <c:pt idx="1532">
                  <c:v>1136.9344772925999</c:v>
                </c:pt>
                <c:pt idx="1533">
                  <c:v>1138.0054734445</c:v>
                </c:pt>
                <c:pt idx="1534">
                  <c:v>1140.1907403589</c:v>
                </c:pt>
                <c:pt idx="1535">
                  <c:v>1141.4888868088001</c:v>
                </c:pt>
                <c:pt idx="1536">
                  <c:v>1146.4663163846001</c:v>
                </c:pt>
                <c:pt idx="1537">
                  <c:v>1151.2061622240999</c:v>
                </c:pt>
                <c:pt idx="1538">
                  <c:v>1153.6036724457999</c:v>
                </c:pt>
                <c:pt idx="1539">
                  <c:v>1156.4100580352001</c:v>
                </c:pt>
                <c:pt idx="1540">
                  <c:v>1161.3870046892</c:v>
                </c:pt>
                <c:pt idx="1541">
                  <c:v>1162.1880634544</c:v>
                </c:pt>
                <c:pt idx="1542">
                  <c:v>1166.3596532598001</c:v>
                </c:pt>
                <c:pt idx="1543">
                  <c:v>1170.4783208394001</c:v>
                </c:pt>
                <c:pt idx="1544">
                  <c:v>1174.5819866167001</c:v>
                </c:pt>
                <c:pt idx="1545">
                  <c:v>1178.6254642177</c:v>
                </c:pt>
                <c:pt idx="1546">
                  <c:v>1179.5159714887</c:v>
                </c:pt>
                <c:pt idx="1547">
                  <c:v>1184.3972490061001</c:v>
                </c:pt>
              </c:numCache>
            </c:numRef>
          </c:xVal>
          <c:yVal>
            <c:numRef>
              <c:f>'WSPL_2D-Model_PLAN'!$O$4:$O$1551</c:f>
              <c:numCache>
                <c:formatCode>0.00</c:formatCode>
                <c:ptCount val="1548"/>
                <c:pt idx="0">
                  <c:v>83.524842786161997</c:v>
                </c:pt>
                <c:pt idx="1">
                  <c:v>83.526643080222001</c:v>
                </c:pt>
                <c:pt idx="2">
                  <c:v>83.536037178572997</c:v>
                </c:pt>
                <c:pt idx="3">
                  <c:v>83.519101921417999</c:v>
                </c:pt>
                <c:pt idx="4">
                  <c:v>83.566285783962996</c:v>
                </c:pt>
                <c:pt idx="5">
                  <c:v>83.613283621481997</c:v>
                </c:pt>
                <c:pt idx="6">
                  <c:v>83.624174444711002</c:v>
                </c:pt>
                <c:pt idx="7">
                  <c:v>83.658211932076</c:v>
                </c:pt>
                <c:pt idx="8">
                  <c:v>83.671113584820006</c:v>
                </c:pt>
                <c:pt idx="9">
                  <c:v>83.682374595330003</c:v>
                </c:pt>
                <c:pt idx="10">
                  <c:v>83.685013517976998</c:v>
                </c:pt>
                <c:pt idx="11">
                  <c:v>83.684978225166006</c:v>
                </c:pt>
                <c:pt idx="12">
                  <c:v>83.686026190262993</c:v>
                </c:pt>
                <c:pt idx="13">
                  <c:v>83.686144125583994</c:v>
                </c:pt>
                <c:pt idx="14">
                  <c:v>83.687140019908995</c:v>
                </c:pt>
                <c:pt idx="15">
                  <c:v>83.687065962503993</c:v>
                </c:pt>
                <c:pt idx="16">
                  <c:v>83.686296423353994</c:v>
                </c:pt>
                <c:pt idx="17">
                  <c:v>83.686237945353</c:v>
                </c:pt>
                <c:pt idx="18">
                  <c:v>83.686459994478994</c:v>
                </c:pt>
                <c:pt idx="19">
                  <c:v>83.686566458423997</c:v>
                </c:pt>
                <c:pt idx="20">
                  <c:v>83.686196096120995</c:v>
                </c:pt>
                <c:pt idx="21">
                  <c:v>83.685556314270997</c:v>
                </c:pt>
                <c:pt idx="22">
                  <c:v>83.685479378587999</c:v>
                </c:pt>
                <c:pt idx="23">
                  <c:v>83.689175986714005</c:v>
                </c:pt>
                <c:pt idx="24">
                  <c:v>83.693509728145997</c:v>
                </c:pt>
                <c:pt idx="25">
                  <c:v>83.693903874526001</c:v>
                </c:pt>
                <c:pt idx="26">
                  <c:v>83.696282035402007</c:v>
                </c:pt>
                <c:pt idx="27">
                  <c:v>83.697626652599993</c:v>
                </c:pt>
                <c:pt idx="28">
                  <c:v>83.698681458303</c:v>
                </c:pt>
                <c:pt idx="29">
                  <c:v>83.698908635809005</c:v>
                </c:pt>
                <c:pt idx="30">
                  <c:v>83.699256671466003</c:v>
                </c:pt>
                <c:pt idx="31">
                  <c:v>83.699636095182001</c:v>
                </c:pt>
                <c:pt idx="32">
                  <c:v>83.699711347993997</c:v>
                </c:pt>
                <c:pt idx="33">
                  <c:v>83.699760009010006</c:v>
                </c:pt>
                <c:pt idx="34">
                  <c:v>83.699814545299006</c:v>
                </c:pt>
                <c:pt idx="35">
                  <c:v>83.700003983461997</c:v>
                </c:pt>
                <c:pt idx="36">
                  <c:v>83.700867588471993</c:v>
                </c:pt>
                <c:pt idx="37">
                  <c:v>83.701342607859004</c:v>
                </c:pt>
                <c:pt idx="38">
                  <c:v>83.701397738175999</c:v>
                </c:pt>
                <c:pt idx="39">
                  <c:v>83.701524162729001</c:v>
                </c:pt>
                <c:pt idx="40">
                  <c:v>83.701611360222998</c:v>
                </c:pt>
                <c:pt idx="41">
                  <c:v>83.701706252131004</c:v>
                </c:pt>
                <c:pt idx="42">
                  <c:v>83.702011544537996</c:v>
                </c:pt>
                <c:pt idx="43">
                  <c:v>83.702300580246003</c:v>
                </c:pt>
                <c:pt idx="44">
                  <c:v>83.702362521473006</c:v>
                </c:pt>
                <c:pt idx="45">
                  <c:v>83.702608821167004</c:v>
                </c:pt>
                <c:pt idx="46">
                  <c:v>83.702901609155006</c:v>
                </c:pt>
                <c:pt idx="47">
                  <c:v>83.703178314560006</c:v>
                </c:pt>
                <c:pt idx="48">
                  <c:v>83.703260672319004</c:v>
                </c:pt>
                <c:pt idx="49">
                  <c:v>83.703426734572005</c:v>
                </c:pt>
                <c:pt idx="50">
                  <c:v>83.703660501686997</c:v>
                </c:pt>
                <c:pt idx="51">
                  <c:v>83.703892278710995</c:v>
                </c:pt>
                <c:pt idx="52">
                  <c:v>83.704092513524003</c:v>
                </c:pt>
                <c:pt idx="53">
                  <c:v>83.704136328635002</c:v>
                </c:pt>
                <c:pt idx="54">
                  <c:v>83.704390554835996</c:v>
                </c:pt>
                <c:pt idx="55">
                  <c:v>83.704660471343999</c:v>
                </c:pt>
                <c:pt idx="56">
                  <c:v>83.704955945094994</c:v>
                </c:pt>
                <c:pt idx="57">
                  <c:v>83.705122837567004</c:v>
                </c:pt>
                <c:pt idx="58">
                  <c:v>83.705273065233001</c:v>
                </c:pt>
                <c:pt idx="59">
                  <c:v>83.705614432711002</c:v>
                </c:pt>
                <c:pt idx="60">
                  <c:v>83.705983604891998</c:v>
                </c:pt>
                <c:pt idx="61">
                  <c:v>83.706096623411995</c:v>
                </c:pt>
                <c:pt idx="62">
                  <c:v>83.706196122422</c:v>
                </c:pt>
                <c:pt idx="63">
                  <c:v>83.706346367720997</c:v>
                </c:pt>
                <c:pt idx="64">
                  <c:v>83.706446345241005</c:v>
                </c:pt>
                <c:pt idx="65">
                  <c:v>83.706604385763001</c:v>
                </c:pt>
                <c:pt idx="66">
                  <c:v>83.707026241283998</c:v>
                </c:pt>
                <c:pt idx="67">
                  <c:v>83.707320919913002</c:v>
                </c:pt>
                <c:pt idx="68">
                  <c:v>83.70735975289</c:v>
                </c:pt>
                <c:pt idx="69">
                  <c:v>83.707474512486002</c:v>
                </c:pt>
                <c:pt idx="70">
                  <c:v>83.707545657319997</c:v>
                </c:pt>
                <c:pt idx="71">
                  <c:v>83.70768319375</c:v>
                </c:pt>
                <c:pt idx="72">
                  <c:v>83.708022024450997</c:v>
                </c:pt>
                <c:pt idx="73">
                  <c:v>83.708155290955006</c:v>
                </c:pt>
                <c:pt idx="74">
                  <c:v>83.708344883878993</c:v>
                </c:pt>
                <c:pt idx="75">
                  <c:v>83.708662409945006</c:v>
                </c:pt>
                <c:pt idx="76">
                  <c:v>83.708697931507004</c:v>
                </c:pt>
                <c:pt idx="77">
                  <c:v>83.708953011684997</c:v>
                </c:pt>
                <c:pt idx="78">
                  <c:v>83.709184912050006</c:v>
                </c:pt>
                <c:pt idx="79">
                  <c:v>83.709259146708007</c:v>
                </c:pt>
                <c:pt idx="80">
                  <c:v>83.709587026091</c:v>
                </c:pt>
                <c:pt idx="81">
                  <c:v>83.709723547603005</c:v>
                </c:pt>
                <c:pt idx="82">
                  <c:v>83.709929586889999</c:v>
                </c:pt>
                <c:pt idx="83">
                  <c:v>83.710289700977995</c:v>
                </c:pt>
                <c:pt idx="84">
                  <c:v>83.710309415460003</c:v>
                </c:pt>
                <c:pt idx="85">
                  <c:v>83.710570692500994</c:v>
                </c:pt>
                <c:pt idx="86">
                  <c:v>83.710779701660002</c:v>
                </c:pt>
                <c:pt idx="87">
                  <c:v>83.710868165297995</c:v>
                </c:pt>
                <c:pt idx="88">
                  <c:v>83.711189883863995</c:v>
                </c:pt>
                <c:pt idx="89">
                  <c:v>83.711351786959995</c:v>
                </c:pt>
                <c:pt idx="90">
                  <c:v>83.711467990776995</c:v>
                </c:pt>
                <c:pt idx="91">
                  <c:v>83.711700314477</c:v>
                </c:pt>
                <c:pt idx="92">
                  <c:v>83.711827146521003</c:v>
                </c:pt>
                <c:pt idx="93">
                  <c:v>83.711919623713001</c:v>
                </c:pt>
                <c:pt idx="94">
                  <c:v>83.712132645346003</c:v>
                </c:pt>
                <c:pt idx="95">
                  <c:v>83.712309559931001</c:v>
                </c:pt>
                <c:pt idx="96">
                  <c:v>83.712382576657006</c:v>
                </c:pt>
                <c:pt idx="97">
                  <c:v>83.712422105415001</c:v>
                </c:pt>
                <c:pt idx="98">
                  <c:v>83.712487657889994</c:v>
                </c:pt>
                <c:pt idx="99">
                  <c:v>83.712549892951003</c:v>
                </c:pt>
                <c:pt idx="100">
                  <c:v>83.712595644844995</c:v>
                </c:pt>
                <c:pt idx="101">
                  <c:v>83.712633676625003</c:v>
                </c:pt>
                <c:pt idx="102">
                  <c:v>83.712666561660996</c:v>
                </c:pt>
                <c:pt idx="103">
                  <c:v>83.712696251104006</c:v>
                </c:pt>
                <c:pt idx="104">
                  <c:v>83.712697206331995</c:v>
                </c:pt>
                <c:pt idx="105">
                  <c:v>83.712744076963006</c:v>
                </c:pt>
                <c:pt idx="106">
                  <c:v>83.712796815451995</c:v>
                </c:pt>
                <c:pt idx="107">
                  <c:v>83.712861289661006</c:v>
                </c:pt>
                <c:pt idx="108">
                  <c:v>83.712941346598001</c:v>
                </c:pt>
                <c:pt idx="109">
                  <c:v>83.713047706889995</c:v>
                </c:pt>
                <c:pt idx="110">
                  <c:v>83.713145228265006</c:v>
                </c:pt>
                <c:pt idx="111">
                  <c:v>83.713167894430001</c:v>
                </c:pt>
                <c:pt idx="112">
                  <c:v>83.713267832650999</c:v>
                </c:pt>
                <c:pt idx="113">
                  <c:v>83.713393825108994</c:v>
                </c:pt>
                <c:pt idx="114">
                  <c:v>83.713405669460997</c:v>
                </c:pt>
                <c:pt idx="115">
                  <c:v>83.713624022548004</c:v>
                </c:pt>
                <c:pt idx="116">
                  <c:v>83.713798588618005</c:v>
                </c:pt>
                <c:pt idx="117">
                  <c:v>83.713834549021996</c:v>
                </c:pt>
                <c:pt idx="118">
                  <c:v>83.713951042516001</c:v>
                </c:pt>
                <c:pt idx="119">
                  <c:v>83.713958456054002</c:v>
                </c:pt>
                <c:pt idx="120">
                  <c:v>83.714073714286997</c:v>
                </c:pt>
                <c:pt idx="121">
                  <c:v>83.714115448800001</c:v>
                </c:pt>
                <c:pt idx="122">
                  <c:v>83.714358130945001</c:v>
                </c:pt>
                <c:pt idx="123">
                  <c:v>83.714554524402004</c:v>
                </c:pt>
                <c:pt idx="124">
                  <c:v>83.714635109425004</c:v>
                </c:pt>
                <c:pt idx="125">
                  <c:v>83.714774982714999</c:v>
                </c:pt>
                <c:pt idx="126">
                  <c:v>83.714887607655996</c:v>
                </c:pt>
                <c:pt idx="127">
                  <c:v>83.715361470361998</c:v>
                </c:pt>
                <c:pt idx="128">
                  <c:v>83.715387390843006</c:v>
                </c:pt>
                <c:pt idx="129">
                  <c:v>83.715643365450006</c:v>
                </c:pt>
                <c:pt idx="130">
                  <c:v>83.715887612789999</c:v>
                </c:pt>
                <c:pt idx="131">
                  <c:v>83.715898060919002</c:v>
                </c:pt>
                <c:pt idx="132">
                  <c:v>83.716185977536995</c:v>
                </c:pt>
                <c:pt idx="133">
                  <c:v>83.716450624556003</c:v>
                </c:pt>
                <c:pt idx="134">
                  <c:v>83.716470886793999</c:v>
                </c:pt>
                <c:pt idx="135">
                  <c:v>83.716430092707</c:v>
                </c:pt>
                <c:pt idx="136">
                  <c:v>83.716364570647997</c:v>
                </c:pt>
                <c:pt idx="137">
                  <c:v>83.716333959181995</c:v>
                </c:pt>
                <c:pt idx="138">
                  <c:v>83.716499926466994</c:v>
                </c:pt>
                <c:pt idx="139">
                  <c:v>83.716710942423006</c:v>
                </c:pt>
                <c:pt idx="140">
                  <c:v>83.716795106036002</c:v>
                </c:pt>
                <c:pt idx="141">
                  <c:v>83.716532395903997</c:v>
                </c:pt>
                <c:pt idx="142">
                  <c:v>83.715997333058993</c:v>
                </c:pt>
                <c:pt idx="143">
                  <c:v>83.715744737669993</c:v>
                </c:pt>
                <c:pt idx="144">
                  <c:v>83.715753175518003</c:v>
                </c:pt>
                <c:pt idx="145">
                  <c:v>83.715734475092006</c:v>
                </c:pt>
                <c:pt idx="146">
                  <c:v>83.71571447705</c:v>
                </c:pt>
                <c:pt idx="147">
                  <c:v>83.714554911253998</c:v>
                </c:pt>
                <c:pt idx="148">
                  <c:v>83.713013938296001</c:v>
                </c:pt>
                <c:pt idx="149">
                  <c:v>83.713241735761002</c:v>
                </c:pt>
                <c:pt idx="150">
                  <c:v>83.717742861394001</c:v>
                </c:pt>
                <c:pt idx="151">
                  <c:v>83.720157989810005</c:v>
                </c:pt>
                <c:pt idx="152">
                  <c:v>83.723196968145004</c:v>
                </c:pt>
                <c:pt idx="153">
                  <c:v>83.729808353273</c:v>
                </c:pt>
                <c:pt idx="154">
                  <c:v>83.729875565954003</c:v>
                </c:pt>
                <c:pt idx="155">
                  <c:v>83.735241029077002</c:v>
                </c:pt>
                <c:pt idx="156">
                  <c:v>83.737684709635005</c:v>
                </c:pt>
                <c:pt idx="157">
                  <c:v>83.740530303658005</c:v>
                </c:pt>
                <c:pt idx="158">
                  <c:v>83.745212896883004</c:v>
                </c:pt>
                <c:pt idx="159">
                  <c:v>83.745647405664997</c:v>
                </c:pt>
                <c:pt idx="160">
                  <c:v>83.749976799077999</c:v>
                </c:pt>
                <c:pt idx="161">
                  <c:v>83.751760432599994</c:v>
                </c:pt>
                <c:pt idx="162">
                  <c:v>83.753803812517006</c:v>
                </c:pt>
                <c:pt idx="163">
                  <c:v>83.757191913211997</c:v>
                </c:pt>
                <c:pt idx="164">
                  <c:v>83.757541675311003</c:v>
                </c:pt>
                <c:pt idx="165">
                  <c:v>83.760057461258995</c:v>
                </c:pt>
                <c:pt idx="166">
                  <c:v>83.762546440193006</c:v>
                </c:pt>
                <c:pt idx="167">
                  <c:v>83.762975931409997</c:v>
                </c:pt>
                <c:pt idx="168">
                  <c:v>83.764872686695</c:v>
                </c:pt>
                <c:pt idx="169">
                  <c:v>83.767012049260003</c:v>
                </c:pt>
                <c:pt idx="170">
                  <c:v>83.768826159209993</c:v>
                </c:pt>
                <c:pt idx="171">
                  <c:v>83.768829547053997</c:v>
                </c:pt>
                <c:pt idx="172">
                  <c:v>83.770145172423994</c:v>
                </c:pt>
                <c:pt idx="173">
                  <c:v>83.771323834015007</c:v>
                </c:pt>
                <c:pt idx="174">
                  <c:v>83.771866400245003</c:v>
                </c:pt>
                <c:pt idx="175">
                  <c:v>83.772876928838002</c:v>
                </c:pt>
                <c:pt idx="176">
                  <c:v>83.774756878231997</c:v>
                </c:pt>
                <c:pt idx="177">
                  <c:v>83.77646112635</c:v>
                </c:pt>
                <c:pt idx="178">
                  <c:v>83.776615929273007</c:v>
                </c:pt>
                <c:pt idx="179">
                  <c:v>83.777826994612994</c:v>
                </c:pt>
                <c:pt idx="180">
                  <c:v>83.779078512642997</c:v>
                </c:pt>
                <c:pt idx="181">
                  <c:v>83.779157854184007</c:v>
                </c:pt>
                <c:pt idx="182">
                  <c:v>83.780701506279001</c:v>
                </c:pt>
                <c:pt idx="183">
                  <c:v>83.782373138650001</c:v>
                </c:pt>
                <c:pt idx="184">
                  <c:v>83.782624113935</c:v>
                </c:pt>
                <c:pt idx="185">
                  <c:v>83.784193565311995</c:v>
                </c:pt>
                <c:pt idx="186">
                  <c:v>83.786025071869005</c:v>
                </c:pt>
                <c:pt idx="187">
                  <c:v>83.786394707986005</c:v>
                </c:pt>
                <c:pt idx="188">
                  <c:v>83.787328584798999</c:v>
                </c:pt>
                <c:pt idx="189">
                  <c:v>83.788472021051007</c:v>
                </c:pt>
                <c:pt idx="190">
                  <c:v>83.788787150236999</c:v>
                </c:pt>
                <c:pt idx="191">
                  <c:v>83.789945546807999</c:v>
                </c:pt>
                <c:pt idx="192">
                  <c:v>83.791495189754997</c:v>
                </c:pt>
                <c:pt idx="193">
                  <c:v>83.792199688283006</c:v>
                </c:pt>
                <c:pt idx="194">
                  <c:v>83.792886397114003</c:v>
                </c:pt>
                <c:pt idx="195">
                  <c:v>83.794119105285006</c:v>
                </c:pt>
                <c:pt idx="196">
                  <c:v>83.795184057371003</c:v>
                </c:pt>
                <c:pt idx="197">
                  <c:v>83.795242599892006</c:v>
                </c:pt>
                <c:pt idx="198">
                  <c:v>83.796063284336</c:v>
                </c:pt>
                <c:pt idx="199">
                  <c:v>83.796784206127001</c:v>
                </c:pt>
                <c:pt idx="200">
                  <c:v>83.79740506588</c:v>
                </c:pt>
                <c:pt idx="201">
                  <c:v>83.797542747023002</c:v>
                </c:pt>
                <c:pt idx="202">
                  <c:v>83.798153334475998</c:v>
                </c:pt>
                <c:pt idx="203">
                  <c:v>83.798854380386004</c:v>
                </c:pt>
                <c:pt idx="204">
                  <c:v>83.799451091446997</c:v>
                </c:pt>
                <c:pt idx="205">
                  <c:v>83.799452022180006</c:v>
                </c:pt>
                <c:pt idx="206">
                  <c:v>83.799893036797997</c:v>
                </c:pt>
                <c:pt idx="207">
                  <c:v>83.800280214631997</c:v>
                </c:pt>
                <c:pt idx="208">
                  <c:v>83.800630967136996</c:v>
                </c:pt>
                <c:pt idx="209">
                  <c:v>83.800959586095004</c:v>
                </c:pt>
                <c:pt idx="210">
                  <c:v>83.800962477154002</c:v>
                </c:pt>
                <c:pt idx="211">
                  <c:v>83.801214702446998</c:v>
                </c:pt>
                <c:pt idx="212">
                  <c:v>83.801522654609002</c:v>
                </c:pt>
                <c:pt idx="213">
                  <c:v>83.801942060499002</c:v>
                </c:pt>
                <c:pt idx="214">
                  <c:v>83.802528646987</c:v>
                </c:pt>
                <c:pt idx="215">
                  <c:v>83.803361841843</c:v>
                </c:pt>
                <c:pt idx="216">
                  <c:v>83.804440687246995</c:v>
                </c:pt>
                <c:pt idx="217">
                  <c:v>83.805335831088001</c:v>
                </c:pt>
                <c:pt idx="218">
                  <c:v>83.805861367819006</c:v>
                </c:pt>
                <c:pt idx="219">
                  <c:v>83.807702111130993</c:v>
                </c:pt>
                <c:pt idx="220">
                  <c:v>83.809793321513993</c:v>
                </c:pt>
                <c:pt idx="221">
                  <c:v>83.809990164409001</c:v>
                </c:pt>
                <c:pt idx="222">
                  <c:v>83.812909543884999</c:v>
                </c:pt>
                <c:pt idx="223">
                  <c:v>83.814568871684997</c:v>
                </c:pt>
                <c:pt idx="224">
                  <c:v>83.815862652480007</c:v>
                </c:pt>
                <c:pt idx="225">
                  <c:v>83.818166747741998</c:v>
                </c:pt>
                <c:pt idx="226">
                  <c:v>83.818914942627003</c:v>
                </c:pt>
                <c:pt idx="227">
                  <c:v>83.822964610081002</c:v>
                </c:pt>
                <c:pt idx="228">
                  <c:v>83.823127114889004</c:v>
                </c:pt>
                <c:pt idx="229">
                  <c:v>83.826179600531006</c:v>
                </c:pt>
                <c:pt idx="230">
                  <c:v>83.826338660448997</c:v>
                </c:pt>
                <c:pt idx="231">
                  <c:v>83.829795575366006</c:v>
                </c:pt>
                <c:pt idx="232">
                  <c:v>83.830155418293998</c:v>
                </c:pt>
                <c:pt idx="233">
                  <c:v>83.832294567225006</c:v>
                </c:pt>
                <c:pt idx="234">
                  <c:v>83.833589777258993</c:v>
                </c:pt>
                <c:pt idx="235">
                  <c:v>83.835928682125001</c:v>
                </c:pt>
                <c:pt idx="236">
                  <c:v>83.837307735113995</c:v>
                </c:pt>
                <c:pt idx="237">
                  <c:v>83.838757292159002</c:v>
                </c:pt>
                <c:pt idx="238">
                  <c:v>83.839907199200994</c:v>
                </c:pt>
                <c:pt idx="239">
                  <c:v>83.840964124639996</c:v>
                </c:pt>
                <c:pt idx="240">
                  <c:v>83.843313167421996</c:v>
                </c:pt>
                <c:pt idx="241">
                  <c:v>83.845064008481003</c:v>
                </c:pt>
                <c:pt idx="242">
                  <c:v>83.847621410219006</c:v>
                </c:pt>
                <c:pt idx="243">
                  <c:v>83.849061203538</c:v>
                </c:pt>
                <c:pt idx="244">
                  <c:v>83.851911533288998</c:v>
                </c:pt>
                <c:pt idx="245">
                  <c:v>83.853217878004997</c:v>
                </c:pt>
                <c:pt idx="246">
                  <c:v>83.855636620927001</c:v>
                </c:pt>
                <c:pt idx="247">
                  <c:v>83.856711584956003</c:v>
                </c:pt>
                <c:pt idx="248">
                  <c:v>83.859275839524997</c:v>
                </c:pt>
                <c:pt idx="249">
                  <c:v>83.860866337016006</c:v>
                </c:pt>
                <c:pt idx="250">
                  <c:v>83.861977297726995</c:v>
                </c:pt>
                <c:pt idx="251">
                  <c:v>83.863379047818</c:v>
                </c:pt>
                <c:pt idx="252">
                  <c:v>83.864348309109999</c:v>
                </c:pt>
                <c:pt idx="253">
                  <c:v>83.867593390012004</c:v>
                </c:pt>
                <c:pt idx="254">
                  <c:v>83.869077729802996</c:v>
                </c:pt>
                <c:pt idx="255">
                  <c:v>83.868993866422997</c:v>
                </c:pt>
                <c:pt idx="256">
                  <c:v>83.869341391586005</c:v>
                </c:pt>
                <c:pt idx="257">
                  <c:v>83.869241362693998</c:v>
                </c:pt>
                <c:pt idx="258">
                  <c:v>83.869256845400002</c:v>
                </c:pt>
                <c:pt idx="259">
                  <c:v>83.872087464990997</c:v>
                </c:pt>
                <c:pt idx="260">
                  <c:v>83.872975202378001</c:v>
                </c:pt>
                <c:pt idx="261">
                  <c:v>83.873466232045999</c:v>
                </c:pt>
                <c:pt idx="262">
                  <c:v>83.872587222326004</c:v>
                </c:pt>
                <c:pt idx="263">
                  <c:v>83.872592350420007</c:v>
                </c:pt>
                <c:pt idx="264">
                  <c:v>83.873195064597994</c:v>
                </c:pt>
                <c:pt idx="265">
                  <c:v>83.873277673242001</c:v>
                </c:pt>
                <c:pt idx="266">
                  <c:v>83.874686482003</c:v>
                </c:pt>
                <c:pt idx="267">
                  <c:v>83.874707188713998</c:v>
                </c:pt>
                <c:pt idx="268">
                  <c:v>83.874819427915</c:v>
                </c:pt>
                <c:pt idx="269">
                  <c:v>83.874867242568996</c:v>
                </c:pt>
                <c:pt idx="270">
                  <c:v>83.875021907038999</c:v>
                </c:pt>
                <c:pt idx="271">
                  <c:v>83.875282263865998</c:v>
                </c:pt>
                <c:pt idx="272">
                  <c:v>83.875379694215994</c:v>
                </c:pt>
                <c:pt idx="273">
                  <c:v>83.875491711747003</c:v>
                </c:pt>
                <c:pt idx="274">
                  <c:v>83.875662808578994</c:v>
                </c:pt>
                <c:pt idx="275">
                  <c:v>83.875807919409993</c:v>
                </c:pt>
                <c:pt idx="276">
                  <c:v>83.875937405428004</c:v>
                </c:pt>
                <c:pt idx="277">
                  <c:v>83.875942102007002</c:v>
                </c:pt>
                <c:pt idx="278">
                  <c:v>83.876179453163004</c:v>
                </c:pt>
                <c:pt idx="279">
                  <c:v>83.876448839578998</c:v>
                </c:pt>
                <c:pt idx="280">
                  <c:v>83.876782296520005</c:v>
                </c:pt>
                <c:pt idx="281">
                  <c:v>83.87699875765</c:v>
                </c:pt>
                <c:pt idx="282">
                  <c:v>83.877134372076</c:v>
                </c:pt>
                <c:pt idx="283">
                  <c:v>83.877490054258999</c:v>
                </c:pt>
                <c:pt idx="284">
                  <c:v>83.877750504388999</c:v>
                </c:pt>
                <c:pt idx="285">
                  <c:v>83.877854269221999</c:v>
                </c:pt>
                <c:pt idx="286">
                  <c:v>83.878105868318002</c:v>
                </c:pt>
                <c:pt idx="287">
                  <c:v>83.878302137000006</c:v>
                </c:pt>
                <c:pt idx="288">
                  <c:v>83.879554003075995</c:v>
                </c:pt>
                <c:pt idx="289">
                  <c:v>83.879601596873997</c:v>
                </c:pt>
                <c:pt idx="290">
                  <c:v>83.879956343065999</c:v>
                </c:pt>
                <c:pt idx="291">
                  <c:v>83.880452445531006</c:v>
                </c:pt>
                <c:pt idx="292">
                  <c:v>83.881135516108998</c:v>
                </c:pt>
                <c:pt idx="293">
                  <c:v>83.882105218568</c:v>
                </c:pt>
                <c:pt idx="294">
                  <c:v>83.882138765088001</c:v>
                </c:pt>
                <c:pt idx="295">
                  <c:v>83.881666708319003</c:v>
                </c:pt>
                <c:pt idx="296">
                  <c:v>83.88183972121</c:v>
                </c:pt>
                <c:pt idx="297">
                  <c:v>83.881877149125998</c:v>
                </c:pt>
                <c:pt idx="298">
                  <c:v>83.882296942690999</c:v>
                </c:pt>
                <c:pt idx="299">
                  <c:v>83.883117618138002</c:v>
                </c:pt>
                <c:pt idx="300">
                  <c:v>83.883704301449995</c:v>
                </c:pt>
                <c:pt idx="301">
                  <c:v>83.885386636902993</c:v>
                </c:pt>
                <c:pt idx="302">
                  <c:v>83.885398173686994</c:v>
                </c:pt>
                <c:pt idx="303">
                  <c:v>83.885504495093002</c:v>
                </c:pt>
                <c:pt idx="304">
                  <c:v>83.886466181279999</c:v>
                </c:pt>
                <c:pt idx="305">
                  <c:v>83.886570078776003</c:v>
                </c:pt>
                <c:pt idx="306">
                  <c:v>83.887666948092004</c:v>
                </c:pt>
                <c:pt idx="307">
                  <c:v>83.888339991823003</c:v>
                </c:pt>
                <c:pt idx="308">
                  <c:v>83.888513693687997</c:v>
                </c:pt>
                <c:pt idx="309">
                  <c:v>83.889216636056005</c:v>
                </c:pt>
                <c:pt idx="310">
                  <c:v>83.890522052503997</c:v>
                </c:pt>
                <c:pt idx="311">
                  <c:v>83.891166401294001</c:v>
                </c:pt>
                <c:pt idx="312">
                  <c:v>83.891187373839998</c:v>
                </c:pt>
                <c:pt idx="313">
                  <c:v>83.892150957276002</c:v>
                </c:pt>
                <c:pt idx="314">
                  <c:v>83.893071036056</c:v>
                </c:pt>
                <c:pt idx="315">
                  <c:v>83.894210822839995</c:v>
                </c:pt>
                <c:pt idx="316">
                  <c:v>83.894404027389996</c:v>
                </c:pt>
                <c:pt idx="317">
                  <c:v>83.894949847283002</c:v>
                </c:pt>
                <c:pt idx="318">
                  <c:v>83.895690907491996</c:v>
                </c:pt>
                <c:pt idx="319">
                  <c:v>83.896458767919</c:v>
                </c:pt>
                <c:pt idx="320">
                  <c:v>83.897365466576005</c:v>
                </c:pt>
                <c:pt idx="321">
                  <c:v>83.897367695547004</c:v>
                </c:pt>
                <c:pt idx="322">
                  <c:v>83.898601433032994</c:v>
                </c:pt>
                <c:pt idx="323">
                  <c:v>83.899677277815002</c:v>
                </c:pt>
                <c:pt idx="324">
                  <c:v>83.900433757531005</c:v>
                </c:pt>
                <c:pt idx="325">
                  <c:v>83.900856516553006</c:v>
                </c:pt>
                <c:pt idx="326">
                  <c:v>83.902336258559004</c:v>
                </c:pt>
                <c:pt idx="327">
                  <c:v>83.903346056082995</c:v>
                </c:pt>
                <c:pt idx="328">
                  <c:v>83.903776991924005</c:v>
                </c:pt>
                <c:pt idx="329">
                  <c:v>83.904411475462993</c:v>
                </c:pt>
                <c:pt idx="330">
                  <c:v>83.905358030337993</c:v>
                </c:pt>
                <c:pt idx="331">
                  <c:v>83.906345333827005</c:v>
                </c:pt>
                <c:pt idx="332">
                  <c:v>83.906558784094997</c:v>
                </c:pt>
                <c:pt idx="333">
                  <c:v>83.907423047603999</c:v>
                </c:pt>
                <c:pt idx="334">
                  <c:v>83.908481411905996</c:v>
                </c:pt>
                <c:pt idx="335">
                  <c:v>83.908975581739</c:v>
                </c:pt>
                <c:pt idx="336">
                  <c:v>83.908980854107</c:v>
                </c:pt>
                <c:pt idx="337">
                  <c:v>83.909729388375993</c:v>
                </c:pt>
                <c:pt idx="338">
                  <c:v>83.910875307206993</c:v>
                </c:pt>
                <c:pt idx="339">
                  <c:v>83.91143218309</c:v>
                </c:pt>
                <c:pt idx="340">
                  <c:v>83.911815652033994</c:v>
                </c:pt>
                <c:pt idx="341">
                  <c:v>83.912331871603996</c:v>
                </c:pt>
                <c:pt idx="342">
                  <c:v>83.912605273829996</c:v>
                </c:pt>
                <c:pt idx="343">
                  <c:v>83.912605540868</c:v>
                </c:pt>
                <c:pt idx="344">
                  <c:v>83.913912866315997</c:v>
                </c:pt>
                <c:pt idx="345">
                  <c:v>83.915630235259002</c:v>
                </c:pt>
                <c:pt idx="346">
                  <c:v>83.915797439901993</c:v>
                </c:pt>
                <c:pt idx="347">
                  <c:v>83.916464837312006</c:v>
                </c:pt>
                <c:pt idx="348">
                  <c:v>83.917060434636994</c:v>
                </c:pt>
                <c:pt idx="349">
                  <c:v>83.91724362187</c:v>
                </c:pt>
                <c:pt idx="350">
                  <c:v>83.918478171548998</c:v>
                </c:pt>
                <c:pt idx="351">
                  <c:v>83.919231020710001</c:v>
                </c:pt>
                <c:pt idx="352">
                  <c:v>83.919311219608005</c:v>
                </c:pt>
                <c:pt idx="353">
                  <c:v>83.919632816624997</c:v>
                </c:pt>
                <c:pt idx="354">
                  <c:v>83.920068828186999</c:v>
                </c:pt>
                <c:pt idx="355">
                  <c:v>83.920658210428996</c:v>
                </c:pt>
                <c:pt idx="356">
                  <c:v>83.922111920831995</c:v>
                </c:pt>
                <c:pt idx="357">
                  <c:v>83.922440430264999</c:v>
                </c:pt>
                <c:pt idx="358">
                  <c:v>83.923927265483002</c:v>
                </c:pt>
                <c:pt idx="359">
                  <c:v>83.924129014884002</c:v>
                </c:pt>
                <c:pt idx="360">
                  <c:v>83.924603786388005</c:v>
                </c:pt>
                <c:pt idx="361">
                  <c:v>83.925270050839003</c:v>
                </c:pt>
                <c:pt idx="362">
                  <c:v>83.925743450050007</c:v>
                </c:pt>
                <c:pt idx="363">
                  <c:v>83.925755981742995</c:v>
                </c:pt>
                <c:pt idx="364">
                  <c:v>83.926193246815998</c:v>
                </c:pt>
                <c:pt idx="365">
                  <c:v>83.927323289463004</c:v>
                </c:pt>
                <c:pt idx="366">
                  <c:v>83.927694405224997</c:v>
                </c:pt>
                <c:pt idx="367">
                  <c:v>83.928287807480999</c:v>
                </c:pt>
                <c:pt idx="368">
                  <c:v>83.928418286088004</c:v>
                </c:pt>
                <c:pt idx="369">
                  <c:v>83.928504272300003</c:v>
                </c:pt>
                <c:pt idx="370">
                  <c:v>83.928764379068994</c:v>
                </c:pt>
                <c:pt idx="371">
                  <c:v>83.929980672037004</c:v>
                </c:pt>
                <c:pt idx="372">
                  <c:v>83.930500155285998</c:v>
                </c:pt>
                <c:pt idx="373">
                  <c:v>83.930282076360996</c:v>
                </c:pt>
                <c:pt idx="374">
                  <c:v>83.930232657559998</c:v>
                </c:pt>
                <c:pt idx="375">
                  <c:v>83.931439994317998</c:v>
                </c:pt>
                <c:pt idx="376">
                  <c:v>83.932069115849998</c:v>
                </c:pt>
                <c:pt idx="377">
                  <c:v>83.932161976985995</c:v>
                </c:pt>
                <c:pt idx="378">
                  <c:v>83.932312685593004</c:v>
                </c:pt>
                <c:pt idx="379">
                  <c:v>83.932413329078997</c:v>
                </c:pt>
                <c:pt idx="380">
                  <c:v>83.932488105999994</c:v>
                </c:pt>
                <c:pt idx="381">
                  <c:v>83.932492670298004</c:v>
                </c:pt>
                <c:pt idx="382">
                  <c:v>83.932902912269</c:v>
                </c:pt>
                <c:pt idx="383">
                  <c:v>83.933404636793</c:v>
                </c:pt>
                <c:pt idx="384">
                  <c:v>83.933363722549998</c:v>
                </c:pt>
                <c:pt idx="385">
                  <c:v>83.931655925008002</c:v>
                </c:pt>
                <c:pt idx="386">
                  <c:v>83.931689176719004</c:v>
                </c:pt>
                <c:pt idx="387">
                  <c:v>83.931935353561002</c:v>
                </c:pt>
                <c:pt idx="388">
                  <c:v>83.932303143842006</c:v>
                </c:pt>
                <c:pt idx="389">
                  <c:v>83.932814435411004</c:v>
                </c:pt>
                <c:pt idx="390">
                  <c:v>83.932829728152001</c:v>
                </c:pt>
                <c:pt idx="391">
                  <c:v>83.934063819355998</c:v>
                </c:pt>
                <c:pt idx="392">
                  <c:v>83.935279578559005</c:v>
                </c:pt>
                <c:pt idx="393">
                  <c:v>83.935478305041997</c:v>
                </c:pt>
                <c:pt idx="394">
                  <c:v>83.936439142045998</c:v>
                </c:pt>
                <c:pt idx="395">
                  <c:v>83.936447276451005</c:v>
                </c:pt>
                <c:pt idx="396">
                  <c:v>83.936554298652993</c:v>
                </c:pt>
                <c:pt idx="397">
                  <c:v>83.936679023067001</c:v>
                </c:pt>
                <c:pt idx="398">
                  <c:v>83.937510357967994</c:v>
                </c:pt>
                <c:pt idx="399">
                  <c:v>83.938044586412005</c:v>
                </c:pt>
                <c:pt idx="400">
                  <c:v>83.939040181587998</c:v>
                </c:pt>
                <c:pt idx="401">
                  <c:v>83.939581008692002</c:v>
                </c:pt>
                <c:pt idx="402">
                  <c:v>83.939819943801993</c:v>
                </c:pt>
                <c:pt idx="403">
                  <c:v>83.940475164380999</c:v>
                </c:pt>
                <c:pt idx="404">
                  <c:v>83.940620610042998</c:v>
                </c:pt>
                <c:pt idx="405">
                  <c:v>83.941615538948</c:v>
                </c:pt>
                <c:pt idx="406">
                  <c:v>83.942264566535997</c:v>
                </c:pt>
                <c:pt idx="407">
                  <c:v>83.942592593678</c:v>
                </c:pt>
                <c:pt idx="408">
                  <c:v>83.943180281387001</c:v>
                </c:pt>
                <c:pt idx="409">
                  <c:v>83.943439573187007</c:v>
                </c:pt>
                <c:pt idx="410">
                  <c:v>83.944017189022006</c:v>
                </c:pt>
                <c:pt idx="411">
                  <c:v>83.944951455788996</c:v>
                </c:pt>
                <c:pt idx="412">
                  <c:v>83.944967640071994</c:v>
                </c:pt>
                <c:pt idx="413">
                  <c:v>83.945751326449994</c:v>
                </c:pt>
                <c:pt idx="414">
                  <c:v>83.946312582971998</c:v>
                </c:pt>
                <c:pt idx="415">
                  <c:v>83.946533720299996</c:v>
                </c:pt>
                <c:pt idx="416">
                  <c:v>83.947487498761006</c:v>
                </c:pt>
                <c:pt idx="417">
                  <c:v>83.947670863284003</c:v>
                </c:pt>
                <c:pt idx="418">
                  <c:v>83.947875566790003</c:v>
                </c:pt>
                <c:pt idx="419">
                  <c:v>83.948513968428003</c:v>
                </c:pt>
                <c:pt idx="420">
                  <c:v>83.948704032666001</c:v>
                </c:pt>
                <c:pt idx="421">
                  <c:v>83.949305837818997</c:v>
                </c:pt>
                <c:pt idx="422">
                  <c:v>83.949984837605996</c:v>
                </c:pt>
                <c:pt idx="423">
                  <c:v>83.949985067748003</c:v>
                </c:pt>
                <c:pt idx="424">
                  <c:v>83.951120726932004</c:v>
                </c:pt>
                <c:pt idx="425">
                  <c:v>83.951938756643003</c:v>
                </c:pt>
                <c:pt idx="426">
                  <c:v>83.952069038139001</c:v>
                </c:pt>
                <c:pt idx="427">
                  <c:v>83.952780129451</c:v>
                </c:pt>
                <c:pt idx="428">
                  <c:v>83.953632054134999</c:v>
                </c:pt>
                <c:pt idx="429">
                  <c:v>83.953869882497003</c:v>
                </c:pt>
                <c:pt idx="430">
                  <c:v>83.954582623204004</c:v>
                </c:pt>
                <c:pt idx="431">
                  <c:v>83.955444088198007</c:v>
                </c:pt>
                <c:pt idx="432">
                  <c:v>83.955636003061997</c:v>
                </c:pt>
                <c:pt idx="433">
                  <c:v>83.956217906294995</c:v>
                </c:pt>
                <c:pt idx="434">
                  <c:v>83.957290864195997</c:v>
                </c:pt>
                <c:pt idx="435">
                  <c:v>83.957393859478003</c:v>
                </c:pt>
                <c:pt idx="436">
                  <c:v>83.958027131972003</c:v>
                </c:pt>
                <c:pt idx="437">
                  <c:v>83.958514007085995</c:v>
                </c:pt>
                <c:pt idx="438">
                  <c:v>83.958575324343002</c:v>
                </c:pt>
                <c:pt idx="439">
                  <c:v>83.959233527959995</c:v>
                </c:pt>
                <c:pt idx="440">
                  <c:v>83.959936009537998</c:v>
                </c:pt>
                <c:pt idx="441">
                  <c:v>83.960544544913006</c:v>
                </c:pt>
                <c:pt idx="442">
                  <c:v>83.960941829499006</c:v>
                </c:pt>
                <c:pt idx="443">
                  <c:v>83.960932577986</c:v>
                </c:pt>
                <c:pt idx="444">
                  <c:v>83.960772116173004</c:v>
                </c:pt>
                <c:pt idx="445">
                  <c:v>83.960934803691998</c:v>
                </c:pt>
                <c:pt idx="446">
                  <c:v>83.961243839557994</c:v>
                </c:pt>
                <c:pt idx="447">
                  <c:v>83.961873913307997</c:v>
                </c:pt>
                <c:pt idx="448">
                  <c:v>83.962358200056997</c:v>
                </c:pt>
                <c:pt idx="449">
                  <c:v>83.962816601818005</c:v>
                </c:pt>
                <c:pt idx="450">
                  <c:v>83.963068076568007</c:v>
                </c:pt>
                <c:pt idx="451">
                  <c:v>83.963296520388994</c:v>
                </c:pt>
                <c:pt idx="452">
                  <c:v>83.963497774513002</c:v>
                </c:pt>
                <c:pt idx="453">
                  <c:v>83.963722923527001</c:v>
                </c:pt>
                <c:pt idx="454">
                  <c:v>83.964278965269003</c:v>
                </c:pt>
                <c:pt idx="455">
                  <c:v>83.964332300208</c:v>
                </c:pt>
                <c:pt idx="456">
                  <c:v>83.964558685132999</c:v>
                </c:pt>
                <c:pt idx="457">
                  <c:v>83.964746804431002</c:v>
                </c:pt>
                <c:pt idx="458">
                  <c:v>83.964876820534997</c:v>
                </c:pt>
                <c:pt idx="459">
                  <c:v>83.964961902729002</c:v>
                </c:pt>
                <c:pt idx="460">
                  <c:v>83.965000764928007</c:v>
                </c:pt>
                <c:pt idx="461">
                  <c:v>83.965025614390001</c:v>
                </c:pt>
                <c:pt idx="462">
                  <c:v>83.965084285605997</c:v>
                </c:pt>
                <c:pt idx="463">
                  <c:v>83.965132858836995</c:v>
                </c:pt>
                <c:pt idx="464">
                  <c:v>83.965196512760002</c:v>
                </c:pt>
                <c:pt idx="465">
                  <c:v>83.965309595830007</c:v>
                </c:pt>
                <c:pt idx="466">
                  <c:v>83.965508748952004</c:v>
                </c:pt>
                <c:pt idx="467">
                  <c:v>83.965636073042006</c:v>
                </c:pt>
                <c:pt idx="468">
                  <c:v>83.965601582109002</c:v>
                </c:pt>
                <c:pt idx="469">
                  <c:v>83.965504943369993</c:v>
                </c:pt>
                <c:pt idx="470">
                  <c:v>83.965499209078004</c:v>
                </c:pt>
                <c:pt idx="471">
                  <c:v>83.966150061557997</c:v>
                </c:pt>
                <c:pt idx="472">
                  <c:v>83.966161777219995</c:v>
                </c:pt>
                <c:pt idx="473">
                  <c:v>83.967471050738993</c:v>
                </c:pt>
                <c:pt idx="474">
                  <c:v>83.967197339842997</c:v>
                </c:pt>
                <c:pt idx="475">
                  <c:v>83.966688784669998</c:v>
                </c:pt>
                <c:pt idx="476">
                  <c:v>83.966545171966004</c:v>
                </c:pt>
                <c:pt idx="477">
                  <c:v>83.966894835472004</c:v>
                </c:pt>
                <c:pt idx="478">
                  <c:v>83.969169085203006</c:v>
                </c:pt>
                <c:pt idx="479">
                  <c:v>83.970780992073003</c:v>
                </c:pt>
                <c:pt idx="480">
                  <c:v>83.970638695420007</c:v>
                </c:pt>
                <c:pt idx="481">
                  <c:v>83.970370867607997</c:v>
                </c:pt>
                <c:pt idx="482">
                  <c:v>83.970359347423994</c:v>
                </c:pt>
                <c:pt idx="483">
                  <c:v>83.971420269160006</c:v>
                </c:pt>
                <c:pt idx="484">
                  <c:v>83.972321202154006</c:v>
                </c:pt>
                <c:pt idx="485">
                  <c:v>83.973915387852998</c:v>
                </c:pt>
                <c:pt idx="486">
                  <c:v>83.974133767002002</c:v>
                </c:pt>
                <c:pt idx="487">
                  <c:v>83.974868159837001</c:v>
                </c:pt>
                <c:pt idx="488">
                  <c:v>83.976447906640004</c:v>
                </c:pt>
                <c:pt idx="489">
                  <c:v>83.976491249540004</c:v>
                </c:pt>
                <c:pt idx="490">
                  <c:v>83.977259242445996</c:v>
                </c:pt>
                <c:pt idx="491">
                  <c:v>83.978420290098995</c:v>
                </c:pt>
                <c:pt idx="492">
                  <c:v>83.978420602344002</c:v>
                </c:pt>
                <c:pt idx="493">
                  <c:v>83.979803893036006</c:v>
                </c:pt>
                <c:pt idx="494">
                  <c:v>83.981197415824994</c:v>
                </c:pt>
                <c:pt idx="495">
                  <c:v>83.981197429833998</c:v>
                </c:pt>
                <c:pt idx="496">
                  <c:v>83.982022697508</c:v>
                </c:pt>
                <c:pt idx="497">
                  <c:v>83.982787438219006</c:v>
                </c:pt>
                <c:pt idx="498">
                  <c:v>83.982787456785005</c:v>
                </c:pt>
                <c:pt idx="499">
                  <c:v>83.984350863341007</c:v>
                </c:pt>
                <c:pt idx="500">
                  <c:v>83.985454639745001</c:v>
                </c:pt>
                <c:pt idx="501">
                  <c:v>83.985454855450996</c:v>
                </c:pt>
                <c:pt idx="502">
                  <c:v>83.986064449089</c:v>
                </c:pt>
                <c:pt idx="503">
                  <c:v>83.987127877057006</c:v>
                </c:pt>
                <c:pt idx="504">
                  <c:v>83.987128076697005</c:v>
                </c:pt>
                <c:pt idx="505">
                  <c:v>83.988202021570004</c:v>
                </c:pt>
                <c:pt idx="506">
                  <c:v>83.989069831552996</c:v>
                </c:pt>
                <c:pt idx="507">
                  <c:v>83.989069841924007</c:v>
                </c:pt>
                <c:pt idx="508">
                  <c:v>83.990020280333994</c:v>
                </c:pt>
                <c:pt idx="509">
                  <c:v>83.991074893393005</c:v>
                </c:pt>
                <c:pt idx="510">
                  <c:v>83.991074991949006</c:v>
                </c:pt>
                <c:pt idx="511">
                  <c:v>83.992033071001003</c:v>
                </c:pt>
                <c:pt idx="512">
                  <c:v>83.993133638212001</c:v>
                </c:pt>
                <c:pt idx="513">
                  <c:v>83.993133811250004</c:v>
                </c:pt>
                <c:pt idx="514">
                  <c:v>83.993638370070997</c:v>
                </c:pt>
                <c:pt idx="515">
                  <c:v>83.994438524258996</c:v>
                </c:pt>
                <c:pt idx="516">
                  <c:v>83.994438886414997</c:v>
                </c:pt>
                <c:pt idx="517">
                  <c:v>83.995587312382995</c:v>
                </c:pt>
                <c:pt idx="518">
                  <c:v>83.996990365569999</c:v>
                </c:pt>
                <c:pt idx="519">
                  <c:v>83.996990402809999</c:v>
                </c:pt>
                <c:pt idx="520">
                  <c:v>83.997516441700995</c:v>
                </c:pt>
                <c:pt idx="521">
                  <c:v>83.998660330849006</c:v>
                </c:pt>
                <c:pt idx="522">
                  <c:v>83.998660832035995</c:v>
                </c:pt>
                <c:pt idx="523">
                  <c:v>83.999926661369997</c:v>
                </c:pt>
                <c:pt idx="524">
                  <c:v>84.000988074028001</c:v>
                </c:pt>
                <c:pt idx="525">
                  <c:v>84.000988171879001</c:v>
                </c:pt>
                <c:pt idx="526">
                  <c:v>84.001973067288006</c:v>
                </c:pt>
                <c:pt idx="527">
                  <c:v>84.003102004620999</c:v>
                </c:pt>
                <c:pt idx="528">
                  <c:v>84.003103026389994</c:v>
                </c:pt>
                <c:pt idx="529">
                  <c:v>84.004115805859996</c:v>
                </c:pt>
                <c:pt idx="530">
                  <c:v>84.005154055637007</c:v>
                </c:pt>
                <c:pt idx="531">
                  <c:v>84.005154824144995</c:v>
                </c:pt>
                <c:pt idx="532">
                  <c:v>84.006041031655002</c:v>
                </c:pt>
                <c:pt idx="533">
                  <c:v>84.006812083106993</c:v>
                </c:pt>
                <c:pt idx="534">
                  <c:v>84.006812790862995</c:v>
                </c:pt>
                <c:pt idx="535">
                  <c:v>84.007757050435998</c:v>
                </c:pt>
                <c:pt idx="536">
                  <c:v>84.009249730630003</c:v>
                </c:pt>
                <c:pt idx="537">
                  <c:v>84.009250479515998</c:v>
                </c:pt>
                <c:pt idx="538">
                  <c:v>84.009410720408994</c:v>
                </c:pt>
                <c:pt idx="539">
                  <c:v>84.009705298160995</c:v>
                </c:pt>
                <c:pt idx="540">
                  <c:v>84.009708438673002</c:v>
                </c:pt>
                <c:pt idx="541">
                  <c:v>84.011804993717007</c:v>
                </c:pt>
                <c:pt idx="542">
                  <c:v>84.013996567621007</c:v>
                </c:pt>
                <c:pt idx="543">
                  <c:v>84.013997145008005</c:v>
                </c:pt>
                <c:pt idx="544">
                  <c:v>84.014110558290994</c:v>
                </c:pt>
                <c:pt idx="545">
                  <c:v>84.013874120138993</c:v>
                </c:pt>
                <c:pt idx="546">
                  <c:v>84.014076952280007</c:v>
                </c:pt>
                <c:pt idx="547">
                  <c:v>84.014076958266998</c:v>
                </c:pt>
                <c:pt idx="548">
                  <c:v>84.014687080982</c:v>
                </c:pt>
                <c:pt idx="549">
                  <c:v>84.015037028346001</c:v>
                </c:pt>
                <c:pt idx="550">
                  <c:v>84.015100241273004</c:v>
                </c:pt>
                <c:pt idx="551">
                  <c:v>84.015603308338996</c:v>
                </c:pt>
                <c:pt idx="552">
                  <c:v>84.016035926447998</c:v>
                </c:pt>
                <c:pt idx="553">
                  <c:v>84.016143479728001</c:v>
                </c:pt>
                <c:pt idx="554">
                  <c:v>84.016082954138</c:v>
                </c:pt>
                <c:pt idx="555">
                  <c:v>84.016143217923997</c:v>
                </c:pt>
                <c:pt idx="556">
                  <c:v>84.016789849445999</c:v>
                </c:pt>
                <c:pt idx="557">
                  <c:v>84.016863874296007</c:v>
                </c:pt>
                <c:pt idx="558">
                  <c:v>84.017403732218</c:v>
                </c:pt>
                <c:pt idx="559">
                  <c:v>84.017559294359003</c:v>
                </c:pt>
                <c:pt idx="560">
                  <c:v>84.017685638334001</c:v>
                </c:pt>
                <c:pt idx="561">
                  <c:v>84.017826831917006</c:v>
                </c:pt>
                <c:pt idx="562">
                  <c:v>84.017915947027006</c:v>
                </c:pt>
                <c:pt idx="563">
                  <c:v>84.017979250904006</c:v>
                </c:pt>
                <c:pt idx="564">
                  <c:v>84.017979846979003</c:v>
                </c:pt>
                <c:pt idx="565">
                  <c:v>84.018059113191995</c:v>
                </c:pt>
                <c:pt idx="566">
                  <c:v>84.018161506333996</c:v>
                </c:pt>
                <c:pt idx="567">
                  <c:v>84.018308060758997</c:v>
                </c:pt>
                <c:pt idx="568">
                  <c:v>84.018520580311005</c:v>
                </c:pt>
                <c:pt idx="569">
                  <c:v>84.018820868838006</c:v>
                </c:pt>
                <c:pt idx="570">
                  <c:v>84.01895730807</c:v>
                </c:pt>
                <c:pt idx="571">
                  <c:v>84.018958571707998</c:v>
                </c:pt>
                <c:pt idx="572">
                  <c:v>84.018965144641996</c:v>
                </c:pt>
                <c:pt idx="573">
                  <c:v>84.018969365480004</c:v>
                </c:pt>
                <c:pt idx="574">
                  <c:v>84.019936309694003</c:v>
                </c:pt>
                <c:pt idx="575">
                  <c:v>84.021143782397999</c:v>
                </c:pt>
                <c:pt idx="576">
                  <c:v>84.021620484294999</c:v>
                </c:pt>
                <c:pt idx="577">
                  <c:v>84.022617638366</c:v>
                </c:pt>
                <c:pt idx="578">
                  <c:v>84.023156937883996</c:v>
                </c:pt>
                <c:pt idx="579">
                  <c:v>84.023918332376994</c:v>
                </c:pt>
                <c:pt idx="580">
                  <c:v>84.024721110662</c:v>
                </c:pt>
                <c:pt idx="581">
                  <c:v>84.025249714284996</c:v>
                </c:pt>
                <c:pt idx="582">
                  <c:v>84.026114560744006</c:v>
                </c:pt>
                <c:pt idx="583">
                  <c:v>84.026151716407995</c:v>
                </c:pt>
                <c:pt idx="584">
                  <c:v>84.027443128512999</c:v>
                </c:pt>
                <c:pt idx="585">
                  <c:v>84.027795056798993</c:v>
                </c:pt>
                <c:pt idx="586">
                  <c:v>84.028478076973997</c:v>
                </c:pt>
                <c:pt idx="587">
                  <c:v>84.029198862398999</c:v>
                </c:pt>
                <c:pt idx="588">
                  <c:v>84.029342634082994</c:v>
                </c:pt>
                <c:pt idx="589">
                  <c:v>84.030574168873997</c:v>
                </c:pt>
                <c:pt idx="590">
                  <c:v>84.031115356509005</c:v>
                </c:pt>
                <c:pt idx="591">
                  <c:v>84.031806939670005</c:v>
                </c:pt>
                <c:pt idx="592">
                  <c:v>84.032881197902</c:v>
                </c:pt>
                <c:pt idx="593">
                  <c:v>84.033041593253998</c:v>
                </c:pt>
                <c:pt idx="594">
                  <c:v>84.034130080533998</c:v>
                </c:pt>
                <c:pt idx="595">
                  <c:v>84.034717905362001</c:v>
                </c:pt>
                <c:pt idx="596">
                  <c:v>84.034851610717993</c:v>
                </c:pt>
                <c:pt idx="597">
                  <c:v>84.035903928509001</c:v>
                </c:pt>
                <c:pt idx="598">
                  <c:v>84.036709586955993</c:v>
                </c:pt>
                <c:pt idx="599">
                  <c:v>84.037483846675002</c:v>
                </c:pt>
                <c:pt idx="600">
                  <c:v>84.038848871631004</c:v>
                </c:pt>
                <c:pt idx="601">
                  <c:v>84.038821442257998</c:v>
                </c:pt>
                <c:pt idx="602">
                  <c:v>84.038730200296996</c:v>
                </c:pt>
                <c:pt idx="603">
                  <c:v>84.038921234072006</c:v>
                </c:pt>
                <c:pt idx="604">
                  <c:v>84.038921319913001</c:v>
                </c:pt>
                <c:pt idx="605">
                  <c:v>84.039734152180003</c:v>
                </c:pt>
                <c:pt idx="606">
                  <c:v>84.040900777767007</c:v>
                </c:pt>
                <c:pt idx="607">
                  <c:v>84.041297483072995</c:v>
                </c:pt>
                <c:pt idx="608">
                  <c:v>84.041805166925002</c:v>
                </c:pt>
                <c:pt idx="609">
                  <c:v>84.041806482808994</c:v>
                </c:pt>
                <c:pt idx="610">
                  <c:v>84.043616702918996</c:v>
                </c:pt>
                <c:pt idx="611">
                  <c:v>84.044433624514994</c:v>
                </c:pt>
                <c:pt idx="612">
                  <c:v>84.044517062815004</c:v>
                </c:pt>
                <c:pt idx="613">
                  <c:v>84.044995657627993</c:v>
                </c:pt>
                <c:pt idx="614">
                  <c:v>84.046245340442994</c:v>
                </c:pt>
                <c:pt idx="615">
                  <c:v>84.046628498177</c:v>
                </c:pt>
                <c:pt idx="616">
                  <c:v>84.047524179769994</c:v>
                </c:pt>
                <c:pt idx="617">
                  <c:v>84.048457736714994</c:v>
                </c:pt>
                <c:pt idx="618">
                  <c:v>84.048832417537</c:v>
                </c:pt>
                <c:pt idx="619">
                  <c:v>84.049326203099994</c:v>
                </c:pt>
                <c:pt idx="620">
                  <c:v>84.050391969318994</c:v>
                </c:pt>
                <c:pt idx="621">
                  <c:v>84.050864641407998</c:v>
                </c:pt>
                <c:pt idx="622">
                  <c:v>84.051357799151006</c:v>
                </c:pt>
                <c:pt idx="623">
                  <c:v>84.052261275321996</c:v>
                </c:pt>
                <c:pt idx="624">
                  <c:v>84.052840056882999</c:v>
                </c:pt>
                <c:pt idx="625">
                  <c:v>84.053348932527001</c:v>
                </c:pt>
                <c:pt idx="626">
                  <c:v>84.054183852310999</c:v>
                </c:pt>
                <c:pt idx="627">
                  <c:v>84.054850577818002</c:v>
                </c:pt>
                <c:pt idx="628">
                  <c:v>84.05544448757</c:v>
                </c:pt>
                <c:pt idx="629">
                  <c:v>84.056480388089994</c:v>
                </c:pt>
                <c:pt idx="630">
                  <c:v>84.056786516195999</c:v>
                </c:pt>
                <c:pt idx="631">
                  <c:v>84.057155067585001</c:v>
                </c:pt>
                <c:pt idx="632">
                  <c:v>84.058280894012</c:v>
                </c:pt>
                <c:pt idx="633">
                  <c:v>84.058522348988006</c:v>
                </c:pt>
                <c:pt idx="634">
                  <c:v>84.059302928216994</c:v>
                </c:pt>
                <c:pt idx="635">
                  <c:v>84.059967186587002</c:v>
                </c:pt>
                <c:pt idx="636">
                  <c:v>84.060050744795006</c:v>
                </c:pt>
                <c:pt idx="637">
                  <c:v>84.060928164567002</c:v>
                </c:pt>
                <c:pt idx="638">
                  <c:v>84.061499269365001</c:v>
                </c:pt>
                <c:pt idx="639">
                  <c:v>84.062648690095003</c:v>
                </c:pt>
                <c:pt idx="640">
                  <c:v>84.062833599068</c:v>
                </c:pt>
                <c:pt idx="641">
                  <c:v>84.062957484714005</c:v>
                </c:pt>
                <c:pt idx="642">
                  <c:v>84.063688174556006</c:v>
                </c:pt>
                <c:pt idx="643">
                  <c:v>84.064181618367002</c:v>
                </c:pt>
                <c:pt idx="644">
                  <c:v>84.064749678425997</c:v>
                </c:pt>
                <c:pt idx="645">
                  <c:v>84.065659695484001</c:v>
                </c:pt>
                <c:pt idx="646">
                  <c:v>84.065692644001999</c:v>
                </c:pt>
                <c:pt idx="647">
                  <c:v>84.066037834105003</c:v>
                </c:pt>
                <c:pt idx="648">
                  <c:v>84.066290209585006</c:v>
                </c:pt>
                <c:pt idx="649">
                  <c:v>84.066459144511995</c:v>
                </c:pt>
                <c:pt idx="650">
                  <c:v>84.066572452402994</c:v>
                </c:pt>
                <c:pt idx="651">
                  <c:v>84.066657854083005</c:v>
                </c:pt>
                <c:pt idx="652">
                  <c:v>84.066657931614003</c:v>
                </c:pt>
                <c:pt idx="653">
                  <c:v>84.066728370061995</c:v>
                </c:pt>
                <c:pt idx="654">
                  <c:v>84.066814836411993</c:v>
                </c:pt>
                <c:pt idx="655">
                  <c:v>84.066933358564995</c:v>
                </c:pt>
                <c:pt idx="656">
                  <c:v>84.067099964422994</c:v>
                </c:pt>
                <c:pt idx="657">
                  <c:v>84.067330681889004</c:v>
                </c:pt>
                <c:pt idx="658">
                  <c:v>84.067391270311006</c:v>
                </c:pt>
                <c:pt idx="659">
                  <c:v>84.067756322853</c:v>
                </c:pt>
                <c:pt idx="660">
                  <c:v>84.068317299407994</c:v>
                </c:pt>
                <c:pt idx="661">
                  <c:v>84.068349815646002</c:v>
                </c:pt>
                <c:pt idx="662">
                  <c:v>84.069022456794997</c:v>
                </c:pt>
                <c:pt idx="663">
                  <c:v>84.069181709150996</c:v>
                </c:pt>
                <c:pt idx="664">
                  <c:v>84.069795312308003</c:v>
                </c:pt>
                <c:pt idx="665">
                  <c:v>84.069931268885</c:v>
                </c:pt>
                <c:pt idx="666">
                  <c:v>84.070798313498003</c:v>
                </c:pt>
                <c:pt idx="667">
                  <c:v>84.070827566860999</c:v>
                </c:pt>
                <c:pt idx="668">
                  <c:v>84.071700303346006</c:v>
                </c:pt>
                <c:pt idx="669">
                  <c:v>84.072006022083002</c:v>
                </c:pt>
                <c:pt idx="670">
                  <c:v>84.072474653002004</c:v>
                </c:pt>
                <c:pt idx="671">
                  <c:v>84.073268913560995</c:v>
                </c:pt>
                <c:pt idx="672">
                  <c:v>84.073279930053999</c:v>
                </c:pt>
                <c:pt idx="673">
                  <c:v>84.074009138601994</c:v>
                </c:pt>
                <c:pt idx="674">
                  <c:v>84.074575477048</c:v>
                </c:pt>
                <c:pt idx="675">
                  <c:v>84.074737753720996</c:v>
                </c:pt>
                <c:pt idx="676">
                  <c:v>84.075423595575003</c:v>
                </c:pt>
                <c:pt idx="677">
                  <c:v>84.076091787927993</c:v>
                </c:pt>
                <c:pt idx="678">
                  <c:v>84.076286235949993</c:v>
                </c:pt>
                <c:pt idx="679">
                  <c:v>84.076935104860993</c:v>
                </c:pt>
                <c:pt idx="680">
                  <c:v>84.077754898628001</c:v>
                </c:pt>
                <c:pt idx="681">
                  <c:v>84.077755419005001</c:v>
                </c:pt>
                <c:pt idx="682">
                  <c:v>84.078480684070996</c:v>
                </c:pt>
                <c:pt idx="683">
                  <c:v>84.079032852552004</c:v>
                </c:pt>
                <c:pt idx="684">
                  <c:v>84.079447267459003</c:v>
                </c:pt>
                <c:pt idx="685">
                  <c:v>84.079996304374006</c:v>
                </c:pt>
                <c:pt idx="686">
                  <c:v>84.080768784232006</c:v>
                </c:pt>
                <c:pt idx="687">
                  <c:v>84.081227714741004</c:v>
                </c:pt>
                <c:pt idx="688">
                  <c:v>84.081252682065994</c:v>
                </c:pt>
                <c:pt idx="689">
                  <c:v>84.081619275988004</c:v>
                </c:pt>
                <c:pt idx="690">
                  <c:v>84.082334340124007</c:v>
                </c:pt>
                <c:pt idx="691">
                  <c:v>84.082847417810001</c:v>
                </c:pt>
                <c:pt idx="692">
                  <c:v>84.082871042540006</c:v>
                </c:pt>
                <c:pt idx="693">
                  <c:v>84.083412225998003</c:v>
                </c:pt>
                <c:pt idx="694">
                  <c:v>84.083869823835997</c:v>
                </c:pt>
                <c:pt idx="695">
                  <c:v>84.084490396565997</c:v>
                </c:pt>
                <c:pt idx="696">
                  <c:v>84.084638623735003</c:v>
                </c:pt>
                <c:pt idx="697">
                  <c:v>84.085361692834994</c:v>
                </c:pt>
                <c:pt idx="698">
                  <c:v>84.086190104715001</c:v>
                </c:pt>
                <c:pt idx="699">
                  <c:v>84.086439716783005</c:v>
                </c:pt>
                <c:pt idx="700">
                  <c:v>84.087021011432995</c:v>
                </c:pt>
                <c:pt idx="701">
                  <c:v>84.087633027259002</c:v>
                </c:pt>
                <c:pt idx="702">
                  <c:v>84.088066250942006</c:v>
                </c:pt>
                <c:pt idx="703">
                  <c:v>84.088207230885999</c:v>
                </c:pt>
                <c:pt idx="704">
                  <c:v>84.088892114163002</c:v>
                </c:pt>
                <c:pt idx="705">
                  <c:v>84.089645796799999</c:v>
                </c:pt>
                <c:pt idx="706">
                  <c:v>84.089701609524994</c:v>
                </c:pt>
                <c:pt idx="707">
                  <c:v>84.089980258812005</c:v>
                </c:pt>
                <c:pt idx="708">
                  <c:v>84.090444654820999</c:v>
                </c:pt>
                <c:pt idx="709">
                  <c:v>84.090785219601003</c:v>
                </c:pt>
                <c:pt idx="710">
                  <c:v>84.091145697818007</c:v>
                </c:pt>
                <c:pt idx="711">
                  <c:v>84.091631265236003</c:v>
                </c:pt>
                <c:pt idx="712">
                  <c:v>84.091882440199001</c:v>
                </c:pt>
                <c:pt idx="713">
                  <c:v>84.092042289494998</c:v>
                </c:pt>
                <c:pt idx="714">
                  <c:v>84.092682811927006</c:v>
                </c:pt>
                <c:pt idx="715">
                  <c:v>84.092932207817995</c:v>
                </c:pt>
                <c:pt idx="716">
                  <c:v>84.093148210088003</c:v>
                </c:pt>
                <c:pt idx="717">
                  <c:v>84.093615060440996</c:v>
                </c:pt>
                <c:pt idx="718">
                  <c:v>84.093738110963002</c:v>
                </c:pt>
                <c:pt idx="719">
                  <c:v>84.094162329089997</c:v>
                </c:pt>
                <c:pt idx="720">
                  <c:v>84.094841340466999</c:v>
                </c:pt>
                <c:pt idx="721">
                  <c:v>84.095016300224998</c:v>
                </c:pt>
                <c:pt idx="722">
                  <c:v>84.094821715511003</c:v>
                </c:pt>
                <c:pt idx="723">
                  <c:v>84.094824891184999</c:v>
                </c:pt>
                <c:pt idx="724">
                  <c:v>84.094833256768993</c:v>
                </c:pt>
                <c:pt idx="725">
                  <c:v>84.095244277331005</c:v>
                </c:pt>
                <c:pt idx="726">
                  <c:v>84.095839096945994</c:v>
                </c:pt>
                <c:pt idx="727">
                  <c:v>84.096036555615001</c:v>
                </c:pt>
                <c:pt idx="728">
                  <c:v>84.096265936291005</c:v>
                </c:pt>
                <c:pt idx="729">
                  <c:v>84.096826263832</c:v>
                </c:pt>
                <c:pt idx="730">
                  <c:v>84.097210619156002</c:v>
                </c:pt>
                <c:pt idx="731">
                  <c:v>84.097437571474003</c:v>
                </c:pt>
                <c:pt idx="732">
                  <c:v>84.097782184709004</c:v>
                </c:pt>
                <c:pt idx="733">
                  <c:v>84.097784822905993</c:v>
                </c:pt>
                <c:pt idx="734">
                  <c:v>84.097787217084999</c:v>
                </c:pt>
                <c:pt idx="735">
                  <c:v>84.098016692968002</c:v>
                </c:pt>
                <c:pt idx="736">
                  <c:v>84.098579618025994</c:v>
                </c:pt>
                <c:pt idx="737">
                  <c:v>84.098622699252999</c:v>
                </c:pt>
                <c:pt idx="738">
                  <c:v>84.098870311568007</c:v>
                </c:pt>
                <c:pt idx="739">
                  <c:v>84.098890200080007</c:v>
                </c:pt>
                <c:pt idx="740">
                  <c:v>84.098933992759001</c:v>
                </c:pt>
                <c:pt idx="741">
                  <c:v>84.098965570003003</c:v>
                </c:pt>
                <c:pt idx="742">
                  <c:v>84.098985147315005</c:v>
                </c:pt>
                <c:pt idx="743">
                  <c:v>84.098998724661001</c:v>
                </c:pt>
                <c:pt idx="744">
                  <c:v>84.098999446917006</c:v>
                </c:pt>
                <c:pt idx="745">
                  <c:v>84.099048691652996</c:v>
                </c:pt>
                <c:pt idx="746">
                  <c:v>84.099107922433006</c:v>
                </c:pt>
                <c:pt idx="747">
                  <c:v>84.099181205801003</c:v>
                </c:pt>
                <c:pt idx="748">
                  <c:v>84.099275568048995</c:v>
                </c:pt>
                <c:pt idx="749">
                  <c:v>84.099398035472007</c:v>
                </c:pt>
                <c:pt idx="750">
                  <c:v>84.099530210029997</c:v>
                </c:pt>
                <c:pt idx="751">
                  <c:v>84.099579390992005</c:v>
                </c:pt>
                <c:pt idx="752">
                  <c:v>84.099970141106994</c:v>
                </c:pt>
                <c:pt idx="753">
                  <c:v>84.100253954592006</c:v>
                </c:pt>
                <c:pt idx="754">
                  <c:v>84.100382213700996</c:v>
                </c:pt>
                <c:pt idx="755">
                  <c:v>84.100754934776006</c:v>
                </c:pt>
                <c:pt idx="756">
                  <c:v>84.100860730551005</c:v>
                </c:pt>
                <c:pt idx="757">
                  <c:v>84.101033188559995</c:v>
                </c:pt>
                <c:pt idx="758">
                  <c:v>84.101101509364995</c:v>
                </c:pt>
                <c:pt idx="759">
                  <c:v>84.101560853300001</c:v>
                </c:pt>
                <c:pt idx="760">
                  <c:v>84.101867066156004</c:v>
                </c:pt>
                <c:pt idx="761">
                  <c:v>84.102434083971005</c:v>
                </c:pt>
                <c:pt idx="762">
                  <c:v>84.102767359531001</c:v>
                </c:pt>
                <c:pt idx="763">
                  <c:v>84.103017638826998</c:v>
                </c:pt>
                <c:pt idx="764">
                  <c:v>84.103130443921998</c:v>
                </c:pt>
                <c:pt idx="765">
                  <c:v>84.103014135121001</c:v>
                </c:pt>
                <c:pt idx="766">
                  <c:v>84.103000310594993</c:v>
                </c:pt>
                <c:pt idx="767">
                  <c:v>84.103821031631995</c:v>
                </c:pt>
                <c:pt idx="768">
                  <c:v>84.104494416980998</c:v>
                </c:pt>
                <c:pt idx="769">
                  <c:v>84.105040117021005</c:v>
                </c:pt>
                <c:pt idx="770">
                  <c:v>84.104477151363994</c:v>
                </c:pt>
                <c:pt idx="771">
                  <c:v>84.105027616751002</c:v>
                </c:pt>
                <c:pt idx="772">
                  <c:v>84.104893015982</c:v>
                </c:pt>
                <c:pt idx="773">
                  <c:v>84.104447105708005</c:v>
                </c:pt>
                <c:pt idx="774">
                  <c:v>84.104359232316995</c:v>
                </c:pt>
                <c:pt idx="775">
                  <c:v>84.104443221742002</c:v>
                </c:pt>
                <c:pt idx="776">
                  <c:v>84.106071432478004</c:v>
                </c:pt>
                <c:pt idx="777">
                  <c:v>84.104492655323</c:v>
                </c:pt>
                <c:pt idx="778">
                  <c:v>84.105863563189004</c:v>
                </c:pt>
                <c:pt idx="779">
                  <c:v>84.105939383467998</c:v>
                </c:pt>
                <c:pt idx="780">
                  <c:v>84.105986976604996</c:v>
                </c:pt>
                <c:pt idx="781">
                  <c:v>84.106510664018998</c:v>
                </c:pt>
                <c:pt idx="782">
                  <c:v>84.105701904693007</c:v>
                </c:pt>
                <c:pt idx="783">
                  <c:v>84.105773082507994</c:v>
                </c:pt>
                <c:pt idx="784">
                  <c:v>84.106117518106004</c:v>
                </c:pt>
                <c:pt idx="785">
                  <c:v>84.106956118491993</c:v>
                </c:pt>
                <c:pt idx="786">
                  <c:v>84.107030382817001</c:v>
                </c:pt>
                <c:pt idx="787">
                  <c:v>84.106713090362007</c:v>
                </c:pt>
                <c:pt idx="788">
                  <c:v>84.106591460947996</c:v>
                </c:pt>
                <c:pt idx="789">
                  <c:v>84.106550830041996</c:v>
                </c:pt>
                <c:pt idx="790">
                  <c:v>84.107141621769998</c:v>
                </c:pt>
                <c:pt idx="791">
                  <c:v>84.107316182195007</c:v>
                </c:pt>
                <c:pt idx="792">
                  <c:v>84.107457775246004</c:v>
                </c:pt>
                <c:pt idx="793">
                  <c:v>84.107048348557996</c:v>
                </c:pt>
                <c:pt idx="794">
                  <c:v>84.107302397783997</c:v>
                </c:pt>
                <c:pt idx="795">
                  <c:v>84.107501981295002</c:v>
                </c:pt>
                <c:pt idx="796">
                  <c:v>84.107707982197994</c:v>
                </c:pt>
                <c:pt idx="797">
                  <c:v>84.107722192981001</c:v>
                </c:pt>
                <c:pt idx="798">
                  <c:v>84.107791181153999</c:v>
                </c:pt>
                <c:pt idx="799">
                  <c:v>84.107890444652</c:v>
                </c:pt>
                <c:pt idx="800">
                  <c:v>84.107906981227998</c:v>
                </c:pt>
                <c:pt idx="801">
                  <c:v>84.107791290010994</c:v>
                </c:pt>
                <c:pt idx="802">
                  <c:v>84.107961999283006</c:v>
                </c:pt>
                <c:pt idx="803">
                  <c:v>84.107965702334994</c:v>
                </c:pt>
                <c:pt idx="804">
                  <c:v>84.108263128147996</c:v>
                </c:pt>
                <c:pt idx="805">
                  <c:v>84.108185905713995</c:v>
                </c:pt>
                <c:pt idx="806">
                  <c:v>84.108096585697993</c:v>
                </c:pt>
                <c:pt idx="807">
                  <c:v>84.108443817650993</c:v>
                </c:pt>
                <c:pt idx="808">
                  <c:v>84.108361513454</c:v>
                </c:pt>
                <c:pt idx="809">
                  <c:v>84.108284779837007</c:v>
                </c:pt>
                <c:pt idx="810">
                  <c:v>84.108177141778</c:v>
                </c:pt>
                <c:pt idx="811">
                  <c:v>84.108204452067</c:v>
                </c:pt>
                <c:pt idx="812">
                  <c:v>84.108265208014004</c:v>
                </c:pt>
                <c:pt idx="813">
                  <c:v>84.108585729256006</c:v>
                </c:pt>
                <c:pt idx="814">
                  <c:v>84.108638647172995</c:v>
                </c:pt>
                <c:pt idx="815">
                  <c:v>84.108562980320002</c:v>
                </c:pt>
                <c:pt idx="816">
                  <c:v>84.108562988901994</c:v>
                </c:pt>
                <c:pt idx="817">
                  <c:v>84.108642589189998</c:v>
                </c:pt>
                <c:pt idx="818">
                  <c:v>84.108616107765002</c:v>
                </c:pt>
                <c:pt idx="819">
                  <c:v>84.108620398922994</c:v>
                </c:pt>
                <c:pt idx="820">
                  <c:v>84.108638775456001</c:v>
                </c:pt>
                <c:pt idx="821">
                  <c:v>84.108673331313</c:v>
                </c:pt>
                <c:pt idx="822">
                  <c:v>84.108699219716996</c:v>
                </c:pt>
                <c:pt idx="823">
                  <c:v>84.108803893965998</c:v>
                </c:pt>
                <c:pt idx="824">
                  <c:v>84.108779870359001</c:v>
                </c:pt>
                <c:pt idx="825">
                  <c:v>84.108779869735002</c:v>
                </c:pt>
                <c:pt idx="826">
                  <c:v>84.108765611123999</c:v>
                </c:pt>
                <c:pt idx="827">
                  <c:v>84.108838708340002</c:v>
                </c:pt>
                <c:pt idx="828">
                  <c:v>84.108878544087005</c:v>
                </c:pt>
                <c:pt idx="829">
                  <c:v>84.108954924787994</c:v>
                </c:pt>
                <c:pt idx="830">
                  <c:v>84.108940625133002</c:v>
                </c:pt>
                <c:pt idx="831">
                  <c:v>84.10884891261</c:v>
                </c:pt>
                <c:pt idx="832">
                  <c:v>84.108884590960002</c:v>
                </c:pt>
                <c:pt idx="833">
                  <c:v>84.108936726156003</c:v>
                </c:pt>
                <c:pt idx="834">
                  <c:v>84.108996813488005</c:v>
                </c:pt>
                <c:pt idx="835">
                  <c:v>84.109043323869003</c:v>
                </c:pt>
                <c:pt idx="836">
                  <c:v>84.109000879026993</c:v>
                </c:pt>
                <c:pt idx="837">
                  <c:v>84.108972864180998</c:v>
                </c:pt>
                <c:pt idx="838">
                  <c:v>84.109014265894999</c:v>
                </c:pt>
                <c:pt idx="839">
                  <c:v>84.10907649955</c:v>
                </c:pt>
                <c:pt idx="840">
                  <c:v>84.109080308694004</c:v>
                </c:pt>
                <c:pt idx="841">
                  <c:v>84.109028041434001</c:v>
                </c:pt>
                <c:pt idx="842">
                  <c:v>84.109044572879</c:v>
                </c:pt>
                <c:pt idx="843">
                  <c:v>84.109077447938006</c:v>
                </c:pt>
                <c:pt idx="844">
                  <c:v>84.109094738923005</c:v>
                </c:pt>
                <c:pt idx="845">
                  <c:v>84.109142186534001</c:v>
                </c:pt>
                <c:pt idx="846">
                  <c:v>84.109130813064994</c:v>
                </c:pt>
                <c:pt idx="847">
                  <c:v>84.109092741151997</c:v>
                </c:pt>
                <c:pt idx="848">
                  <c:v>84.109092693714999</c:v>
                </c:pt>
                <c:pt idx="849">
                  <c:v>84.109122766523001</c:v>
                </c:pt>
                <c:pt idx="850">
                  <c:v>84.109126867632</c:v>
                </c:pt>
                <c:pt idx="851">
                  <c:v>84.109218564363999</c:v>
                </c:pt>
                <c:pt idx="852">
                  <c:v>84.109218597267002</c:v>
                </c:pt>
                <c:pt idx="853">
                  <c:v>84.109190209906004</c:v>
                </c:pt>
                <c:pt idx="854">
                  <c:v>84.109176697354002</c:v>
                </c:pt>
                <c:pt idx="855">
                  <c:v>84.109154836791006</c:v>
                </c:pt>
                <c:pt idx="856">
                  <c:v>84.109111815212998</c:v>
                </c:pt>
                <c:pt idx="857">
                  <c:v>84.109111844579999</c:v>
                </c:pt>
                <c:pt idx="858">
                  <c:v>84.109251798190002</c:v>
                </c:pt>
                <c:pt idx="859">
                  <c:v>84.109260547565995</c:v>
                </c:pt>
                <c:pt idx="860">
                  <c:v>84.109300643005994</c:v>
                </c:pt>
                <c:pt idx="861">
                  <c:v>84.109347900857003</c:v>
                </c:pt>
                <c:pt idx="862">
                  <c:v>84.109333909960995</c:v>
                </c:pt>
                <c:pt idx="863">
                  <c:v>84.109149754083006</c:v>
                </c:pt>
                <c:pt idx="864">
                  <c:v>84.109184109479997</c:v>
                </c:pt>
                <c:pt idx="865">
                  <c:v>84.10923938322</c:v>
                </c:pt>
                <c:pt idx="866">
                  <c:v>84.109247400707005</c:v>
                </c:pt>
                <c:pt idx="867">
                  <c:v>84.109260994929002</c:v>
                </c:pt>
                <c:pt idx="868">
                  <c:v>84.109261139096006</c:v>
                </c:pt>
                <c:pt idx="869">
                  <c:v>84.109350006574999</c:v>
                </c:pt>
                <c:pt idx="870">
                  <c:v>84.109397785525005</c:v>
                </c:pt>
                <c:pt idx="871">
                  <c:v>84.109358410813002</c:v>
                </c:pt>
                <c:pt idx="872">
                  <c:v>84.109294647434993</c:v>
                </c:pt>
                <c:pt idx="873">
                  <c:v>84.109335813176997</c:v>
                </c:pt>
                <c:pt idx="874">
                  <c:v>84.109490816792004</c:v>
                </c:pt>
                <c:pt idx="875">
                  <c:v>84.109508135433003</c:v>
                </c:pt>
                <c:pt idx="876">
                  <c:v>84.109590825433997</c:v>
                </c:pt>
                <c:pt idx="877">
                  <c:v>84.109583088815</c:v>
                </c:pt>
                <c:pt idx="878">
                  <c:v>84.109547138934005</c:v>
                </c:pt>
                <c:pt idx="879">
                  <c:v>84.109574240014993</c:v>
                </c:pt>
                <c:pt idx="880">
                  <c:v>84.109640849575996</c:v>
                </c:pt>
                <c:pt idx="881">
                  <c:v>84.109671012302996</c:v>
                </c:pt>
                <c:pt idx="882">
                  <c:v>84.109710237463005</c:v>
                </c:pt>
                <c:pt idx="883">
                  <c:v>84.109727181317993</c:v>
                </c:pt>
                <c:pt idx="884">
                  <c:v>84.109737692082007</c:v>
                </c:pt>
                <c:pt idx="885">
                  <c:v>84.109747311418005</c:v>
                </c:pt>
                <c:pt idx="886">
                  <c:v>84.109748598555001</c:v>
                </c:pt>
                <c:pt idx="887">
                  <c:v>84.109810052285994</c:v>
                </c:pt>
                <c:pt idx="888">
                  <c:v>84.109819097802003</c:v>
                </c:pt>
                <c:pt idx="889">
                  <c:v>84.109898557560001</c:v>
                </c:pt>
                <c:pt idx="890">
                  <c:v>84.109925373729993</c:v>
                </c:pt>
                <c:pt idx="891">
                  <c:v>84.109963890684995</c:v>
                </c:pt>
                <c:pt idx="892">
                  <c:v>84.110003977147997</c:v>
                </c:pt>
                <c:pt idx="893">
                  <c:v>84.110019606357</c:v>
                </c:pt>
                <c:pt idx="894">
                  <c:v>84.110212625033</c:v>
                </c:pt>
                <c:pt idx="895">
                  <c:v>84.110219636712003</c:v>
                </c:pt>
                <c:pt idx="896">
                  <c:v>84.110333549239002</c:v>
                </c:pt>
                <c:pt idx="897">
                  <c:v>84.110294575881994</c:v>
                </c:pt>
                <c:pt idx="898">
                  <c:v>84.110211978131005</c:v>
                </c:pt>
                <c:pt idx="899">
                  <c:v>84.110278666249002</c:v>
                </c:pt>
                <c:pt idx="900">
                  <c:v>84.110319014501002</c:v>
                </c:pt>
                <c:pt idx="901">
                  <c:v>84.110764636971993</c:v>
                </c:pt>
                <c:pt idx="902">
                  <c:v>84.110738778243004</c:v>
                </c:pt>
                <c:pt idx="903">
                  <c:v>84.110533533831003</c:v>
                </c:pt>
                <c:pt idx="904">
                  <c:v>84.110665838051005</c:v>
                </c:pt>
                <c:pt idx="905">
                  <c:v>84.110694183109004</c:v>
                </c:pt>
                <c:pt idx="906">
                  <c:v>84.110925377127998</c:v>
                </c:pt>
                <c:pt idx="907">
                  <c:v>84.110926727077</c:v>
                </c:pt>
                <c:pt idx="908">
                  <c:v>84.110926914028994</c:v>
                </c:pt>
                <c:pt idx="909">
                  <c:v>84.111042311220999</c:v>
                </c:pt>
                <c:pt idx="910">
                  <c:v>84.111149879269007</c:v>
                </c:pt>
                <c:pt idx="911">
                  <c:v>84.111259142734994</c:v>
                </c:pt>
                <c:pt idx="912">
                  <c:v>84.111408085386003</c:v>
                </c:pt>
                <c:pt idx="913">
                  <c:v>84.111516737588005</c:v>
                </c:pt>
                <c:pt idx="914">
                  <c:v>84.111680722312002</c:v>
                </c:pt>
                <c:pt idx="915">
                  <c:v>84.111729544653997</c:v>
                </c:pt>
                <c:pt idx="916">
                  <c:v>84.112027416274003</c:v>
                </c:pt>
                <c:pt idx="917">
                  <c:v>84.112318054903994</c:v>
                </c:pt>
                <c:pt idx="918">
                  <c:v>84.112367410413</c:v>
                </c:pt>
                <c:pt idx="919">
                  <c:v>84.113288124609994</c:v>
                </c:pt>
                <c:pt idx="920">
                  <c:v>84.113107933782004</c:v>
                </c:pt>
                <c:pt idx="921">
                  <c:v>84.113009725994004</c:v>
                </c:pt>
                <c:pt idx="922">
                  <c:v>84.113278813934002</c:v>
                </c:pt>
                <c:pt idx="923">
                  <c:v>84.113426042498006</c:v>
                </c:pt>
                <c:pt idx="924">
                  <c:v>84.113499524085995</c:v>
                </c:pt>
                <c:pt idx="925">
                  <c:v>84.11352846135</c:v>
                </c:pt>
                <c:pt idx="926">
                  <c:v>84.113659456866003</c:v>
                </c:pt>
                <c:pt idx="927">
                  <c:v>84.113689413328004</c:v>
                </c:pt>
                <c:pt idx="928">
                  <c:v>84.113937507778004</c:v>
                </c:pt>
                <c:pt idx="929">
                  <c:v>84.113945643666</c:v>
                </c:pt>
                <c:pt idx="930">
                  <c:v>84.114126359940002</c:v>
                </c:pt>
                <c:pt idx="931">
                  <c:v>84.114127682876003</c:v>
                </c:pt>
                <c:pt idx="932">
                  <c:v>84.114638153231994</c:v>
                </c:pt>
                <c:pt idx="933">
                  <c:v>84.114674089917997</c:v>
                </c:pt>
                <c:pt idx="934">
                  <c:v>84.115174479746997</c:v>
                </c:pt>
                <c:pt idx="935">
                  <c:v>84.115176488437996</c:v>
                </c:pt>
                <c:pt idx="936">
                  <c:v>84.115252045969996</c:v>
                </c:pt>
                <c:pt idx="937">
                  <c:v>84.115261155012007</c:v>
                </c:pt>
                <c:pt idx="938">
                  <c:v>84.115512288396005</c:v>
                </c:pt>
                <c:pt idx="939">
                  <c:v>84.115654716836005</c:v>
                </c:pt>
                <c:pt idx="940">
                  <c:v>84.115864789650004</c:v>
                </c:pt>
                <c:pt idx="941">
                  <c:v>84.116285047199</c:v>
                </c:pt>
                <c:pt idx="942">
                  <c:v>84.116500211957003</c:v>
                </c:pt>
                <c:pt idx="943">
                  <c:v>84.116592714709</c:v>
                </c:pt>
                <c:pt idx="944">
                  <c:v>84.116799487275998</c:v>
                </c:pt>
                <c:pt idx="945">
                  <c:v>84.116953459284005</c:v>
                </c:pt>
                <c:pt idx="946">
                  <c:v>84.117067830867001</c:v>
                </c:pt>
                <c:pt idx="947">
                  <c:v>84.117155802171993</c:v>
                </c:pt>
                <c:pt idx="948">
                  <c:v>84.117229182252004</c:v>
                </c:pt>
                <c:pt idx="949">
                  <c:v>84.117231248695006</c:v>
                </c:pt>
                <c:pt idx="950">
                  <c:v>84.117341627941002</c:v>
                </c:pt>
                <c:pt idx="951">
                  <c:v>84.117467434375001</c:v>
                </c:pt>
                <c:pt idx="952">
                  <c:v>84.117624095184993</c:v>
                </c:pt>
                <c:pt idx="953">
                  <c:v>84.117827037558996</c:v>
                </c:pt>
                <c:pt idx="954">
                  <c:v>84.118091688689006</c:v>
                </c:pt>
                <c:pt idx="955">
                  <c:v>84.118208644958997</c:v>
                </c:pt>
                <c:pt idx="956">
                  <c:v>84.118476790095002</c:v>
                </c:pt>
                <c:pt idx="957">
                  <c:v>84.118997333927993</c:v>
                </c:pt>
                <c:pt idx="958">
                  <c:v>84.119182659859007</c:v>
                </c:pt>
                <c:pt idx="959">
                  <c:v>84.119398260655998</c:v>
                </c:pt>
                <c:pt idx="960">
                  <c:v>84.119689346756999</c:v>
                </c:pt>
                <c:pt idx="961">
                  <c:v>84.119778286491993</c:v>
                </c:pt>
                <c:pt idx="962">
                  <c:v>84.120235351267993</c:v>
                </c:pt>
                <c:pt idx="963">
                  <c:v>84.120286583251001</c:v>
                </c:pt>
                <c:pt idx="964">
                  <c:v>84.120964838370995</c:v>
                </c:pt>
                <c:pt idx="965">
                  <c:v>84.120977892799004</c:v>
                </c:pt>
                <c:pt idx="966">
                  <c:v>84.121345109676994</c:v>
                </c:pt>
                <c:pt idx="967">
                  <c:v>84.121460162388004</c:v>
                </c:pt>
                <c:pt idx="968">
                  <c:v>84.121984068985995</c:v>
                </c:pt>
                <c:pt idx="969">
                  <c:v>84.122261160589005</c:v>
                </c:pt>
                <c:pt idx="970">
                  <c:v>84.122757002048004</c:v>
                </c:pt>
                <c:pt idx="971">
                  <c:v>84.123085697503001</c:v>
                </c:pt>
                <c:pt idx="972">
                  <c:v>84.123261993848004</c:v>
                </c:pt>
                <c:pt idx="973">
                  <c:v>84.123748751657999</c:v>
                </c:pt>
                <c:pt idx="974">
                  <c:v>84.123775461999998</c:v>
                </c:pt>
                <c:pt idx="975">
                  <c:v>84.124279386601003</c:v>
                </c:pt>
                <c:pt idx="976">
                  <c:v>84.124549087754005</c:v>
                </c:pt>
                <c:pt idx="977">
                  <c:v>84.124847398507001</c:v>
                </c:pt>
                <c:pt idx="978">
                  <c:v>84.125221521208005</c:v>
                </c:pt>
                <c:pt idx="979">
                  <c:v>84.125235852838003</c:v>
                </c:pt>
                <c:pt idx="980">
                  <c:v>84.125587468383998</c:v>
                </c:pt>
                <c:pt idx="981">
                  <c:v>84.125914943713994</c:v>
                </c:pt>
                <c:pt idx="982">
                  <c:v>84.126132932588007</c:v>
                </c:pt>
                <c:pt idx="983">
                  <c:v>84.126605980717997</c:v>
                </c:pt>
                <c:pt idx="984">
                  <c:v>84.126717288514996</c:v>
                </c:pt>
                <c:pt idx="985">
                  <c:v>84.126975348509006</c:v>
                </c:pt>
                <c:pt idx="986">
                  <c:v>84.127506283943006</c:v>
                </c:pt>
                <c:pt idx="987">
                  <c:v>84.127535646206994</c:v>
                </c:pt>
                <c:pt idx="988">
                  <c:v>84.127891391068999</c:v>
                </c:pt>
                <c:pt idx="989">
                  <c:v>84.128011094314999</c:v>
                </c:pt>
                <c:pt idx="990">
                  <c:v>84.128017364589994</c:v>
                </c:pt>
                <c:pt idx="991">
                  <c:v>84.128569441043993</c:v>
                </c:pt>
                <c:pt idx="992">
                  <c:v>84.129111370383995</c:v>
                </c:pt>
                <c:pt idx="993">
                  <c:v>84.129157948555999</c:v>
                </c:pt>
                <c:pt idx="994">
                  <c:v>84.129199702799994</c:v>
                </c:pt>
                <c:pt idx="995">
                  <c:v>84.129669104653004</c:v>
                </c:pt>
                <c:pt idx="996">
                  <c:v>84.129669367378</c:v>
                </c:pt>
                <c:pt idx="997">
                  <c:v>84.130559674211995</c:v>
                </c:pt>
                <c:pt idx="998">
                  <c:v>84.130676727595997</c:v>
                </c:pt>
                <c:pt idx="999">
                  <c:v>84.130741506109004</c:v>
                </c:pt>
                <c:pt idx="1000">
                  <c:v>84.131110222648999</c:v>
                </c:pt>
                <c:pt idx="1001">
                  <c:v>84.131110462132</c:v>
                </c:pt>
                <c:pt idx="1002">
                  <c:v>84.131063413638003</c:v>
                </c:pt>
                <c:pt idx="1003">
                  <c:v>84.131573219596007</c:v>
                </c:pt>
                <c:pt idx="1004">
                  <c:v>84.131740866084002</c:v>
                </c:pt>
                <c:pt idx="1005">
                  <c:v>84.132217324888998</c:v>
                </c:pt>
                <c:pt idx="1006">
                  <c:v>84.132291907845996</c:v>
                </c:pt>
                <c:pt idx="1007">
                  <c:v>84.132343365745996</c:v>
                </c:pt>
                <c:pt idx="1008">
                  <c:v>84.132674050667006</c:v>
                </c:pt>
                <c:pt idx="1009">
                  <c:v>84.132937397686007</c:v>
                </c:pt>
                <c:pt idx="1010">
                  <c:v>84.132998560836995</c:v>
                </c:pt>
                <c:pt idx="1011">
                  <c:v>84.133235723038993</c:v>
                </c:pt>
                <c:pt idx="1012">
                  <c:v>84.133470597428001</c:v>
                </c:pt>
                <c:pt idx="1013">
                  <c:v>84.133830699331995</c:v>
                </c:pt>
                <c:pt idx="1014">
                  <c:v>84.134117131116994</c:v>
                </c:pt>
                <c:pt idx="1015">
                  <c:v>84.134166007787996</c:v>
                </c:pt>
                <c:pt idx="1016">
                  <c:v>84.134451803923994</c:v>
                </c:pt>
                <c:pt idx="1017">
                  <c:v>84.134793669043006</c:v>
                </c:pt>
                <c:pt idx="1018">
                  <c:v>84.134868657466996</c:v>
                </c:pt>
                <c:pt idx="1019">
                  <c:v>84.135132253327001</c:v>
                </c:pt>
                <c:pt idx="1020">
                  <c:v>84.135231529270996</c:v>
                </c:pt>
                <c:pt idx="1021">
                  <c:v>84.135364527557996</c:v>
                </c:pt>
                <c:pt idx="1022">
                  <c:v>84.135642942927007</c:v>
                </c:pt>
                <c:pt idx="1023">
                  <c:v>84.135662767783003</c:v>
                </c:pt>
                <c:pt idx="1024">
                  <c:v>84.136108414185003</c:v>
                </c:pt>
                <c:pt idx="1025">
                  <c:v>84.136170296591999</c:v>
                </c:pt>
                <c:pt idx="1026">
                  <c:v>84.136311852774995</c:v>
                </c:pt>
                <c:pt idx="1027">
                  <c:v>84.136234124617999</c:v>
                </c:pt>
                <c:pt idx="1028">
                  <c:v>84.136184606745005</c:v>
                </c:pt>
                <c:pt idx="1029">
                  <c:v>84.136655914699006</c:v>
                </c:pt>
                <c:pt idx="1030">
                  <c:v>84.136449673016003</c:v>
                </c:pt>
                <c:pt idx="1031">
                  <c:v>84.136547180205994</c:v>
                </c:pt>
                <c:pt idx="1032">
                  <c:v>84.136809677550005</c:v>
                </c:pt>
                <c:pt idx="1033">
                  <c:v>84.136814928909999</c:v>
                </c:pt>
                <c:pt idx="1034">
                  <c:v>84.136919712563</c:v>
                </c:pt>
                <c:pt idx="1035">
                  <c:v>84.136924859225999</c:v>
                </c:pt>
                <c:pt idx="1036">
                  <c:v>84.136755857043994</c:v>
                </c:pt>
                <c:pt idx="1037">
                  <c:v>84.136901007508996</c:v>
                </c:pt>
                <c:pt idx="1038">
                  <c:v>84.136929800328005</c:v>
                </c:pt>
                <c:pt idx="1039">
                  <c:v>84.137717394191</c:v>
                </c:pt>
                <c:pt idx="1040">
                  <c:v>84.137574037205994</c:v>
                </c:pt>
                <c:pt idx="1041">
                  <c:v>84.137334793441994</c:v>
                </c:pt>
                <c:pt idx="1042">
                  <c:v>84.137311400762002</c:v>
                </c:pt>
                <c:pt idx="1043">
                  <c:v>84.137517078338007</c:v>
                </c:pt>
                <c:pt idx="1044">
                  <c:v>84.137985753671998</c:v>
                </c:pt>
                <c:pt idx="1045">
                  <c:v>84.138261062525999</c:v>
                </c:pt>
                <c:pt idx="1046">
                  <c:v>84.138245701247996</c:v>
                </c:pt>
                <c:pt idx="1047">
                  <c:v>84.138166544372993</c:v>
                </c:pt>
                <c:pt idx="1048">
                  <c:v>84.137874651163003</c:v>
                </c:pt>
                <c:pt idx="1049">
                  <c:v>84.137876686292998</c:v>
                </c:pt>
                <c:pt idx="1050">
                  <c:v>84.138497073194003</c:v>
                </c:pt>
                <c:pt idx="1051">
                  <c:v>84.138671801388</c:v>
                </c:pt>
                <c:pt idx="1052">
                  <c:v>84.138728867831006</c:v>
                </c:pt>
                <c:pt idx="1053">
                  <c:v>84.138545129405003</c:v>
                </c:pt>
                <c:pt idx="1054">
                  <c:v>84.138995640036001</c:v>
                </c:pt>
                <c:pt idx="1055">
                  <c:v>84.139566361538996</c:v>
                </c:pt>
                <c:pt idx="1056">
                  <c:v>84.139643749862003</c:v>
                </c:pt>
                <c:pt idx="1057">
                  <c:v>84.139634739412003</c:v>
                </c:pt>
                <c:pt idx="1058">
                  <c:v>84.138900401464994</c:v>
                </c:pt>
                <c:pt idx="1059">
                  <c:v>84.139273212367002</c:v>
                </c:pt>
                <c:pt idx="1060">
                  <c:v>84.139921030088999</c:v>
                </c:pt>
                <c:pt idx="1061">
                  <c:v>84.140573066214998</c:v>
                </c:pt>
                <c:pt idx="1062">
                  <c:v>84.140992571192996</c:v>
                </c:pt>
                <c:pt idx="1063">
                  <c:v>84.140781271191003</c:v>
                </c:pt>
                <c:pt idx="1064">
                  <c:v>84.140692216513997</c:v>
                </c:pt>
                <c:pt idx="1065">
                  <c:v>84.140885306526002</c:v>
                </c:pt>
                <c:pt idx="1066">
                  <c:v>84.141038832410004</c:v>
                </c:pt>
                <c:pt idx="1067">
                  <c:v>84.141244340704006</c:v>
                </c:pt>
                <c:pt idx="1068">
                  <c:v>84.141817998874004</c:v>
                </c:pt>
                <c:pt idx="1069">
                  <c:v>84.141942509301003</c:v>
                </c:pt>
                <c:pt idx="1070">
                  <c:v>84.142030391084006</c:v>
                </c:pt>
                <c:pt idx="1071">
                  <c:v>84.14212185241</c:v>
                </c:pt>
                <c:pt idx="1072">
                  <c:v>84.142188881286998</c:v>
                </c:pt>
                <c:pt idx="1073">
                  <c:v>84.142239621865002</c:v>
                </c:pt>
                <c:pt idx="1074">
                  <c:v>84.142282218294</c:v>
                </c:pt>
                <c:pt idx="1075">
                  <c:v>84.142282513813996</c:v>
                </c:pt>
                <c:pt idx="1076">
                  <c:v>84.142339199386996</c:v>
                </c:pt>
                <c:pt idx="1077">
                  <c:v>84.142405453348999</c:v>
                </c:pt>
                <c:pt idx="1078">
                  <c:v>84.142490047858004</c:v>
                </c:pt>
                <c:pt idx="1079">
                  <c:v>84.142565186444003</c:v>
                </c:pt>
                <c:pt idx="1080">
                  <c:v>84.142605928015001</c:v>
                </c:pt>
                <c:pt idx="1081">
                  <c:v>84.142769903518001</c:v>
                </c:pt>
                <c:pt idx="1082">
                  <c:v>84.142941427338997</c:v>
                </c:pt>
                <c:pt idx="1083">
                  <c:v>84.143015614383998</c:v>
                </c:pt>
                <c:pt idx="1084">
                  <c:v>84.143481168324001</c:v>
                </c:pt>
                <c:pt idx="1085">
                  <c:v>84.143488427264003</c:v>
                </c:pt>
                <c:pt idx="1086">
                  <c:v>84.143950057978003</c:v>
                </c:pt>
                <c:pt idx="1087">
                  <c:v>84.143983285841998</c:v>
                </c:pt>
                <c:pt idx="1088">
                  <c:v>84.144166936245</c:v>
                </c:pt>
                <c:pt idx="1089">
                  <c:v>84.144248339711993</c:v>
                </c:pt>
                <c:pt idx="1090">
                  <c:v>84.144524773908998</c:v>
                </c:pt>
                <c:pt idx="1091">
                  <c:v>84.144890004071001</c:v>
                </c:pt>
                <c:pt idx="1092">
                  <c:v>84.145089885187005</c:v>
                </c:pt>
                <c:pt idx="1093">
                  <c:v>84.145615756826004</c:v>
                </c:pt>
                <c:pt idx="1094">
                  <c:v>84.145662211298003</c:v>
                </c:pt>
                <c:pt idx="1095">
                  <c:v>84.145811261158997</c:v>
                </c:pt>
                <c:pt idx="1096">
                  <c:v>84.146170749722998</c:v>
                </c:pt>
                <c:pt idx="1097">
                  <c:v>84.146172935493993</c:v>
                </c:pt>
                <c:pt idx="1098">
                  <c:v>84.146783632315007</c:v>
                </c:pt>
                <c:pt idx="1099">
                  <c:v>84.147276081290997</c:v>
                </c:pt>
                <c:pt idx="1100">
                  <c:v>84.147316095772993</c:v>
                </c:pt>
                <c:pt idx="1101">
                  <c:v>84.147586577051996</c:v>
                </c:pt>
                <c:pt idx="1102">
                  <c:v>84.147585341294999</c:v>
                </c:pt>
                <c:pt idx="1103">
                  <c:v>84.147584089576</c:v>
                </c:pt>
                <c:pt idx="1104">
                  <c:v>84.148307835295995</c:v>
                </c:pt>
                <c:pt idx="1105">
                  <c:v>84.149188913187999</c:v>
                </c:pt>
                <c:pt idx="1106">
                  <c:v>84.149137634262004</c:v>
                </c:pt>
                <c:pt idx="1107">
                  <c:v>84.148589794059006</c:v>
                </c:pt>
                <c:pt idx="1108">
                  <c:v>84.148709406278996</c:v>
                </c:pt>
                <c:pt idx="1109">
                  <c:v>84.148724692178007</c:v>
                </c:pt>
                <c:pt idx="1110">
                  <c:v>84.150216408033998</c:v>
                </c:pt>
                <c:pt idx="1111">
                  <c:v>84.150659222198001</c:v>
                </c:pt>
                <c:pt idx="1112">
                  <c:v>84.151090956909002</c:v>
                </c:pt>
                <c:pt idx="1113">
                  <c:v>84.149537812310996</c:v>
                </c:pt>
                <c:pt idx="1114">
                  <c:v>84.150644111030005</c:v>
                </c:pt>
                <c:pt idx="1115">
                  <c:v>84.152131249825999</c:v>
                </c:pt>
                <c:pt idx="1116">
                  <c:v>84.153001791649999</c:v>
                </c:pt>
                <c:pt idx="1117">
                  <c:v>84.152985740974998</c:v>
                </c:pt>
                <c:pt idx="1118">
                  <c:v>84.152273968234994</c:v>
                </c:pt>
                <c:pt idx="1119">
                  <c:v>84.152189282698004</c:v>
                </c:pt>
                <c:pt idx="1120">
                  <c:v>84.152150232907999</c:v>
                </c:pt>
                <c:pt idx="1121">
                  <c:v>84.153216767092005</c:v>
                </c:pt>
                <c:pt idx="1122">
                  <c:v>84.153395112785006</c:v>
                </c:pt>
                <c:pt idx="1123">
                  <c:v>84.154070821925004</c:v>
                </c:pt>
                <c:pt idx="1124">
                  <c:v>84.152736847914994</c:v>
                </c:pt>
                <c:pt idx="1125">
                  <c:v>84.152549378293998</c:v>
                </c:pt>
                <c:pt idx="1126">
                  <c:v>84.151971207957004</c:v>
                </c:pt>
                <c:pt idx="1127">
                  <c:v>84.153241762677993</c:v>
                </c:pt>
                <c:pt idx="1128">
                  <c:v>84.154166273664003</c:v>
                </c:pt>
                <c:pt idx="1129">
                  <c:v>84.155269638785995</c:v>
                </c:pt>
                <c:pt idx="1130">
                  <c:v>84.155201622568001</c:v>
                </c:pt>
                <c:pt idx="1131">
                  <c:v>84.155058146063993</c:v>
                </c:pt>
                <c:pt idx="1132">
                  <c:v>84.154945328138993</c:v>
                </c:pt>
                <c:pt idx="1133">
                  <c:v>84.154945676645994</c:v>
                </c:pt>
                <c:pt idx="1134">
                  <c:v>84.154960332157998</c:v>
                </c:pt>
                <c:pt idx="1135">
                  <c:v>84.154857447151002</c:v>
                </c:pt>
                <c:pt idx="1136">
                  <c:v>84.154827043336994</c:v>
                </c:pt>
                <c:pt idx="1137">
                  <c:v>84.155841960383</c:v>
                </c:pt>
                <c:pt idx="1138">
                  <c:v>84.156185747045001</c:v>
                </c:pt>
                <c:pt idx="1139">
                  <c:v>84.156585993427996</c:v>
                </c:pt>
                <c:pt idx="1140">
                  <c:v>84.156342169305006</c:v>
                </c:pt>
                <c:pt idx="1141">
                  <c:v>84.156501098701995</c:v>
                </c:pt>
                <c:pt idx="1142">
                  <c:v>84.156788355474006</c:v>
                </c:pt>
                <c:pt idx="1143">
                  <c:v>84.157990418414002</c:v>
                </c:pt>
                <c:pt idx="1144">
                  <c:v>84.158099287273998</c:v>
                </c:pt>
                <c:pt idx="1145">
                  <c:v>84.158358215122007</c:v>
                </c:pt>
                <c:pt idx="1146">
                  <c:v>84.159257219113996</c:v>
                </c:pt>
                <c:pt idx="1147">
                  <c:v>84.159290485420001</c:v>
                </c:pt>
                <c:pt idx="1148">
                  <c:v>84.159841198593</c:v>
                </c:pt>
                <c:pt idx="1149">
                  <c:v>84.160040511052003</c:v>
                </c:pt>
                <c:pt idx="1150">
                  <c:v>84.160149312583997</c:v>
                </c:pt>
                <c:pt idx="1151">
                  <c:v>84.161079161242995</c:v>
                </c:pt>
                <c:pt idx="1152">
                  <c:v>84.161079184141997</c:v>
                </c:pt>
                <c:pt idx="1153">
                  <c:v>84.161454182249003</c:v>
                </c:pt>
                <c:pt idx="1154">
                  <c:v>84.161643848281997</c:v>
                </c:pt>
                <c:pt idx="1155">
                  <c:v>84.161850446982001</c:v>
                </c:pt>
                <c:pt idx="1156">
                  <c:v>84.161956970332</c:v>
                </c:pt>
                <c:pt idx="1157">
                  <c:v>84.162017024896997</c:v>
                </c:pt>
                <c:pt idx="1158">
                  <c:v>84.162215421336995</c:v>
                </c:pt>
                <c:pt idx="1159">
                  <c:v>84.162396307265993</c:v>
                </c:pt>
                <c:pt idx="1160">
                  <c:v>84.162459985509003</c:v>
                </c:pt>
                <c:pt idx="1161">
                  <c:v>84.162633293181003</c:v>
                </c:pt>
                <c:pt idx="1162">
                  <c:v>84.162744008396999</c:v>
                </c:pt>
                <c:pt idx="1163">
                  <c:v>84.162755559161994</c:v>
                </c:pt>
                <c:pt idx="1164">
                  <c:v>84.162844338099006</c:v>
                </c:pt>
                <c:pt idx="1165">
                  <c:v>84.162915928824006</c:v>
                </c:pt>
                <c:pt idx="1166">
                  <c:v>84.162988234235002</c:v>
                </c:pt>
                <c:pt idx="1167">
                  <c:v>84.163082015981004</c:v>
                </c:pt>
                <c:pt idx="1168">
                  <c:v>84.163121058250994</c:v>
                </c:pt>
                <c:pt idx="1169">
                  <c:v>84.163200052269005</c:v>
                </c:pt>
                <c:pt idx="1170">
                  <c:v>84.163362539345002</c:v>
                </c:pt>
                <c:pt idx="1171">
                  <c:v>84.163409087820995</c:v>
                </c:pt>
                <c:pt idx="1172">
                  <c:v>84.163612019647005</c:v>
                </c:pt>
                <c:pt idx="1173">
                  <c:v>84.163714969883998</c:v>
                </c:pt>
                <c:pt idx="1174">
                  <c:v>84.163895957947005</c:v>
                </c:pt>
                <c:pt idx="1175">
                  <c:v>84.163944135010993</c:v>
                </c:pt>
                <c:pt idx="1176">
                  <c:v>84.164291382263997</c:v>
                </c:pt>
                <c:pt idx="1177">
                  <c:v>84.164400923315</c:v>
                </c:pt>
                <c:pt idx="1178">
                  <c:v>84.164668756970997</c:v>
                </c:pt>
                <c:pt idx="1179">
                  <c:v>84.164844038319998</c:v>
                </c:pt>
                <c:pt idx="1180">
                  <c:v>84.164898863201003</c:v>
                </c:pt>
                <c:pt idx="1181">
                  <c:v>84.165092986372997</c:v>
                </c:pt>
                <c:pt idx="1182">
                  <c:v>84.165538828549003</c:v>
                </c:pt>
                <c:pt idx="1183">
                  <c:v>84.165599979527997</c:v>
                </c:pt>
                <c:pt idx="1184">
                  <c:v>84.165638937932997</c:v>
                </c:pt>
                <c:pt idx="1185">
                  <c:v>84.165885108034004</c:v>
                </c:pt>
                <c:pt idx="1186">
                  <c:v>84.166193884658995</c:v>
                </c:pt>
                <c:pt idx="1187">
                  <c:v>84.166406638533999</c:v>
                </c:pt>
                <c:pt idx="1188">
                  <c:v>84.166683306962994</c:v>
                </c:pt>
                <c:pt idx="1189">
                  <c:v>84.166920147843001</c:v>
                </c:pt>
                <c:pt idx="1190">
                  <c:v>84.167240123650004</c:v>
                </c:pt>
                <c:pt idx="1191">
                  <c:v>84.167532979407994</c:v>
                </c:pt>
                <c:pt idx="1192">
                  <c:v>84.167697473825996</c:v>
                </c:pt>
                <c:pt idx="1193">
                  <c:v>84.167697510205997</c:v>
                </c:pt>
                <c:pt idx="1194">
                  <c:v>84.167939159503007</c:v>
                </c:pt>
                <c:pt idx="1195">
                  <c:v>84.168555909347006</c:v>
                </c:pt>
                <c:pt idx="1196">
                  <c:v>84.168556179960007</c:v>
                </c:pt>
                <c:pt idx="1197">
                  <c:v>84.168963537425995</c:v>
                </c:pt>
                <c:pt idx="1198">
                  <c:v>84.169266205436003</c:v>
                </c:pt>
                <c:pt idx="1199">
                  <c:v>84.169774182370006</c:v>
                </c:pt>
                <c:pt idx="1200">
                  <c:v>84.169801967786</c:v>
                </c:pt>
                <c:pt idx="1201">
                  <c:v>84.170521050548999</c:v>
                </c:pt>
                <c:pt idx="1202">
                  <c:v>84.171117888682005</c:v>
                </c:pt>
                <c:pt idx="1203">
                  <c:v>84.171282974020002</c:v>
                </c:pt>
                <c:pt idx="1204">
                  <c:v>84.171813984438998</c:v>
                </c:pt>
                <c:pt idx="1205">
                  <c:v>84.172029285690996</c:v>
                </c:pt>
                <c:pt idx="1206">
                  <c:v>84.17223583418</c:v>
                </c:pt>
                <c:pt idx="1207">
                  <c:v>84.172901577323998</c:v>
                </c:pt>
                <c:pt idx="1208">
                  <c:v>84.173035240844001</c:v>
                </c:pt>
                <c:pt idx="1209">
                  <c:v>84.173489203849002</c:v>
                </c:pt>
                <c:pt idx="1210">
                  <c:v>84.173785156294997</c:v>
                </c:pt>
                <c:pt idx="1211">
                  <c:v>84.173824258444995</c:v>
                </c:pt>
                <c:pt idx="1212">
                  <c:v>84.174909431651002</c:v>
                </c:pt>
                <c:pt idx="1213">
                  <c:v>84.175195594300007</c:v>
                </c:pt>
                <c:pt idx="1214">
                  <c:v>84.175499795001997</c:v>
                </c:pt>
                <c:pt idx="1215">
                  <c:v>84.175682191454996</c:v>
                </c:pt>
                <c:pt idx="1216">
                  <c:v>84.175685807479994</c:v>
                </c:pt>
                <c:pt idx="1217">
                  <c:v>84.176479587239996</c:v>
                </c:pt>
                <c:pt idx="1218">
                  <c:v>84.176881653161999</c:v>
                </c:pt>
                <c:pt idx="1219">
                  <c:v>84.177312803771997</c:v>
                </c:pt>
                <c:pt idx="1220">
                  <c:v>84.177549219395999</c:v>
                </c:pt>
                <c:pt idx="1221">
                  <c:v>84.177577212227007</c:v>
                </c:pt>
                <c:pt idx="1222">
                  <c:v>84.178368045072006</c:v>
                </c:pt>
                <c:pt idx="1223">
                  <c:v>84.178532743261002</c:v>
                </c:pt>
                <c:pt idx="1224">
                  <c:v>84.180004430471001</c:v>
                </c:pt>
                <c:pt idx="1225">
                  <c:v>84.179719694132004</c:v>
                </c:pt>
                <c:pt idx="1226">
                  <c:v>84.178970197851001</c:v>
                </c:pt>
                <c:pt idx="1227">
                  <c:v>84.179158693510999</c:v>
                </c:pt>
                <c:pt idx="1228">
                  <c:v>84.179749208112</c:v>
                </c:pt>
                <c:pt idx="1229">
                  <c:v>84.179764980737005</c:v>
                </c:pt>
                <c:pt idx="1230">
                  <c:v>84.181163524986005</c:v>
                </c:pt>
                <c:pt idx="1231">
                  <c:v>84.182054959981997</c:v>
                </c:pt>
                <c:pt idx="1232">
                  <c:v>84.182097958770001</c:v>
                </c:pt>
                <c:pt idx="1233">
                  <c:v>84.182272408355004</c:v>
                </c:pt>
                <c:pt idx="1234">
                  <c:v>84.182401916564999</c:v>
                </c:pt>
                <c:pt idx="1235">
                  <c:v>84.18249771875</c:v>
                </c:pt>
                <c:pt idx="1236">
                  <c:v>84.182571050247006</c:v>
                </c:pt>
                <c:pt idx="1237">
                  <c:v>84.182632877971002</c:v>
                </c:pt>
                <c:pt idx="1238">
                  <c:v>84.182633163497002</c:v>
                </c:pt>
                <c:pt idx="1239">
                  <c:v>84.182705938875998</c:v>
                </c:pt>
                <c:pt idx="1240">
                  <c:v>84.182831250231004</c:v>
                </c:pt>
                <c:pt idx="1241">
                  <c:v>84.183061633538003</c:v>
                </c:pt>
                <c:pt idx="1242">
                  <c:v>84.183449624766993</c:v>
                </c:pt>
                <c:pt idx="1243">
                  <c:v>84.184047759897993</c:v>
                </c:pt>
                <c:pt idx="1244">
                  <c:v>84.184485310311999</c:v>
                </c:pt>
                <c:pt idx="1245">
                  <c:v>84.184739718364995</c:v>
                </c:pt>
                <c:pt idx="1246">
                  <c:v>84.185439947488007</c:v>
                </c:pt>
                <c:pt idx="1247">
                  <c:v>84.185504839732999</c:v>
                </c:pt>
                <c:pt idx="1248">
                  <c:v>84.186445699089006</c:v>
                </c:pt>
                <c:pt idx="1249">
                  <c:v>84.186702535281</c:v>
                </c:pt>
                <c:pt idx="1250">
                  <c:v>84.188009294547001</c:v>
                </c:pt>
                <c:pt idx="1251">
                  <c:v>84.188267728558998</c:v>
                </c:pt>
                <c:pt idx="1252">
                  <c:v>84.189365533857995</c:v>
                </c:pt>
                <c:pt idx="1253">
                  <c:v>84.189447611255005</c:v>
                </c:pt>
                <c:pt idx="1254">
                  <c:v>84.190140112543006</c:v>
                </c:pt>
                <c:pt idx="1255">
                  <c:v>84.190860253305999</c:v>
                </c:pt>
                <c:pt idx="1256">
                  <c:v>84.191678847407999</c:v>
                </c:pt>
                <c:pt idx="1257">
                  <c:v>84.193303070213005</c:v>
                </c:pt>
                <c:pt idx="1258">
                  <c:v>84.193382369459002</c:v>
                </c:pt>
                <c:pt idx="1259">
                  <c:v>84.193985233345003</c:v>
                </c:pt>
                <c:pt idx="1260">
                  <c:v>84.194636697920998</c:v>
                </c:pt>
                <c:pt idx="1261">
                  <c:v>84.195132419813007</c:v>
                </c:pt>
                <c:pt idx="1262">
                  <c:v>84.19623795375</c:v>
                </c:pt>
                <c:pt idx="1263">
                  <c:v>84.196273606478996</c:v>
                </c:pt>
                <c:pt idx="1264">
                  <c:v>84.197299968840994</c:v>
                </c:pt>
                <c:pt idx="1265">
                  <c:v>84.198180621728</c:v>
                </c:pt>
                <c:pt idx="1266">
                  <c:v>84.198531933224004</c:v>
                </c:pt>
                <c:pt idx="1267">
                  <c:v>84.199221881702002</c:v>
                </c:pt>
                <c:pt idx="1268">
                  <c:v>84.199529732027003</c:v>
                </c:pt>
                <c:pt idx="1269">
                  <c:v>84.199933305035998</c:v>
                </c:pt>
                <c:pt idx="1270">
                  <c:v>84.201537351976995</c:v>
                </c:pt>
                <c:pt idx="1271">
                  <c:v>84.201561766194999</c:v>
                </c:pt>
                <c:pt idx="1272">
                  <c:v>84.202040595987</c:v>
                </c:pt>
                <c:pt idx="1273">
                  <c:v>84.202804636219</c:v>
                </c:pt>
                <c:pt idx="1274">
                  <c:v>84.203296850160001</c:v>
                </c:pt>
                <c:pt idx="1275">
                  <c:v>84.204385865459003</c:v>
                </c:pt>
                <c:pt idx="1276">
                  <c:v>84.204506969828003</c:v>
                </c:pt>
                <c:pt idx="1277">
                  <c:v>84.205042892191997</c:v>
                </c:pt>
                <c:pt idx="1278">
                  <c:v>84.205973521624998</c:v>
                </c:pt>
                <c:pt idx="1279">
                  <c:v>84.206330221960002</c:v>
                </c:pt>
                <c:pt idx="1280">
                  <c:v>84.207868717983004</c:v>
                </c:pt>
                <c:pt idx="1281">
                  <c:v>84.208088127902002</c:v>
                </c:pt>
                <c:pt idx="1282">
                  <c:v>84.208662866398996</c:v>
                </c:pt>
                <c:pt idx="1283">
                  <c:v>84.209714037373999</c:v>
                </c:pt>
                <c:pt idx="1284">
                  <c:v>84.209977567251997</c:v>
                </c:pt>
                <c:pt idx="1285">
                  <c:v>84.211283632044996</c:v>
                </c:pt>
                <c:pt idx="1286">
                  <c:v>84.211828155445005</c:v>
                </c:pt>
                <c:pt idx="1287">
                  <c:v>84.212956939112004</c:v>
                </c:pt>
                <c:pt idx="1288">
                  <c:v>84.214282854499999</c:v>
                </c:pt>
                <c:pt idx="1289">
                  <c:v>84.214644602605006</c:v>
                </c:pt>
                <c:pt idx="1290">
                  <c:v>84.216110214031005</c:v>
                </c:pt>
                <c:pt idx="1291">
                  <c:v>84.216219896292998</c:v>
                </c:pt>
                <c:pt idx="1292">
                  <c:v>84.217691308881001</c:v>
                </c:pt>
                <c:pt idx="1293">
                  <c:v>84.218332270789006</c:v>
                </c:pt>
                <c:pt idx="1294">
                  <c:v>84.219238570006993</c:v>
                </c:pt>
                <c:pt idx="1295">
                  <c:v>84.220441183027006</c:v>
                </c:pt>
                <c:pt idx="1296">
                  <c:v>84.220715776481001</c:v>
                </c:pt>
                <c:pt idx="1297">
                  <c:v>84.222281335865006</c:v>
                </c:pt>
                <c:pt idx="1298">
                  <c:v>84.222807739741995</c:v>
                </c:pt>
                <c:pt idx="1299">
                  <c:v>84.223401410725003</c:v>
                </c:pt>
                <c:pt idx="1300">
                  <c:v>84.224227212228001</c:v>
                </c:pt>
                <c:pt idx="1301">
                  <c:v>84.224505047137001</c:v>
                </c:pt>
                <c:pt idx="1302">
                  <c:v>84.225011213436005</c:v>
                </c:pt>
                <c:pt idx="1303">
                  <c:v>84.225666349625001</c:v>
                </c:pt>
                <c:pt idx="1304">
                  <c:v>84.226141727449999</c:v>
                </c:pt>
                <c:pt idx="1305">
                  <c:v>84.226461541755</c:v>
                </c:pt>
                <c:pt idx="1306">
                  <c:v>84.226655527480006</c:v>
                </c:pt>
                <c:pt idx="1307">
                  <c:v>84.226755141772003</c:v>
                </c:pt>
                <c:pt idx="1308">
                  <c:v>84.226791425588004</c:v>
                </c:pt>
                <c:pt idx="1309">
                  <c:v>84.226791891597003</c:v>
                </c:pt>
                <c:pt idx="1310">
                  <c:v>84.226797762109001</c:v>
                </c:pt>
                <c:pt idx="1311">
                  <c:v>84.226803268900994</c:v>
                </c:pt>
                <c:pt idx="1312">
                  <c:v>84.226841816436007</c:v>
                </c:pt>
                <c:pt idx="1313">
                  <c:v>84.226946445460996</c:v>
                </c:pt>
                <c:pt idx="1314">
                  <c:v>84.227150196721993</c:v>
                </c:pt>
                <c:pt idx="1315">
                  <c:v>84.227486110960996</c:v>
                </c:pt>
                <c:pt idx="1316">
                  <c:v>84.228002164900005</c:v>
                </c:pt>
                <c:pt idx="1317">
                  <c:v>84.228650418968002</c:v>
                </c:pt>
                <c:pt idx="1318">
                  <c:v>84.228717500266001</c:v>
                </c:pt>
                <c:pt idx="1319">
                  <c:v>84.229729295517998</c:v>
                </c:pt>
                <c:pt idx="1320">
                  <c:v>84.230645225909996</c:v>
                </c:pt>
                <c:pt idx="1321">
                  <c:v>84.230996387250002</c:v>
                </c:pt>
                <c:pt idx="1322">
                  <c:v>84.232438833947</c:v>
                </c:pt>
                <c:pt idx="1323">
                  <c:v>84.232525732016995</c:v>
                </c:pt>
                <c:pt idx="1324">
                  <c:v>84.234275253000007</c:v>
                </c:pt>
                <c:pt idx="1325">
                  <c:v>84.234653645002993</c:v>
                </c:pt>
                <c:pt idx="1326">
                  <c:v>84.236119190333</c:v>
                </c:pt>
                <c:pt idx="1327">
                  <c:v>84.236562822566995</c:v>
                </c:pt>
                <c:pt idx="1328">
                  <c:v>84.238481537252994</c:v>
                </c:pt>
                <c:pt idx="1329">
                  <c:v>84.239040473795995</c:v>
                </c:pt>
                <c:pt idx="1330">
                  <c:v>84.240504142880994</c:v>
                </c:pt>
                <c:pt idx="1331">
                  <c:v>84.240844042885001</c:v>
                </c:pt>
                <c:pt idx="1332">
                  <c:v>84.243722745366</c:v>
                </c:pt>
                <c:pt idx="1333">
                  <c:v>84.244094298739995</c:v>
                </c:pt>
                <c:pt idx="1334">
                  <c:v>84.243524259156004</c:v>
                </c:pt>
                <c:pt idx="1335">
                  <c:v>84.243482294783007</c:v>
                </c:pt>
                <c:pt idx="1336">
                  <c:v>84.246163029402993</c:v>
                </c:pt>
                <c:pt idx="1337">
                  <c:v>84.246167870809003</c:v>
                </c:pt>
                <c:pt idx="1338">
                  <c:v>84.249307296576006</c:v>
                </c:pt>
                <c:pt idx="1339">
                  <c:v>84.250405990980994</c:v>
                </c:pt>
                <c:pt idx="1340">
                  <c:v>84.251283614613001</c:v>
                </c:pt>
                <c:pt idx="1341">
                  <c:v>84.252314849315994</c:v>
                </c:pt>
                <c:pt idx="1342">
                  <c:v>84.253492578847002</c:v>
                </c:pt>
                <c:pt idx="1343">
                  <c:v>84.258607674657</c:v>
                </c:pt>
                <c:pt idx="1344">
                  <c:v>84.260070338776003</c:v>
                </c:pt>
                <c:pt idx="1345">
                  <c:v>84.26027947019</c:v>
                </c:pt>
                <c:pt idx="1346">
                  <c:v>84.260608720852005</c:v>
                </c:pt>
                <c:pt idx="1347">
                  <c:v>84.260612424208006</c:v>
                </c:pt>
                <c:pt idx="1348">
                  <c:v>84.268515898521997</c:v>
                </c:pt>
                <c:pt idx="1349">
                  <c:v>84.274414443905997</c:v>
                </c:pt>
                <c:pt idx="1350">
                  <c:v>84.274209191221004</c:v>
                </c:pt>
                <c:pt idx="1351">
                  <c:v>84.273466628397998</c:v>
                </c:pt>
                <c:pt idx="1352">
                  <c:v>84.272705010774999</c:v>
                </c:pt>
                <c:pt idx="1353">
                  <c:v>84.272705168125</c:v>
                </c:pt>
                <c:pt idx="1354">
                  <c:v>84.273575377827996</c:v>
                </c:pt>
                <c:pt idx="1355">
                  <c:v>84.273945951320002</c:v>
                </c:pt>
                <c:pt idx="1356">
                  <c:v>84.273756151547005</c:v>
                </c:pt>
                <c:pt idx="1357">
                  <c:v>84.273366944187998</c:v>
                </c:pt>
                <c:pt idx="1358">
                  <c:v>84.273366566012996</c:v>
                </c:pt>
                <c:pt idx="1359">
                  <c:v>84.273629319585993</c:v>
                </c:pt>
                <c:pt idx="1360">
                  <c:v>84.273872744168997</c:v>
                </c:pt>
                <c:pt idx="1361">
                  <c:v>84.273888265447994</c:v>
                </c:pt>
                <c:pt idx="1362">
                  <c:v>84.274326562357004</c:v>
                </c:pt>
                <c:pt idx="1363">
                  <c:v>84.274753115825007</c:v>
                </c:pt>
                <c:pt idx="1364">
                  <c:v>84.274753613258994</c:v>
                </c:pt>
                <c:pt idx="1365">
                  <c:v>84.274648217057006</c:v>
                </c:pt>
                <c:pt idx="1366">
                  <c:v>84.274593345076994</c:v>
                </c:pt>
                <c:pt idx="1367">
                  <c:v>84.274766564071996</c:v>
                </c:pt>
                <c:pt idx="1368">
                  <c:v>84.275123863637006</c:v>
                </c:pt>
                <c:pt idx="1369">
                  <c:v>84.275161729977995</c:v>
                </c:pt>
                <c:pt idx="1370">
                  <c:v>84.275137121740002</c:v>
                </c:pt>
                <c:pt idx="1371">
                  <c:v>84.275119794494003</c:v>
                </c:pt>
                <c:pt idx="1372">
                  <c:v>84.275179981034</c:v>
                </c:pt>
                <c:pt idx="1373">
                  <c:v>84.275419378921995</c:v>
                </c:pt>
                <c:pt idx="1374">
                  <c:v>84.275527952187005</c:v>
                </c:pt>
                <c:pt idx="1375">
                  <c:v>84.275561003370001</c:v>
                </c:pt>
                <c:pt idx="1376">
                  <c:v>84.275619776488995</c:v>
                </c:pt>
                <c:pt idx="1377">
                  <c:v>84.275634752618004</c:v>
                </c:pt>
                <c:pt idx="1378">
                  <c:v>84.275748696860006</c:v>
                </c:pt>
                <c:pt idx="1379">
                  <c:v>84.275896267836998</c:v>
                </c:pt>
                <c:pt idx="1380">
                  <c:v>84.275924686989995</c:v>
                </c:pt>
                <c:pt idx="1381">
                  <c:v>84.275994811374005</c:v>
                </c:pt>
                <c:pt idx="1382">
                  <c:v>84.276079433088</c:v>
                </c:pt>
                <c:pt idx="1383">
                  <c:v>84.276111600475005</c:v>
                </c:pt>
                <c:pt idx="1384">
                  <c:v>84.276169584086006</c:v>
                </c:pt>
                <c:pt idx="1385">
                  <c:v>84.276258402064997</c:v>
                </c:pt>
                <c:pt idx="1386">
                  <c:v>84.276337844780997</c:v>
                </c:pt>
                <c:pt idx="1387">
                  <c:v>84.276348114377001</c:v>
                </c:pt>
                <c:pt idx="1388">
                  <c:v>84.276405185165004</c:v>
                </c:pt>
                <c:pt idx="1389">
                  <c:v>84.276465619570999</c:v>
                </c:pt>
                <c:pt idx="1390">
                  <c:v>84.276518666084002</c:v>
                </c:pt>
                <c:pt idx="1391">
                  <c:v>84.276561724211007</c:v>
                </c:pt>
                <c:pt idx="1392">
                  <c:v>84.276571334048</c:v>
                </c:pt>
                <c:pt idx="1393">
                  <c:v>84.276632767794993</c:v>
                </c:pt>
                <c:pt idx="1394">
                  <c:v>84.276695991268994</c:v>
                </c:pt>
                <c:pt idx="1395">
                  <c:v>84.276766104985001</c:v>
                </c:pt>
                <c:pt idx="1396">
                  <c:v>84.276821122591002</c:v>
                </c:pt>
                <c:pt idx="1397">
                  <c:v>84.276834797242003</c:v>
                </c:pt>
                <c:pt idx="1398">
                  <c:v>84.276890478903994</c:v>
                </c:pt>
                <c:pt idx="1399">
                  <c:v>84.276955705616004</c:v>
                </c:pt>
                <c:pt idx="1400">
                  <c:v>84.277031256583001</c:v>
                </c:pt>
                <c:pt idx="1401">
                  <c:v>84.277076721190994</c:v>
                </c:pt>
                <c:pt idx="1402">
                  <c:v>84.277147867747999</c:v>
                </c:pt>
                <c:pt idx="1403">
                  <c:v>84.277320215947995</c:v>
                </c:pt>
                <c:pt idx="1404">
                  <c:v>84.277521742635003</c:v>
                </c:pt>
                <c:pt idx="1405">
                  <c:v>84.277523035808002</c:v>
                </c:pt>
                <c:pt idx="1406">
                  <c:v>84.277597224006001</c:v>
                </c:pt>
                <c:pt idx="1407">
                  <c:v>84.277671752985</c:v>
                </c:pt>
                <c:pt idx="1408">
                  <c:v>84.277727422658998</c:v>
                </c:pt>
                <c:pt idx="1409">
                  <c:v>84.278088022267994</c:v>
                </c:pt>
                <c:pt idx="1410">
                  <c:v>84.278224945450006</c:v>
                </c:pt>
                <c:pt idx="1411">
                  <c:v>84.278249659595005</c:v>
                </c:pt>
                <c:pt idx="1412">
                  <c:v>84.278282165527003</c:v>
                </c:pt>
                <c:pt idx="1413">
                  <c:v>84.278423944375007</c:v>
                </c:pt>
                <c:pt idx="1414">
                  <c:v>84.278945922852003</c:v>
                </c:pt>
                <c:pt idx="1415">
                  <c:v>84.278945479409003</c:v>
                </c:pt>
                <c:pt idx="1416">
                  <c:v>84.278883319895002</c:v>
                </c:pt>
                <c:pt idx="1417">
                  <c:v>84.278869628905994</c:v>
                </c:pt>
                <c:pt idx="1418">
                  <c:v>84.279406660388005</c:v>
                </c:pt>
                <c:pt idx="1419">
                  <c:v>84.279693603515</c:v>
                </c:pt>
                <c:pt idx="1420">
                  <c:v>84.279566727575002</c:v>
                </c:pt>
                <c:pt idx="1421">
                  <c:v>84.279430386040005</c:v>
                </c:pt>
                <c:pt idx="1422">
                  <c:v>84.279763898575993</c:v>
                </c:pt>
                <c:pt idx="1423">
                  <c:v>84.280464172362997</c:v>
                </c:pt>
                <c:pt idx="1424">
                  <c:v>84.280389628595998</c:v>
                </c:pt>
                <c:pt idx="1425">
                  <c:v>84.279989858166005</c:v>
                </c:pt>
                <c:pt idx="1426">
                  <c:v>84.279975891112997</c:v>
                </c:pt>
                <c:pt idx="1427">
                  <c:v>84.280963409547994</c:v>
                </c:pt>
                <c:pt idx="1428">
                  <c:v>84.281249987772995</c:v>
                </c:pt>
                <c:pt idx="1429">
                  <c:v>84.280827016876003</c:v>
                </c:pt>
                <c:pt idx="1430">
                  <c:v>84.280498482829003</c:v>
                </c:pt>
                <c:pt idx="1431">
                  <c:v>84.281009838756006</c:v>
                </c:pt>
                <c:pt idx="1432">
                  <c:v>84.282032035249998</c:v>
                </c:pt>
                <c:pt idx="1433">
                  <c:v>84.281947994608998</c:v>
                </c:pt>
                <c:pt idx="1434">
                  <c:v>84.281163199681998</c:v>
                </c:pt>
                <c:pt idx="1435">
                  <c:v>84.280940259820994</c:v>
                </c:pt>
                <c:pt idx="1436">
                  <c:v>84.281945287664996</c:v>
                </c:pt>
                <c:pt idx="1437">
                  <c:v>84.283053903015002</c:v>
                </c:pt>
                <c:pt idx="1438">
                  <c:v>84.282942723464004</c:v>
                </c:pt>
                <c:pt idx="1439">
                  <c:v>84.282386958217998</c:v>
                </c:pt>
                <c:pt idx="1440">
                  <c:v>84.282142678634997</c:v>
                </c:pt>
                <c:pt idx="1441">
                  <c:v>84.282525970047004</c:v>
                </c:pt>
                <c:pt idx="1442">
                  <c:v>84.283187231474997</c:v>
                </c:pt>
                <c:pt idx="1443">
                  <c:v>84.283431991379999</c:v>
                </c:pt>
                <c:pt idx="1444">
                  <c:v>84.283358315171</c:v>
                </c:pt>
                <c:pt idx="1445">
                  <c:v>84.283245054090997</c:v>
                </c:pt>
                <c:pt idx="1446">
                  <c:v>84.283149659960003</c:v>
                </c:pt>
                <c:pt idx="1447">
                  <c:v>84.283154695283002</c:v>
                </c:pt>
                <c:pt idx="1448">
                  <c:v>84.283339662537998</c:v>
                </c:pt>
                <c:pt idx="1449">
                  <c:v>84.283486006307996</c:v>
                </c:pt>
                <c:pt idx="1450">
                  <c:v>84.283599835359993</c:v>
                </c:pt>
                <c:pt idx="1451">
                  <c:v>84.283679698406999</c:v>
                </c:pt>
                <c:pt idx="1452">
                  <c:v>84.283734983648998</c:v>
                </c:pt>
                <c:pt idx="1453">
                  <c:v>84.283771105699003</c:v>
                </c:pt>
                <c:pt idx="1454">
                  <c:v>84.283793479172999</c:v>
                </c:pt>
                <c:pt idx="1455">
                  <c:v>84.283807518683005</c:v>
                </c:pt>
                <c:pt idx="1456">
                  <c:v>84.283817797227002</c:v>
                </c:pt>
                <c:pt idx="1457">
                  <c:v>84.283825521340006</c:v>
                </c:pt>
                <c:pt idx="1458">
                  <c:v>84.283831055939999</c:v>
                </c:pt>
                <c:pt idx="1459">
                  <c:v>84.283834765947006</c:v>
                </c:pt>
                <c:pt idx="1460">
                  <c:v>84.283837016278994</c:v>
                </c:pt>
                <c:pt idx="1461">
                  <c:v>84.283837221883005</c:v>
                </c:pt>
                <c:pt idx="1462">
                  <c:v>84.283837428601998</c:v>
                </c:pt>
                <c:pt idx="1463">
                  <c:v>84.283837521245005</c:v>
                </c:pt>
                <c:pt idx="1464">
                  <c:v>84.283837534479005</c:v>
                </c:pt>
                <c:pt idx="1465">
                  <c:v>84.283837637071002</c:v>
                </c:pt>
                <c:pt idx="1466">
                  <c:v>84.283838355214002</c:v>
                </c:pt>
                <c:pt idx="1467">
                  <c:v>84.283840304457996</c:v>
                </c:pt>
                <c:pt idx="1468">
                  <c:v>84.283844100354997</c:v>
                </c:pt>
                <c:pt idx="1469">
                  <c:v>84.283850358454004</c:v>
                </c:pt>
                <c:pt idx="1470">
                  <c:v>84.283859694308006</c:v>
                </c:pt>
                <c:pt idx="1471">
                  <c:v>84.283872723466999</c:v>
                </c:pt>
                <c:pt idx="1472">
                  <c:v>84.283887646403002</c:v>
                </c:pt>
                <c:pt idx="1473">
                  <c:v>84.283912567117</c:v>
                </c:pt>
                <c:pt idx="1474">
                  <c:v>84.283935434285993</c:v>
                </c:pt>
                <c:pt idx="1475">
                  <c:v>84.283958829808</c:v>
                </c:pt>
                <c:pt idx="1476">
                  <c:v>84.284076004548993</c:v>
                </c:pt>
                <c:pt idx="1477">
                  <c:v>84.284203368083993</c:v>
                </c:pt>
                <c:pt idx="1478">
                  <c:v>84.284320990023005</c:v>
                </c:pt>
                <c:pt idx="1479">
                  <c:v>84.284328620162995</c:v>
                </c:pt>
                <c:pt idx="1480">
                  <c:v>84.284393635072007</c:v>
                </c:pt>
                <c:pt idx="1481">
                  <c:v>84.284456952773994</c:v>
                </c:pt>
                <c:pt idx="1482">
                  <c:v>84.284507638744998</c:v>
                </c:pt>
                <c:pt idx="1483">
                  <c:v>84.284526944091994</c:v>
                </c:pt>
                <c:pt idx="1484">
                  <c:v>84.284649606564003</c:v>
                </c:pt>
                <c:pt idx="1485">
                  <c:v>84.284767435844998</c:v>
                </c:pt>
                <c:pt idx="1486">
                  <c:v>84.284876928382005</c:v>
                </c:pt>
                <c:pt idx="1487">
                  <c:v>84.284927351646004</c:v>
                </c:pt>
                <c:pt idx="1488">
                  <c:v>84.28493540337</c:v>
                </c:pt>
                <c:pt idx="1489">
                  <c:v>84.284949905445998</c:v>
                </c:pt>
                <c:pt idx="1490">
                  <c:v>84.284962191877995</c:v>
                </c:pt>
                <c:pt idx="1491">
                  <c:v>84.284979185682005</c:v>
                </c:pt>
                <c:pt idx="1492">
                  <c:v>84.284996213053006</c:v>
                </c:pt>
                <c:pt idx="1493">
                  <c:v>84.284997686785005</c:v>
                </c:pt>
                <c:pt idx="1494">
                  <c:v>84.285131005978002</c:v>
                </c:pt>
                <c:pt idx="1495">
                  <c:v>84.285265256537002</c:v>
                </c:pt>
                <c:pt idx="1496">
                  <c:v>84.285401475677006</c:v>
                </c:pt>
                <c:pt idx="1497">
                  <c:v>84.285534020615003</c:v>
                </c:pt>
                <c:pt idx="1498">
                  <c:v>84.285617782616995</c:v>
                </c:pt>
                <c:pt idx="1499">
                  <c:v>84.285601493312996</c:v>
                </c:pt>
                <c:pt idx="1500">
                  <c:v>84.285556016938003</c:v>
                </c:pt>
                <c:pt idx="1501">
                  <c:v>84.285510429214995</c:v>
                </c:pt>
                <c:pt idx="1502">
                  <c:v>84.285463037639005</c:v>
                </c:pt>
                <c:pt idx="1503">
                  <c:v>84.285414508179002</c:v>
                </c:pt>
                <c:pt idx="1504">
                  <c:v>84.285392774832999</c:v>
                </c:pt>
                <c:pt idx="1505">
                  <c:v>84.285439518223001</c:v>
                </c:pt>
                <c:pt idx="1506">
                  <c:v>84.285521224697007</c:v>
                </c:pt>
                <c:pt idx="1507">
                  <c:v>84.285600048505003</c:v>
                </c:pt>
                <c:pt idx="1508">
                  <c:v>84.285678124781995</c:v>
                </c:pt>
                <c:pt idx="1509">
                  <c:v>84.285754986873997</c:v>
                </c:pt>
                <c:pt idx="1510">
                  <c:v>84.285804768562002</c:v>
                </c:pt>
                <c:pt idx="1511">
                  <c:v>84.285842490185999</c:v>
                </c:pt>
                <c:pt idx="1512">
                  <c:v>84.285951563582998</c:v>
                </c:pt>
                <c:pt idx="1513">
                  <c:v>84.286058706096995</c:v>
                </c:pt>
                <c:pt idx="1514">
                  <c:v>84.286168894284998</c:v>
                </c:pt>
                <c:pt idx="1515">
                  <c:v>84.286282057468</c:v>
                </c:pt>
                <c:pt idx="1516">
                  <c:v>84.286402526662002</c:v>
                </c:pt>
                <c:pt idx="1517">
                  <c:v>84.286418844135994</c:v>
                </c:pt>
                <c:pt idx="1518">
                  <c:v>84.286403526556995</c:v>
                </c:pt>
                <c:pt idx="1519">
                  <c:v>84.286383724524001</c:v>
                </c:pt>
                <c:pt idx="1520">
                  <c:v>84.286364204251996</c:v>
                </c:pt>
                <c:pt idx="1521">
                  <c:v>84.286340852259997</c:v>
                </c:pt>
                <c:pt idx="1522">
                  <c:v>84.286718730190998</c:v>
                </c:pt>
                <c:pt idx="1523">
                  <c:v>84.286852687489997</c:v>
                </c:pt>
                <c:pt idx="1524">
                  <c:v>84.287093911068993</c:v>
                </c:pt>
                <c:pt idx="1525">
                  <c:v>84.286385650214001</c:v>
                </c:pt>
                <c:pt idx="1526">
                  <c:v>84.286440293883999</c:v>
                </c:pt>
                <c:pt idx="1527">
                  <c:v>84.286025685468005</c:v>
                </c:pt>
                <c:pt idx="1528">
                  <c:v>84.286274475092995</c:v>
                </c:pt>
                <c:pt idx="1529">
                  <c:v>84.286326648124003</c:v>
                </c:pt>
                <c:pt idx="1530">
                  <c:v>84.286421303089</c:v>
                </c:pt>
                <c:pt idx="1531">
                  <c:v>84.285893675352</c:v>
                </c:pt>
                <c:pt idx="1532">
                  <c:v>84.288523845140006</c:v>
                </c:pt>
                <c:pt idx="1533">
                  <c:v>84.286447211785003</c:v>
                </c:pt>
                <c:pt idx="1534">
                  <c:v>84.284046305084004</c:v>
                </c:pt>
                <c:pt idx="1535">
                  <c:v>84.289372791161</c:v>
                </c:pt>
                <c:pt idx="1536">
                  <c:v>84.294196313721997</c:v>
                </c:pt>
                <c:pt idx="1537">
                  <c:v>84.291177857894994</c:v>
                </c:pt>
                <c:pt idx="1538">
                  <c:v>84.293989522223001</c:v>
                </c:pt>
                <c:pt idx="1539">
                  <c:v>84.316820185340006</c:v>
                </c:pt>
                <c:pt idx="1540">
                  <c:v>84.339410686177999</c:v>
                </c:pt>
                <c:pt idx="1541">
                  <c:v>84.336891910367001</c:v>
                </c:pt>
                <c:pt idx="1542">
                  <c:v>84.364566658791006</c:v>
                </c:pt>
                <c:pt idx="1543">
                  <c:v>84.370464464958999</c:v>
                </c:pt>
                <c:pt idx="1544">
                  <c:v>84.369815989727002</c:v>
                </c:pt>
                <c:pt idx="1545">
                  <c:v>84.370686994414001</c:v>
                </c:pt>
                <c:pt idx="1546">
                  <c:v>84.370880647647994</c:v>
                </c:pt>
                <c:pt idx="1547">
                  <c:v>84.371247283252998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844A-4E5C-82CD-5B660BDFCC03}"/>
            </c:ext>
          </c:extLst>
        </c:ser>
        <c:ser>
          <c:idx val="9"/>
          <c:order val="3"/>
          <c:tx>
            <c:v>WSPL_HQhaeufig</c:v>
          </c:tx>
          <c:spPr>
            <a:ln w="1270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'WSPL_2D-Model_PLAN'!$L$4:$L$1551</c:f>
              <c:numCache>
                <c:formatCode>0.00</c:formatCode>
                <c:ptCount val="1548"/>
                <c:pt idx="0">
                  <c:v>0</c:v>
                </c:pt>
                <c:pt idx="1">
                  <c:v>0.59995932580989997</c:v>
                </c:pt>
                <c:pt idx="2">
                  <c:v>3.6327394664624002</c:v>
                </c:pt>
                <c:pt idx="3">
                  <c:v>5.8718930800777001</c:v>
                </c:pt>
                <c:pt idx="4">
                  <c:v>8.5565360961621</c:v>
                </c:pt>
                <c:pt idx="5">
                  <c:v>12.00899669963</c:v>
                </c:pt>
                <c:pt idx="6">
                  <c:v>13.43143552611</c:v>
                </c:pt>
                <c:pt idx="7">
                  <c:v>17.749447076585</c:v>
                </c:pt>
                <c:pt idx="8">
                  <c:v>19.999946878816001</c:v>
                </c:pt>
                <c:pt idx="9">
                  <c:v>21.740415307503</c:v>
                </c:pt>
                <c:pt idx="10">
                  <c:v>24.617915376092999</c:v>
                </c:pt>
                <c:pt idx="11">
                  <c:v>26.88633858032</c:v>
                </c:pt>
                <c:pt idx="12">
                  <c:v>29.011627438798001</c:v>
                </c:pt>
                <c:pt idx="13">
                  <c:v>29.244278795930001</c:v>
                </c:pt>
                <c:pt idx="14">
                  <c:v>31.136718763800999</c:v>
                </c:pt>
                <c:pt idx="15">
                  <c:v>31.311522488436999</c:v>
                </c:pt>
                <c:pt idx="16">
                  <c:v>33.124779103621997</c:v>
                </c:pt>
                <c:pt idx="17">
                  <c:v>33.262327046997001</c:v>
                </c:pt>
                <c:pt idx="18">
                  <c:v>34.717426711564997</c:v>
                </c:pt>
                <c:pt idx="19">
                  <c:v>35.389553014957997</c:v>
                </c:pt>
                <c:pt idx="20">
                  <c:v>36.121831747179002</c:v>
                </c:pt>
                <c:pt idx="21">
                  <c:v>37.369384564880001</c:v>
                </c:pt>
                <c:pt idx="22">
                  <c:v>37.523072089027998</c:v>
                </c:pt>
                <c:pt idx="23">
                  <c:v>38.490842494938001</c:v>
                </c:pt>
                <c:pt idx="24">
                  <c:v>39.517127856122002</c:v>
                </c:pt>
                <c:pt idx="25">
                  <c:v>39.645469944547003</c:v>
                </c:pt>
                <c:pt idx="26">
                  <c:v>40.475567247320001</c:v>
                </c:pt>
                <c:pt idx="27">
                  <c:v>41.374702066337001</c:v>
                </c:pt>
                <c:pt idx="28">
                  <c:v>41.765097391375001</c:v>
                </c:pt>
                <c:pt idx="29">
                  <c:v>42.217786703126002</c:v>
                </c:pt>
                <c:pt idx="30">
                  <c:v>43.007606351692999</c:v>
                </c:pt>
                <c:pt idx="31">
                  <c:v>43.746461637644998</c:v>
                </c:pt>
                <c:pt idx="32">
                  <c:v>43.889532959569003</c:v>
                </c:pt>
                <c:pt idx="33">
                  <c:v>44.436165143361997</c:v>
                </c:pt>
                <c:pt idx="34">
                  <c:v>44.946097052474997</c:v>
                </c:pt>
                <c:pt idx="35">
                  <c:v>45.078052159857002</c:v>
                </c:pt>
                <c:pt idx="36">
                  <c:v>45.673008565163002</c:v>
                </c:pt>
                <c:pt idx="37">
                  <c:v>46.002296206227001</c:v>
                </c:pt>
                <c:pt idx="38">
                  <c:v>46.222115883489998</c:v>
                </c:pt>
                <c:pt idx="39">
                  <c:v>46.728572177507999</c:v>
                </c:pt>
                <c:pt idx="40">
                  <c:v>47.060257448919998</c:v>
                </c:pt>
                <c:pt idx="41">
                  <c:v>47.196032560592002</c:v>
                </c:pt>
                <c:pt idx="42">
                  <c:v>47.628037345564998</c:v>
                </c:pt>
                <c:pt idx="43">
                  <c:v>48.028041756264003</c:v>
                </c:pt>
                <c:pt idx="44">
                  <c:v>48.114059461282999</c:v>
                </c:pt>
                <c:pt idx="45">
                  <c:v>48.399467870191003</c:v>
                </c:pt>
                <c:pt idx="46">
                  <c:v>48.745783883378998</c:v>
                </c:pt>
                <c:pt idx="47">
                  <c:v>49.070613289280999</c:v>
                </c:pt>
                <c:pt idx="48">
                  <c:v>49.167678590243</c:v>
                </c:pt>
                <c:pt idx="49">
                  <c:v>49.378558893463001</c:v>
                </c:pt>
                <c:pt idx="50">
                  <c:v>49.677133038397002</c:v>
                </c:pt>
                <c:pt idx="51">
                  <c:v>49.974344187024997</c:v>
                </c:pt>
                <c:pt idx="52">
                  <c:v>50.223004599306996</c:v>
                </c:pt>
                <c:pt idx="53">
                  <c:v>50.277984175343001</c:v>
                </c:pt>
                <c:pt idx="54">
                  <c:v>50.595692857837001</c:v>
                </c:pt>
                <c:pt idx="55">
                  <c:v>50.935051357790002</c:v>
                </c:pt>
                <c:pt idx="56">
                  <c:v>51.303669693487002</c:v>
                </c:pt>
                <c:pt idx="57">
                  <c:v>51.513109185037997</c:v>
                </c:pt>
                <c:pt idx="58">
                  <c:v>51.709245594263997</c:v>
                </c:pt>
                <c:pt idx="59">
                  <c:v>52.157645130626001</c:v>
                </c:pt>
                <c:pt idx="60">
                  <c:v>52.646931966525997</c:v>
                </c:pt>
                <c:pt idx="61">
                  <c:v>52.796205074405002</c:v>
                </c:pt>
                <c:pt idx="62">
                  <c:v>53.173188236145002</c:v>
                </c:pt>
                <c:pt idx="63">
                  <c:v>53.732711827034002</c:v>
                </c:pt>
                <c:pt idx="64">
                  <c:v>54.081664616523</c:v>
                </c:pt>
                <c:pt idx="65">
                  <c:v>54.322226523685998</c:v>
                </c:pt>
                <c:pt idx="66">
                  <c:v>54.939058844144</c:v>
                </c:pt>
                <c:pt idx="67">
                  <c:v>55.367715942433001</c:v>
                </c:pt>
                <c:pt idx="68">
                  <c:v>55.581300675480001</c:v>
                </c:pt>
                <c:pt idx="69">
                  <c:v>56.247963956355001</c:v>
                </c:pt>
                <c:pt idx="70">
                  <c:v>56.651639138470998</c:v>
                </c:pt>
                <c:pt idx="71">
                  <c:v>56.938892417245</c:v>
                </c:pt>
                <c:pt idx="72">
                  <c:v>57.653176305803001</c:v>
                </c:pt>
                <c:pt idx="73">
                  <c:v>57.936582218024</c:v>
                </c:pt>
                <c:pt idx="74">
                  <c:v>58.388657252575001</c:v>
                </c:pt>
                <c:pt idx="75">
                  <c:v>59.142337879538999</c:v>
                </c:pt>
                <c:pt idx="76">
                  <c:v>59.227281785080997</c:v>
                </c:pt>
                <c:pt idx="77">
                  <c:v>59.910640564369999</c:v>
                </c:pt>
                <c:pt idx="78">
                  <c:v>60.516534056490997</c:v>
                </c:pt>
                <c:pt idx="79">
                  <c:v>60.689612453652003</c:v>
                </c:pt>
                <c:pt idx="80">
                  <c:v>61.475093908780998</c:v>
                </c:pt>
                <c:pt idx="81">
                  <c:v>61.804279029416001</c:v>
                </c:pt>
                <c:pt idx="82">
                  <c:v>62.262865102296999</c:v>
                </c:pt>
                <c:pt idx="83">
                  <c:v>63.047793444343</c:v>
                </c:pt>
                <c:pt idx="84">
                  <c:v>63.091831223833999</c:v>
                </c:pt>
                <c:pt idx="85">
                  <c:v>63.820876250216003</c:v>
                </c:pt>
                <c:pt idx="86">
                  <c:v>64.372884258439996</c:v>
                </c:pt>
                <c:pt idx="87">
                  <c:v>64.572102857755993</c:v>
                </c:pt>
                <c:pt idx="88">
                  <c:v>65.291438655560995</c:v>
                </c:pt>
                <c:pt idx="89">
                  <c:v>65.658375897122994</c:v>
                </c:pt>
                <c:pt idx="90">
                  <c:v>65.968831354130003</c:v>
                </c:pt>
                <c:pt idx="91">
                  <c:v>66.594216018283007</c:v>
                </c:pt>
                <c:pt idx="92">
                  <c:v>66.942725235462007</c:v>
                </c:pt>
                <c:pt idx="93">
                  <c:v>67.157519704116993</c:v>
                </c:pt>
                <c:pt idx="94">
                  <c:v>67.648666940723004</c:v>
                </c:pt>
                <c:pt idx="95">
                  <c:v>68.060990856857998</c:v>
                </c:pt>
                <c:pt idx="96">
                  <c:v>68.229217689360993</c:v>
                </c:pt>
                <c:pt idx="97">
                  <c:v>68.401448760606002</c:v>
                </c:pt>
                <c:pt idx="98">
                  <c:v>68.680414969620998</c:v>
                </c:pt>
                <c:pt idx="99">
                  <c:v>68.908275592311</c:v>
                </c:pt>
                <c:pt idx="100">
                  <c:v>69.095415499032001</c:v>
                </c:pt>
                <c:pt idx="101">
                  <c:v>69.252184890419997</c:v>
                </c:pt>
                <c:pt idx="102">
                  <c:v>69.388842258775995</c:v>
                </c:pt>
                <c:pt idx="103">
                  <c:v>69.512903404537994</c:v>
                </c:pt>
                <c:pt idx="104">
                  <c:v>69.515503430878994</c:v>
                </c:pt>
                <c:pt idx="105">
                  <c:v>69.643254453173995</c:v>
                </c:pt>
                <c:pt idx="106">
                  <c:v>69.787538676660006</c:v>
                </c:pt>
                <c:pt idx="107">
                  <c:v>69.964987398111006</c:v>
                </c:pt>
                <c:pt idx="108">
                  <c:v>70.192320691929993</c:v>
                </c:pt>
                <c:pt idx="109">
                  <c:v>70.486293006093007</c:v>
                </c:pt>
                <c:pt idx="110">
                  <c:v>70.754681194113999</c:v>
                </c:pt>
                <c:pt idx="111">
                  <c:v>70.863659499600999</c:v>
                </c:pt>
                <c:pt idx="112">
                  <c:v>71.341165618177001</c:v>
                </c:pt>
                <c:pt idx="113">
                  <c:v>71.935546718923007</c:v>
                </c:pt>
                <c:pt idx="114">
                  <c:v>71.989293911073005</c:v>
                </c:pt>
                <c:pt idx="115">
                  <c:v>72.656591701509001</c:v>
                </c:pt>
                <c:pt idx="116">
                  <c:v>73.220726676305006</c:v>
                </c:pt>
                <c:pt idx="117">
                  <c:v>73.486330793679997</c:v>
                </c:pt>
                <c:pt idx="118">
                  <c:v>74.399856755759998</c:v>
                </c:pt>
                <c:pt idx="119">
                  <c:v>74.459655847215998</c:v>
                </c:pt>
                <c:pt idx="120">
                  <c:v>75.372267505031999</c:v>
                </c:pt>
                <c:pt idx="121">
                  <c:v>75.694206008815001</c:v>
                </c:pt>
                <c:pt idx="122">
                  <c:v>76.378669764684005</c:v>
                </c:pt>
                <c:pt idx="123">
                  <c:v>76.931495881561005</c:v>
                </c:pt>
                <c:pt idx="124">
                  <c:v>77.394183805818997</c:v>
                </c:pt>
                <c:pt idx="125">
                  <c:v>78.165876301995993</c:v>
                </c:pt>
                <c:pt idx="126">
                  <c:v>78.393950761162998</c:v>
                </c:pt>
                <c:pt idx="127">
                  <c:v>79.353144992658002</c:v>
                </c:pt>
                <c:pt idx="128">
                  <c:v>79.405920485148997</c:v>
                </c:pt>
                <c:pt idx="129">
                  <c:v>80.252896736270998</c:v>
                </c:pt>
                <c:pt idx="130">
                  <c:v>81.069802524870994</c:v>
                </c:pt>
                <c:pt idx="131">
                  <c:v>81.098101924424995</c:v>
                </c:pt>
                <c:pt idx="132">
                  <c:v>81.899928119281</c:v>
                </c:pt>
                <c:pt idx="133">
                  <c:v>82.670071861674998</c:v>
                </c:pt>
                <c:pt idx="134">
                  <c:v>82.734810465909007</c:v>
                </c:pt>
                <c:pt idx="135">
                  <c:v>83.420871066933998</c:v>
                </c:pt>
                <c:pt idx="136">
                  <c:v>84.165337338499</c:v>
                </c:pt>
                <c:pt idx="137">
                  <c:v>84.398485371006998</c:v>
                </c:pt>
                <c:pt idx="138">
                  <c:v>84.917078712920002</c:v>
                </c:pt>
                <c:pt idx="139">
                  <c:v>85.690116848770998</c:v>
                </c:pt>
                <c:pt idx="140">
                  <c:v>86.063878052405997</c:v>
                </c:pt>
                <c:pt idx="141">
                  <c:v>86.496659750096995</c:v>
                </c:pt>
                <c:pt idx="142">
                  <c:v>87.340771720625</c:v>
                </c:pt>
                <c:pt idx="143">
                  <c:v>87.729845253215998</c:v>
                </c:pt>
                <c:pt idx="144">
                  <c:v>88.224062632683001</c:v>
                </c:pt>
                <c:pt idx="145">
                  <c:v>89.147723543550001</c:v>
                </c:pt>
                <c:pt idx="146">
                  <c:v>89.401604451915006</c:v>
                </c:pt>
                <c:pt idx="147">
                  <c:v>90.112597812063001</c:v>
                </c:pt>
                <c:pt idx="148">
                  <c:v>91.069306161954003</c:v>
                </c:pt>
                <c:pt idx="149">
                  <c:v>91.119241591955998</c:v>
                </c:pt>
                <c:pt idx="150">
                  <c:v>92.167974438352999</c:v>
                </c:pt>
                <c:pt idx="151">
                  <c:v>92.737463551877994</c:v>
                </c:pt>
                <c:pt idx="152">
                  <c:v>93.258921229885004</c:v>
                </c:pt>
                <c:pt idx="153">
                  <c:v>94.388825302531998</c:v>
                </c:pt>
                <c:pt idx="154">
                  <c:v>94.400852716629998</c:v>
                </c:pt>
                <c:pt idx="155">
                  <c:v>95.541319516011001</c:v>
                </c:pt>
                <c:pt idx="156">
                  <c:v>96.062426388453005</c:v>
                </c:pt>
                <c:pt idx="157">
                  <c:v>96.696557232301998</c:v>
                </c:pt>
                <c:pt idx="158">
                  <c:v>97.724101426299001</c:v>
                </c:pt>
                <c:pt idx="159">
                  <c:v>97.834551948417001</c:v>
                </c:pt>
                <c:pt idx="160">
                  <c:v>98.935287196914999</c:v>
                </c:pt>
                <c:pt idx="161">
                  <c:v>99.386374063850994</c:v>
                </c:pt>
                <c:pt idx="162">
                  <c:v>99.978829798560994</c:v>
                </c:pt>
                <c:pt idx="163">
                  <c:v>100.94548210332999</c:v>
                </c:pt>
                <c:pt idx="164">
                  <c:v>101.0460979873</c:v>
                </c:pt>
                <c:pt idx="165">
                  <c:v>101.81603765278</c:v>
                </c:pt>
                <c:pt idx="166">
                  <c:v>102.57836924126001</c:v>
                </c:pt>
                <c:pt idx="167">
                  <c:v>102.710491453</c:v>
                </c:pt>
                <c:pt idx="168">
                  <c:v>103.24572205624</c:v>
                </c:pt>
                <c:pt idx="169">
                  <c:v>103.83764064367</c:v>
                </c:pt>
                <c:pt idx="170">
                  <c:v>104.37350447954</c:v>
                </c:pt>
                <c:pt idx="171">
                  <c:v>104.37455090800999</c:v>
                </c:pt>
                <c:pt idx="172">
                  <c:v>104.87208047474</c:v>
                </c:pt>
                <c:pt idx="173">
                  <c:v>105.35105470115001</c:v>
                </c:pt>
                <c:pt idx="174">
                  <c:v>105.56543220615001</c:v>
                </c:pt>
                <c:pt idx="175">
                  <c:v>105.82678941974</c:v>
                </c:pt>
                <c:pt idx="176">
                  <c:v>106.31449026494001</c:v>
                </c:pt>
                <c:pt idx="177">
                  <c:v>106.75759037124</c:v>
                </c:pt>
                <c:pt idx="178">
                  <c:v>106.82560322027</c:v>
                </c:pt>
                <c:pt idx="179">
                  <c:v>107.35893903055999</c:v>
                </c:pt>
                <c:pt idx="180">
                  <c:v>107.9101964149</c:v>
                </c:pt>
                <c:pt idx="181">
                  <c:v>107.94522695945</c:v>
                </c:pt>
                <c:pt idx="182">
                  <c:v>108.47511558834999</c:v>
                </c:pt>
                <c:pt idx="183">
                  <c:v>109.04950119243</c:v>
                </c:pt>
                <c:pt idx="184">
                  <c:v>109.13621796113</c:v>
                </c:pt>
                <c:pt idx="185">
                  <c:v>109.62924720372</c:v>
                </c:pt>
                <c:pt idx="186">
                  <c:v>110.21036618015999</c:v>
                </c:pt>
                <c:pt idx="187">
                  <c:v>110.32873627239999</c:v>
                </c:pt>
                <c:pt idx="188">
                  <c:v>110.789025412</c:v>
                </c:pt>
                <c:pt idx="189">
                  <c:v>111.36126234161</c:v>
                </c:pt>
                <c:pt idx="190">
                  <c:v>111.51974467314</c:v>
                </c:pt>
                <c:pt idx="191">
                  <c:v>111.92185314808</c:v>
                </c:pt>
                <c:pt idx="192">
                  <c:v>112.46507938275001</c:v>
                </c:pt>
                <c:pt idx="193">
                  <c:v>112.71343373913</c:v>
                </c:pt>
                <c:pt idx="194">
                  <c:v>112.98507247089</c:v>
                </c:pt>
                <c:pt idx="195">
                  <c:v>113.47584518732</c:v>
                </c:pt>
                <c:pt idx="196">
                  <c:v>113.90190840919</c:v>
                </c:pt>
                <c:pt idx="197">
                  <c:v>113.93131573721</c:v>
                </c:pt>
                <c:pt idx="198">
                  <c:v>114.3453265878</c:v>
                </c:pt>
                <c:pt idx="199">
                  <c:v>114.71165975513</c:v>
                </c:pt>
                <c:pt idx="200">
                  <c:v>115.02622506873</c:v>
                </c:pt>
                <c:pt idx="201">
                  <c:v>115.09601541633999</c:v>
                </c:pt>
                <c:pt idx="202">
                  <c:v>115.29360912204</c:v>
                </c:pt>
                <c:pt idx="203">
                  <c:v>115.52057247389</c:v>
                </c:pt>
                <c:pt idx="204">
                  <c:v>115.71387528466001</c:v>
                </c:pt>
                <c:pt idx="205">
                  <c:v>115.71417703829</c:v>
                </c:pt>
                <c:pt idx="206">
                  <c:v>115.88027425638001</c:v>
                </c:pt>
                <c:pt idx="207">
                  <c:v>116.02651761308</c:v>
                </c:pt>
                <c:pt idx="208">
                  <c:v>116.15933932078001</c:v>
                </c:pt>
                <c:pt idx="209">
                  <c:v>116.28396930151</c:v>
                </c:pt>
                <c:pt idx="210">
                  <c:v>116.285456311</c:v>
                </c:pt>
                <c:pt idx="211">
                  <c:v>116.41506802009</c:v>
                </c:pt>
                <c:pt idx="212">
                  <c:v>116.57238034127001</c:v>
                </c:pt>
                <c:pt idx="213">
                  <c:v>116.78518557666</c:v>
                </c:pt>
                <c:pt idx="214">
                  <c:v>117.08133051608</c:v>
                </c:pt>
                <c:pt idx="215">
                  <c:v>117.48866737754</c:v>
                </c:pt>
                <c:pt idx="216">
                  <c:v>118.03503940637</c:v>
                </c:pt>
                <c:pt idx="217">
                  <c:v>118.48933898029</c:v>
                </c:pt>
                <c:pt idx="218">
                  <c:v>118.74828119895</c:v>
                </c:pt>
                <c:pt idx="219">
                  <c:v>119.65622143536</c:v>
                </c:pt>
                <c:pt idx="220">
                  <c:v>120.69140269165</c:v>
                </c:pt>
                <c:pt idx="221">
                  <c:v>120.78087760181999</c:v>
                </c:pt>
                <c:pt idx="222">
                  <c:v>122.12158454988</c:v>
                </c:pt>
                <c:pt idx="223">
                  <c:v>122.89861857978001</c:v>
                </c:pt>
                <c:pt idx="224">
                  <c:v>123.67395028420999</c:v>
                </c:pt>
                <c:pt idx="225">
                  <c:v>125.10199217195</c:v>
                </c:pt>
                <c:pt idx="226">
                  <c:v>125.43662834454</c:v>
                </c:pt>
                <c:pt idx="227">
                  <c:v>127.30196780236</c:v>
                </c:pt>
                <c:pt idx="228">
                  <c:v>127.41179689377</c:v>
                </c:pt>
                <c:pt idx="229">
                  <c:v>129.50902832499</c:v>
                </c:pt>
                <c:pt idx="230">
                  <c:v>129.60539764599</c:v>
                </c:pt>
                <c:pt idx="231">
                  <c:v>131.71069250405</c:v>
                </c:pt>
                <c:pt idx="232">
                  <c:v>132.02720501152001</c:v>
                </c:pt>
                <c:pt idx="233">
                  <c:v>133.91521865518001</c:v>
                </c:pt>
                <c:pt idx="234">
                  <c:v>134.6907533415</c:v>
                </c:pt>
                <c:pt idx="235">
                  <c:v>136.11831157016999</c:v>
                </c:pt>
                <c:pt idx="236">
                  <c:v>137.59847031411999</c:v>
                </c:pt>
                <c:pt idx="237">
                  <c:v>139.14587576003001</c:v>
                </c:pt>
                <c:pt idx="238">
                  <c:v>140.69298333985</c:v>
                </c:pt>
                <c:pt idx="239">
                  <c:v>142.17536623870001</c:v>
                </c:pt>
                <c:pt idx="240">
                  <c:v>143.89686537668001</c:v>
                </c:pt>
                <c:pt idx="241">
                  <c:v>145.19979951149</c:v>
                </c:pt>
                <c:pt idx="242">
                  <c:v>147.12931682483</c:v>
                </c:pt>
                <c:pt idx="243">
                  <c:v>148.22975638161</c:v>
                </c:pt>
                <c:pt idx="244">
                  <c:v>150.30767561457</c:v>
                </c:pt>
                <c:pt idx="245">
                  <c:v>151.25708490631999</c:v>
                </c:pt>
                <c:pt idx="246">
                  <c:v>153.34836041693001</c:v>
                </c:pt>
                <c:pt idx="247">
                  <c:v>154.28660470724</c:v>
                </c:pt>
                <c:pt idx="248">
                  <c:v>156.16763485449999</c:v>
                </c:pt>
                <c:pt idx="249">
                  <c:v>157.31282551430999</c:v>
                </c:pt>
                <c:pt idx="250">
                  <c:v>158.68252954828</c:v>
                </c:pt>
                <c:pt idx="251">
                  <c:v>160.34038382047001</c:v>
                </c:pt>
                <c:pt idx="252">
                  <c:v>160.83231795501999</c:v>
                </c:pt>
                <c:pt idx="253">
                  <c:v>162.63806564391999</c:v>
                </c:pt>
                <c:pt idx="254">
                  <c:v>163.3676042463</c:v>
                </c:pt>
                <c:pt idx="255">
                  <c:v>164.14063817229001</c:v>
                </c:pt>
                <c:pt idx="256">
                  <c:v>165.38028134605</c:v>
                </c:pt>
                <c:pt idx="257">
                  <c:v>166.39347908043999</c:v>
                </c:pt>
                <c:pt idx="258">
                  <c:v>166.39610947999</c:v>
                </c:pt>
                <c:pt idx="259">
                  <c:v>166.88765928040999</c:v>
                </c:pt>
                <c:pt idx="260">
                  <c:v>167.22532032433</c:v>
                </c:pt>
                <c:pt idx="261">
                  <c:v>167.41153946804999</c:v>
                </c:pt>
                <c:pt idx="262">
                  <c:v>167.89811675511999</c:v>
                </c:pt>
                <c:pt idx="263">
                  <c:v>167.90218135270001</c:v>
                </c:pt>
                <c:pt idx="264">
                  <c:v>168.43066976763001</c:v>
                </c:pt>
                <c:pt idx="265">
                  <c:v>168.45717161495</c:v>
                </c:pt>
                <c:pt idx="266">
                  <c:v>168.91500609478999</c:v>
                </c:pt>
                <c:pt idx="267">
                  <c:v>168.92178671521</c:v>
                </c:pt>
                <c:pt idx="268">
                  <c:v>169.28992789654001</c:v>
                </c:pt>
                <c:pt idx="269">
                  <c:v>169.44915362136999</c:v>
                </c:pt>
                <c:pt idx="270">
                  <c:v>169.59382408816001</c:v>
                </c:pt>
                <c:pt idx="271">
                  <c:v>169.83858819789</c:v>
                </c:pt>
                <c:pt idx="272">
                  <c:v>169.93078944479001</c:v>
                </c:pt>
                <c:pt idx="273">
                  <c:v>170.03611612959</c:v>
                </c:pt>
                <c:pt idx="274">
                  <c:v>170.19829289008001</c:v>
                </c:pt>
                <c:pt idx="275">
                  <c:v>170.33696605143001</c:v>
                </c:pt>
                <c:pt idx="276">
                  <c:v>170.46138832132999</c:v>
                </c:pt>
                <c:pt idx="277">
                  <c:v>170.46391721307</c:v>
                </c:pt>
                <c:pt idx="278">
                  <c:v>170.59182546064</c:v>
                </c:pt>
                <c:pt idx="279">
                  <c:v>170.73718580566</c:v>
                </c:pt>
                <c:pt idx="280">
                  <c:v>170.91745964999001</c:v>
                </c:pt>
                <c:pt idx="281">
                  <c:v>171.03469787322999</c:v>
                </c:pt>
                <c:pt idx="282">
                  <c:v>171.15011652708</c:v>
                </c:pt>
                <c:pt idx="283">
                  <c:v>171.45262891799999</c:v>
                </c:pt>
                <c:pt idx="284">
                  <c:v>171.67404013346001</c:v>
                </c:pt>
                <c:pt idx="285">
                  <c:v>171.84246922060001</c:v>
                </c:pt>
                <c:pt idx="286">
                  <c:v>172.25066997719</c:v>
                </c:pt>
                <c:pt idx="287">
                  <c:v>172.3371089021</c:v>
                </c:pt>
                <c:pt idx="288">
                  <c:v>172.88917129084001</c:v>
                </c:pt>
                <c:pt idx="289">
                  <c:v>172.95401849709</c:v>
                </c:pt>
                <c:pt idx="290">
                  <c:v>173.45625431876999</c:v>
                </c:pt>
                <c:pt idx="291">
                  <c:v>173.71095789794001</c:v>
                </c:pt>
                <c:pt idx="292">
                  <c:v>174.10172955036001</c:v>
                </c:pt>
                <c:pt idx="293">
                  <c:v>174.63033939537999</c:v>
                </c:pt>
                <c:pt idx="294">
                  <c:v>174.65245865102</c:v>
                </c:pt>
                <c:pt idx="295">
                  <c:v>175.31279401565999</c:v>
                </c:pt>
                <c:pt idx="296">
                  <c:v>175.74800020287</c:v>
                </c:pt>
                <c:pt idx="297">
                  <c:v>175.86978033567999</c:v>
                </c:pt>
                <c:pt idx="298">
                  <c:v>176.53017555739001</c:v>
                </c:pt>
                <c:pt idx="299">
                  <c:v>177.11592451638001</c:v>
                </c:pt>
                <c:pt idx="300">
                  <c:v>177.57673682792</c:v>
                </c:pt>
                <c:pt idx="301">
                  <c:v>178.75309174860001</c:v>
                </c:pt>
                <c:pt idx="302">
                  <c:v>178.79913630984001</c:v>
                </c:pt>
                <c:pt idx="303">
                  <c:v>179.87192873980999</c:v>
                </c:pt>
                <c:pt idx="304">
                  <c:v>180.87088503473001</c:v>
                </c:pt>
                <c:pt idx="305">
                  <c:v>180.97964250095001</c:v>
                </c:pt>
                <c:pt idx="306">
                  <c:v>182.07792833105</c:v>
                </c:pt>
                <c:pt idx="307">
                  <c:v>183.20008935708</c:v>
                </c:pt>
                <c:pt idx="308">
                  <c:v>183.40865919340999</c:v>
                </c:pt>
                <c:pt idx="309">
                  <c:v>184.32162408836999</c:v>
                </c:pt>
                <c:pt idx="310">
                  <c:v>185.43312544874999</c:v>
                </c:pt>
                <c:pt idx="311">
                  <c:v>186.46748471245999</c:v>
                </c:pt>
                <c:pt idx="312">
                  <c:v>186.49170333153</c:v>
                </c:pt>
                <c:pt idx="313">
                  <c:v>187.65178796498</c:v>
                </c:pt>
                <c:pt idx="314">
                  <c:v>188.75823105116001</c:v>
                </c:pt>
                <c:pt idx="315">
                  <c:v>189.88113419497</c:v>
                </c:pt>
                <c:pt idx="316">
                  <c:v>190.16503258961001</c:v>
                </c:pt>
                <c:pt idx="317">
                  <c:v>190.97691818224999</c:v>
                </c:pt>
                <c:pt idx="318">
                  <c:v>192.10326300944999</c:v>
                </c:pt>
                <c:pt idx="319">
                  <c:v>193.21165146562001</c:v>
                </c:pt>
                <c:pt idx="320">
                  <c:v>194.32669488018999</c:v>
                </c:pt>
                <c:pt idx="321">
                  <c:v>194.32976806137</c:v>
                </c:pt>
                <c:pt idx="322">
                  <c:v>196.03265290419</c:v>
                </c:pt>
                <c:pt idx="323">
                  <c:v>197.74957068357</c:v>
                </c:pt>
                <c:pt idx="324">
                  <c:v>198.84487670537001</c:v>
                </c:pt>
                <c:pt idx="325">
                  <c:v>199.45664179593001</c:v>
                </c:pt>
                <c:pt idx="326">
                  <c:v>201.17713127767999</c:v>
                </c:pt>
                <c:pt idx="327">
                  <c:v>202.87014494076001</c:v>
                </c:pt>
                <c:pt idx="328">
                  <c:v>203.56656852863</c:v>
                </c:pt>
                <c:pt idx="329">
                  <c:v>204.59712040734999</c:v>
                </c:pt>
                <c:pt idx="330">
                  <c:v>206.30619237027</c:v>
                </c:pt>
                <c:pt idx="331">
                  <c:v>208.01709489934001</c:v>
                </c:pt>
                <c:pt idx="332">
                  <c:v>208.35123430375</c:v>
                </c:pt>
                <c:pt idx="333">
                  <c:v>209.72082994815</c:v>
                </c:pt>
                <c:pt idx="334">
                  <c:v>211.43633026194999</c:v>
                </c:pt>
                <c:pt idx="335">
                  <c:v>213.05779325603999</c:v>
                </c:pt>
                <c:pt idx="336">
                  <c:v>213.07613961106</c:v>
                </c:pt>
                <c:pt idx="337">
                  <c:v>214.86237523486</c:v>
                </c:pt>
                <c:pt idx="338">
                  <c:v>216.52725529532</c:v>
                </c:pt>
                <c:pt idx="339">
                  <c:v>217.55067069175001</c:v>
                </c:pt>
                <c:pt idx="340">
                  <c:v>218.28446233861001</c:v>
                </c:pt>
                <c:pt idx="341">
                  <c:v>220.00520370059999</c:v>
                </c:pt>
                <c:pt idx="342">
                  <c:v>221.70451344444001</c:v>
                </c:pt>
                <c:pt idx="343">
                  <c:v>221.70486981405</c:v>
                </c:pt>
                <c:pt idx="344">
                  <c:v>223.4396071585</c:v>
                </c:pt>
                <c:pt idx="345">
                  <c:v>225.13772587474</c:v>
                </c:pt>
                <c:pt idx="346">
                  <c:v>225.44016967985999</c:v>
                </c:pt>
                <c:pt idx="347">
                  <c:v>226.8313180669</c:v>
                </c:pt>
                <c:pt idx="348">
                  <c:v>228.57077753710001</c:v>
                </c:pt>
                <c:pt idx="349">
                  <c:v>228.78847005308</c:v>
                </c:pt>
                <c:pt idx="350">
                  <c:v>230.32904233363001</c:v>
                </c:pt>
                <c:pt idx="351">
                  <c:v>231.79744872446</c:v>
                </c:pt>
                <c:pt idx="352">
                  <c:v>231.99993698149001</c:v>
                </c:pt>
                <c:pt idx="353">
                  <c:v>233.81522491125</c:v>
                </c:pt>
                <c:pt idx="354">
                  <c:v>234.50196655784001</c:v>
                </c:pt>
                <c:pt idx="355">
                  <c:v>235.43344807412001</c:v>
                </c:pt>
                <c:pt idx="356">
                  <c:v>236.92304225919</c:v>
                </c:pt>
                <c:pt idx="357">
                  <c:v>237.26446661970999</c:v>
                </c:pt>
                <c:pt idx="358">
                  <c:v>238.86140357145999</c:v>
                </c:pt>
                <c:pt idx="359">
                  <c:v>239.06786979093999</c:v>
                </c:pt>
                <c:pt idx="360">
                  <c:v>239.56404828369</c:v>
                </c:pt>
                <c:pt idx="361">
                  <c:v>240.20507642937</c:v>
                </c:pt>
                <c:pt idx="362">
                  <c:v>240.91331523015</c:v>
                </c:pt>
                <c:pt idx="363">
                  <c:v>240.93089677892999</c:v>
                </c:pt>
                <c:pt idx="364">
                  <c:v>241.54983964316</c:v>
                </c:pt>
                <c:pt idx="365">
                  <c:v>242.25065948075999</c:v>
                </c:pt>
                <c:pt idx="366">
                  <c:v>242.49596577228999</c:v>
                </c:pt>
                <c:pt idx="367">
                  <c:v>242.88939885918001</c:v>
                </c:pt>
                <c:pt idx="368">
                  <c:v>243.59101322154001</c:v>
                </c:pt>
                <c:pt idx="369">
                  <c:v>243.75085898288</c:v>
                </c:pt>
                <c:pt idx="370">
                  <c:v>244.23431823716001</c:v>
                </c:pt>
                <c:pt idx="371">
                  <c:v>244.72489543569</c:v>
                </c:pt>
                <c:pt idx="372">
                  <c:v>244.93446014361999</c:v>
                </c:pt>
                <c:pt idx="373">
                  <c:v>245.45820244948001</c:v>
                </c:pt>
                <c:pt idx="374">
                  <c:v>245.57332566861001</c:v>
                </c:pt>
                <c:pt idx="375">
                  <c:v>245.99090977008001</c:v>
                </c:pt>
                <c:pt idx="376">
                  <c:v>246.21006978928</c:v>
                </c:pt>
                <c:pt idx="377">
                  <c:v>246.36315134009999</c:v>
                </c:pt>
                <c:pt idx="378">
                  <c:v>246.61506737284</c:v>
                </c:pt>
                <c:pt idx="379">
                  <c:v>246.78680150176001</c:v>
                </c:pt>
                <c:pt idx="380">
                  <c:v>246.91702208293</c:v>
                </c:pt>
                <c:pt idx="381">
                  <c:v>246.91847447160001</c:v>
                </c:pt>
                <c:pt idx="382">
                  <c:v>247.04970373815999</c:v>
                </c:pt>
                <c:pt idx="383">
                  <c:v>247.21408551896999</c:v>
                </c:pt>
                <c:pt idx="384">
                  <c:v>247.21896836001</c:v>
                </c:pt>
                <c:pt idx="385">
                  <c:v>247.41301380503</c:v>
                </c:pt>
                <c:pt idx="386">
                  <c:v>247.46602568231</c:v>
                </c:pt>
                <c:pt idx="387">
                  <c:v>247.83131679109999</c:v>
                </c:pt>
                <c:pt idx="388">
                  <c:v>248.35518261719</c:v>
                </c:pt>
                <c:pt idx="389">
                  <c:v>249.06593955445999</c:v>
                </c:pt>
                <c:pt idx="390">
                  <c:v>249.07777714269</c:v>
                </c:pt>
                <c:pt idx="391">
                  <c:v>250.03913038064999</c:v>
                </c:pt>
                <c:pt idx="392">
                  <c:v>250.99044987325999</c:v>
                </c:pt>
                <c:pt idx="393">
                  <c:v>251.27920100227001</c:v>
                </c:pt>
                <c:pt idx="394">
                  <c:v>252.69423005822</c:v>
                </c:pt>
                <c:pt idx="395">
                  <c:v>252.82544008264</c:v>
                </c:pt>
                <c:pt idx="396">
                  <c:v>254.42851717188</c:v>
                </c:pt>
                <c:pt idx="397">
                  <c:v>254.65569668551001</c:v>
                </c:pt>
                <c:pt idx="398">
                  <c:v>256.13314694333002</c:v>
                </c:pt>
                <c:pt idx="399">
                  <c:v>256.73625759481001</c:v>
                </c:pt>
                <c:pt idx="400">
                  <c:v>257.86435308760002</c:v>
                </c:pt>
                <c:pt idx="401">
                  <c:v>259.03470592092998</c:v>
                </c:pt>
                <c:pt idx="402">
                  <c:v>259.56623955475999</c:v>
                </c:pt>
                <c:pt idx="403">
                  <c:v>261.30294213878</c:v>
                </c:pt>
                <c:pt idx="404">
                  <c:v>261.52027447180001</c:v>
                </c:pt>
                <c:pt idx="405">
                  <c:v>263.01389145297998</c:v>
                </c:pt>
                <c:pt idx="406">
                  <c:v>264.16424952163999</c:v>
                </c:pt>
                <c:pt idx="407">
                  <c:v>264.73995749616</c:v>
                </c:pt>
                <c:pt idx="408">
                  <c:v>266.40121464253002</c:v>
                </c:pt>
                <c:pt idx="409">
                  <c:v>266.94045700698001</c:v>
                </c:pt>
                <c:pt idx="410">
                  <c:v>268.17784042434999</c:v>
                </c:pt>
                <c:pt idx="411">
                  <c:v>269.78859677243997</c:v>
                </c:pt>
                <c:pt idx="412">
                  <c:v>269.82585467206002</c:v>
                </c:pt>
                <c:pt idx="413">
                  <c:v>271.61489168700001</c:v>
                </c:pt>
                <c:pt idx="414">
                  <c:v>272.79882641031998</c:v>
                </c:pt>
                <c:pt idx="415">
                  <c:v>273.2628330252</c:v>
                </c:pt>
                <c:pt idx="416">
                  <c:v>275.05231537856002</c:v>
                </c:pt>
                <c:pt idx="417">
                  <c:v>275.82965664736003</c:v>
                </c:pt>
                <c:pt idx="418">
                  <c:v>276.72759807068002</c:v>
                </c:pt>
                <c:pt idx="419">
                  <c:v>278.48971301430998</c:v>
                </c:pt>
                <c:pt idx="420">
                  <c:v>278.88430564654999</c:v>
                </c:pt>
                <c:pt idx="421">
                  <c:v>280.19704690965</c:v>
                </c:pt>
                <c:pt idx="422">
                  <c:v>281.92690607738001</c:v>
                </c:pt>
                <c:pt idx="423">
                  <c:v>281.92717877957</c:v>
                </c:pt>
                <c:pt idx="424">
                  <c:v>283.29790128825999</c:v>
                </c:pt>
                <c:pt idx="425">
                  <c:v>284.70939284384002</c:v>
                </c:pt>
                <c:pt idx="426">
                  <c:v>284.92171479705002</c:v>
                </c:pt>
                <c:pt idx="427">
                  <c:v>286.06898699572002</c:v>
                </c:pt>
                <c:pt idx="428">
                  <c:v>287.49201316300002</c:v>
                </c:pt>
                <c:pt idx="429">
                  <c:v>287.83086710772</c:v>
                </c:pt>
                <c:pt idx="430">
                  <c:v>288.83538303802999</c:v>
                </c:pt>
                <c:pt idx="431">
                  <c:v>290.27420577045001</c:v>
                </c:pt>
                <c:pt idx="432">
                  <c:v>290.61756311847</c:v>
                </c:pt>
                <c:pt idx="433">
                  <c:v>291.62574872873</c:v>
                </c:pt>
                <c:pt idx="434">
                  <c:v>293.05690626173998</c:v>
                </c:pt>
                <c:pt idx="435">
                  <c:v>293.24523456002999</c:v>
                </c:pt>
                <c:pt idx="436">
                  <c:v>294.40914624595001</c:v>
                </c:pt>
                <c:pt idx="437">
                  <c:v>295.68502484888</c:v>
                </c:pt>
                <c:pt idx="438">
                  <c:v>295.84006402231</c:v>
                </c:pt>
                <c:pt idx="439">
                  <c:v>297.16593290921003</c:v>
                </c:pt>
                <c:pt idx="440">
                  <c:v>297.93404739830999</c:v>
                </c:pt>
                <c:pt idx="441">
                  <c:v>298.62254869410998</c:v>
                </c:pt>
                <c:pt idx="442">
                  <c:v>299.91577626671</c:v>
                </c:pt>
                <c:pt idx="443">
                  <c:v>299.99341126629997</c:v>
                </c:pt>
                <c:pt idx="444">
                  <c:v>301.40601936926998</c:v>
                </c:pt>
                <c:pt idx="445">
                  <c:v>301.86156223556998</c:v>
                </c:pt>
                <c:pt idx="446">
                  <c:v>302.70754836745999</c:v>
                </c:pt>
                <c:pt idx="447">
                  <c:v>303.53442856552999</c:v>
                </c:pt>
                <c:pt idx="448">
                  <c:v>304.19055189324001</c:v>
                </c:pt>
                <c:pt idx="449">
                  <c:v>305.00561457338</c:v>
                </c:pt>
                <c:pt idx="450">
                  <c:v>305.46974619521001</c:v>
                </c:pt>
                <c:pt idx="451">
                  <c:v>306.26664943806003</c:v>
                </c:pt>
                <c:pt idx="452">
                  <c:v>306.97711706433</c:v>
                </c:pt>
                <c:pt idx="453">
                  <c:v>307.30733135853001</c:v>
                </c:pt>
                <c:pt idx="454">
                  <c:v>308.12339992577</c:v>
                </c:pt>
                <c:pt idx="455">
                  <c:v>308.20168668395002</c:v>
                </c:pt>
                <c:pt idx="456">
                  <c:v>308.73863409409</c:v>
                </c:pt>
                <c:pt idx="457">
                  <c:v>309.18389419674997</c:v>
                </c:pt>
                <c:pt idx="458">
                  <c:v>309.49004743067002</c:v>
                </c:pt>
                <c:pt idx="459">
                  <c:v>309.68798432738998</c:v>
                </c:pt>
                <c:pt idx="460">
                  <c:v>309.77595020587</c:v>
                </c:pt>
                <c:pt idx="461">
                  <c:v>309.80867041262002</c:v>
                </c:pt>
                <c:pt idx="462">
                  <c:v>309.88326143696003</c:v>
                </c:pt>
                <c:pt idx="463">
                  <c:v>309.94297314793999</c:v>
                </c:pt>
                <c:pt idx="464">
                  <c:v>310.02116498307998</c:v>
                </c:pt>
                <c:pt idx="465">
                  <c:v>310.16248486792</c:v>
                </c:pt>
                <c:pt idx="466">
                  <c:v>310.41480480547</c:v>
                </c:pt>
                <c:pt idx="467">
                  <c:v>310.57748869538</c:v>
                </c:pt>
                <c:pt idx="468">
                  <c:v>310.82605534038998</c:v>
                </c:pt>
                <c:pt idx="469">
                  <c:v>311.44414897338999</c:v>
                </c:pt>
                <c:pt idx="470">
                  <c:v>311.47836672558998</c:v>
                </c:pt>
                <c:pt idx="471">
                  <c:v>312.31698321354003</c:v>
                </c:pt>
                <c:pt idx="472">
                  <c:v>312.33224082318998</c:v>
                </c:pt>
                <c:pt idx="473">
                  <c:v>313.19025154513002</c:v>
                </c:pt>
                <c:pt idx="474">
                  <c:v>313.49244704680001</c:v>
                </c:pt>
                <c:pt idx="475">
                  <c:v>314.05290694727</c:v>
                </c:pt>
                <c:pt idx="476">
                  <c:v>314.90342773972998</c:v>
                </c:pt>
                <c:pt idx="477">
                  <c:v>315.01842468462002</c:v>
                </c:pt>
                <c:pt idx="478">
                  <c:v>315.76622432863002</c:v>
                </c:pt>
                <c:pt idx="479">
                  <c:v>316.61845313533001</c:v>
                </c:pt>
                <c:pt idx="480">
                  <c:v>316.92537423635002</c:v>
                </c:pt>
                <c:pt idx="481">
                  <c:v>317.48008841180001</c:v>
                </c:pt>
                <c:pt idx="482">
                  <c:v>318.33134231372998</c:v>
                </c:pt>
                <c:pt idx="483">
                  <c:v>319.17447205881001</c:v>
                </c:pt>
                <c:pt idx="484">
                  <c:v>319.90090240828999</c:v>
                </c:pt>
                <c:pt idx="485">
                  <c:v>321.36803159967002</c:v>
                </c:pt>
                <c:pt idx="486">
                  <c:v>321.71105934294002</c:v>
                </c:pt>
                <c:pt idx="487">
                  <c:v>322.93613054695999</c:v>
                </c:pt>
                <c:pt idx="488">
                  <c:v>324.40322303352002</c:v>
                </c:pt>
                <c:pt idx="489">
                  <c:v>324.48304555845999</c:v>
                </c:pt>
                <c:pt idx="490">
                  <c:v>325.89135387658001</c:v>
                </c:pt>
                <c:pt idx="491">
                  <c:v>327.44152807263998</c:v>
                </c:pt>
                <c:pt idx="492">
                  <c:v>327.44186443315999</c:v>
                </c:pt>
                <c:pt idx="493">
                  <c:v>328.97242586751997</c:v>
                </c:pt>
                <c:pt idx="494">
                  <c:v>330.54360813877997</c:v>
                </c:pt>
                <c:pt idx="495">
                  <c:v>330.54363359289999</c:v>
                </c:pt>
                <c:pt idx="496">
                  <c:v>332.13237653764003</c:v>
                </c:pt>
                <c:pt idx="497">
                  <c:v>333.75064306809003</c:v>
                </c:pt>
                <c:pt idx="498">
                  <c:v>333.75068505679002</c:v>
                </c:pt>
                <c:pt idx="499">
                  <c:v>335.37452546348999</c:v>
                </c:pt>
                <c:pt idx="500">
                  <c:v>337.03327284331999</c:v>
                </c:pt>
                <c:pt idx="501">
                  <c:v>337.03358506385001</c:v>
                </c:pt>
                <c:pt idx="502">
                  <c:v>338.68873529178001</c:v>
                </c:pt>
                <c:pt idx="503">
                  <c:v>340.37264554925002</c:v>
                </c:pt>
                <c:pt idx="504">
                  <c:v>340.37297999734</c:v>
                </c:pt>
                <c:pt idx="505">
                  <c:v>342.09281338668001</c:v>
                </c:pt>
                <c:pt idx="506">
                  <c:v>343.75618001477</c:v>
                </c:pt>
                <c:pt idx="507">
                  <c:v>343.75620226151</c:v>
                </c:pt>
                <c:pt idx="508">
                  <c:v>345.48483167978998</c:v>
                </c:pt>
                <c:pt idx="509">
                  <c:v>347.16763288485998</c:v>
                </c:pt>
                <c:pt idx="510">
                  <c:v>347.16780120879997</c:v>
                </c:pt>
                <c:pt idx="511">
                  <c:v>348.89874417291003</c:v>
                </c:pt>
                <c:pt idx="512">
                  <c:v>350.58712259883998</c:v>
                </c:pt>
                <c:pt idx="513">
                  <c:v>350.58739848552</c:v>
                </c:pt>
                <c:pt idx="514">
                  <c:v>352.30717194913001</c:v>
                </c:pt>
                <c:pt idx="515">
                  <c:v>353.99172473703999</c:v>
                </c:pt>
                <c:pt idx="516">
                  <c:v>353.99226629091999</c:v>
                </c:pt>
                <c:pt idx="517">
                  <c:v>355.69388789324</c:v>
                </c:pt>
                <c:pt idx="518">
                  <c:v>357.35902211384001</c:v>
                </c:pt>
                <c:pt idx="519">
                  <c:v>357.35915035483998</c:v>
                </c:pt>
                <c:pt idx="520">
                  <c:v>358.98816250937</c:v>
                </c:pt>
                <c:pt idx="521">
                  <c:v>360.66259905752003</c:v>
                </c:pt>
                <c:pt idx="522">
                  <c:v>360.66321708688002</c:v>
                </c:pt>
                <c:pt idx="523">
                  <c:v>362.29176050397001</c:v>
                </c:pt>
                <c:pt idx="524">
                  <c:v>363.88001364546</c:v>
                </c:pt>
                <c:pt idx="525">
                  <c:v>363.88015641318998</c:v>
                </c:pt>
                <c:pt idx="526">
                  <c:v>365.45077780457001</c:v>
                </c:pt>
                <c:pt idx="527">
                  <c:v>366.98875538328002</c:v>
                </c:pt>
                <c:pt idx="528">
                  <c:v>366.99022656762003</c:v>
                </c:pt>
                <c:pt idx="529">
                  <c:v>368.50420877893998</c:v>
                </c:pt>
                <c:pt idx="530">
                  <c:v>369.97358959539997</c:v>
                </c:pt>
                <c:pt idx="531">
                  <c:v>369.97472919093002</c:v>
                </c:pt>
                <c:pt idx="532">
                  <c:v>371.41512664585002</c:v>
                </c:pt>
                <c:pt idx="533">
                  <c:v>372.81400135055998</c:v>
                </c:pt>
                <c:pt idx="534">
                  <c:v>372.81496198519</c:v>
                </c:pt>
                <c:pt idx="535">
                  <c:v>374.16397018687002</c:v>
                </c:pt>
                <c:pt idx="536">
                  <c:v>375.48765335185999</c:v>
                </c:pt>
                <c:pt idx="537">
                  <c:v>375.48831473665001</c:v>
                </c:pt>
                <c:pt idx="538">
                  <c:v>376.73571114933998</c:v>
                </c:pt>
                <c:pt idx="539">
                  <c:v>377.96028200841999</c:v>
                </c:pt>
                <c:pt idx="540">
                  <c:v>377.96195373817</c:v>
                </c:pt>
                <c:pt idx="541">
                  <c:v>379.07165298452998</c:v>
                </c:pt>
                <c:pt idx="542">
                  <c:v>380.20247920626002</c:v>
                </c:pt>
                <c:pt idx="543">
                  <c:v>380.20454206271</c:v>
                </c:pt>
                <c:pt idx="544">
                  <c:v>380.60271984748999</c:v>
                </c:pt>
                <c:pt idx="545">
                  <c:v>381.41853200192003</c:v>
                </c:pt>
                <c:pt idx="546">
                  <c:v>382.17923136408001</c:v>
                </c:pt>
                <c:pt idx="547">
                  <c:v>382.17923933594</c:v>
                </c:pt>
                <c:pt idx="548">
                  <c:v>382.99754206430998</c:v>
                </c:pt>
                <c:pt idx="549">
                  <c:v>383.75622832783</c:v>
                </c:pt>
                <c:pt idx="550">
                  <c:v>383.84769612153002</c:v>
                </c:pt>
                <c:pt idx="551">
                  <c:v>384.57562333252997</c:v>
                </c:pt>
                <c:pt idx="552">
                  <c:v>385.18408906450998</c:v>
                </c:pt>
                <c:pt idx="553">
                  <c:v>385.33537678702999</c:v>
                </c:pt>
                <c:pt idx="554">
                  <c:v>386.15322608695999</c:v>
                </c:pt>
                <c:pt idx="555">
                  <c:v>386.21786023265997</c:v>
                </c:pt>
                <c:pt idx="556">
                  <c:v>386.91660753541998</c:v>
                </c:pt>
                <c:pt idx="557">
                  <c:v>386.99236426953001</c:v>
                </c:pt>
                <c:pt idx="558">
                  <c:v>387.55096659941</c:v>
                </c:pt>
                <c:pt idx="559">
                  <c:v>387.71486136456002</c:v>
                </c:pt>
                <c:pt idx="560">
                  <c:v>387.93705187408</c:v>
                </c:pt>
                <c:pt idx="561">
                  <c:v>388.19403542209</c:v>
                </c:pt>
                <c:pt idx="562">
                  <c:v>388.36535462543998</c:v>
                </c:pt>
                <c:pt idx="563">
                  <c:v>388.49434297842998</c:v>
                </c:pt>
                <c:pt idx="564">
                  <c:v>388.49559158411</c:v>
                </c:pt>
                <c:pt idx="565">
                  <c:v>388.62421133223</c:v>
                </c:pt>
                <c:pt idx="566">
                  <c:v>388.79887993902003</c:v>
                </c:pt>
                <c:pt idx="567">
                  <c:v>389.06274385438002</c:v>
                </c:pt>
                <c:pt idx="568">
                  <c:v>389.46029990761002</c:v>
                </c:pt>
                <c:pt idx="569">
                  <c:v>390.03602439523002</c:v>
                </c:pt>
                <c:pt idx="570">
                  <c:v>390.30178482351999</c:v>
                </c:pt>
                <c:pt idx="571">
                  <c:v>390.83436462566999</c:v>
                </c:pt>
                <c:pt idx="572">
                  <c:v>391.89974961759998</c:v>
                </c:pt>
                <c:pt idx="573">
                  <c:v>392.38182116732003</c:v>
                </c:pt>
                <c:pt idx="574">
                  <c:v>393.27659806579999</c:v>
                </c:pt>
                <c:pt idx="575">
                  <c:v>394.39047697793001</c:v>
                </c:pt>
                <c:pt idx="576">
                  <c:v>394.99518609618002</c:v>
                </c:pt>
                <c:pt idx="577">
                  <c:v>396.26732591826999</c:v>
                </c:pt>
                <c:pt idx="578">
                  <c:v>397.02953811339</c:v>
                </c:pt>
                <c:pt idx="579">
                  <c:v>398.11697619068002</c:v>
                </c:pt>
                <c:pt idx="580">
                  <c:v>399.34065807902999</c:v>
                </c:pt>
                <c:pt idx="581">
                  <c:v>400.15377249646002</c:v>
                </c:pt>
                <c:pt idx="582">
                  <c:v>401.89129213834002</c:v>
                </c:pt>
                <c:pt idx="583">
                  <c:v>401.96715897192001</c:v>
                </c:pt>
                <c:pt idx="584">
                  <c:v>404.03727228585001</c:v>
                </c:pt>
                <c:pt idx="585">
                  <c:v>404.64647367583001</c:v>
                </c:pt>
                <c:pt idx="586">
                  <c:v>405.8922189621</c:v>
                </c:pt>
                <c:pt idx="587">
                  <c:v>407.57412539504003</c:v>
                </c:pt>
                <c:pt idx="588">
                  <c:v>407.92314935035</c:v>
                </c:pt>
                <c:pt idx="589">
                  <c:v>409.75047322978003</c:v>
                </c:pt>
                <c:pt idx="590">
                  <c:v>410.64577342551001</c:v>
                </c:pt>
                <c:pt idx="591">
                  <c:v>411.80687920944001</c:v>
                </c:pt>
                <c:pt idx="592">
                  <c:v>413.56861954800002</c:v>
                </c:pt>
                <c:pt idx="593">
                  <c:v>413.83740627036002</c:v>
                </c:pt>
                <c:pt idx="594">
                  <c:v>415.69210098607999</c:v>
                </c:pt>
                <c:pt idx="595">
                  <c:v>417.12854494458998</c:v>
                </c:pt>
                <c:pt idx="596">
                  <c:v>417.46552828458999</c:v>
                </c:pt>
                <c:pt idx="597">
                  <c:v>419.58043636368001</c:v>
                </c:pt>
                <c:pt idx="598">
                  <c:v>420.49470798751997</c:v>
                </c:pt>
                <c:pt idx="599">
                  <c:v>421.40968428529999</c:v>
                </c:pt>
                <c:pt idx="600">
                  <c:v>423.46353648913998</c:v>
                </c:pt>
                <c:pt idx="601">
                  <c:v>423.91022632844999</c:v>
                </c:pt>
                <c:pt idx="602">
                  <c:v>425.33826875989001</c:v>
                </c:pt>
                <c:pt idx="603">
                  <c:v>427.35063870418998</c:v>
                </c:pt>
                <c:pt idx="604">
                  <c:v>427.35211395020002</c:v>
                </c:pt>
                <c:pt idx="605">
                  <c:v>428.01255249085</c:v>
                </c:pt>
                <c:pt idx="606">
                  <c:v>428.68724733542001</c:v>
                </c:pt>
                <c:pt idx="607">
                  <c:v>429.75694860200002</c:v>
                </c:pt>
                <c:pt idx="608">
                  <c:v>430.79248335022999</c:v>
                </c:pt>
                <c:pt idx="609">
                  <c:v>430.79356090194</c:v>
                </c:pt>
                <c:pt idx="610">
                  <c:v>432.35815092562001</c:v>
                </c:pt>
                <c:pt idx="611">
                  <c:v>433.96028528182001</c:v>
                </c:pt>
                <c:pt idx="612">
                  <c:v>434.21966277382</c:v>
                </c:pt>
                <c:pt idx="613">
                  <c:v>435.49916310318002</c:v>
                </c:pt>
                <c:pt idx="614">
                  <c:v>437.13403403752</c:v>
                </c:pt>
                <c:pt idx="615">
                  <c:v>437.61382490649999</c:v>
                </c:pt>
                <c:pt idx="616">
                  <c:v>438.78487494186999</c:v>
                </c:pt>
                <c:pt idx="617">
                  <c:v>440.30256872708998</c:v>
                </c:pt>
                <c:pt idx="618">
                  <c:v>440.96653340873002</c:v>
                </c:pt>
                <c:pt idx="619">
                  <c:v>441.97546293629</c:v>
                </c:pt>
                <c:pt idx="620">
                  <c:v>443.47310456617998</c:v>
                </c:pt>
                <c:pt idx="621">
                  <c:v>444.27300624444001</c:v>
                </c:pt>
                <c:pt idx="622">
                  <c:v>445.14891598537002</c:v>
                </c:pt>
                <c:pt idx="623">
                  <c:v>446.64085691470001</c:v>
                </c:pt>
                <c:pt idx="624">
                  <c:v>447.51768000688003</c:v>
                </c:pt>
                <c:pt idx="625">
                  <c:v>448.31301136465999</c:v>
                </c:pt>
                <c:pt idx="626">
                  <c:v>449.81011177364002</c:v>
                </c:pt>
                <c:pt idx="627">
                  <c:v>450.67063477195001</c:v>
                </c:pt>
                <c:pt idx="628">
                  <c:v>451.46948889070001</c:v>
                </c:pt>
                <c:pt idx="629">
                  <c:v>452.97900854163998</c:v>
                </c:pt>
                <c:pt idx="630">
                  <c:v>453.69186533705999</c:v>
                </c:pt>
                <c:pt idx="631">
                  <c:v>454.62172025500001</c:v>
                </c:pt>
                <c:pt idx="632">
                  <c:v>456.14697276651998</c:v>
                </c:pt>
                <c:pt idx="633">
                  <c:v>456.53380288128</c:v>
                </c:pt>
                <c:pt idx="634">
                  <c:v>457.77714218125999</c:v>
                </c:pt>
                <c:pt idx="635">
                  <c:v>459.14324052910001</c:v>
                </c:pt>
                <c:pt idx="636">
                  <c:v>459.31787533556002</c:v>
                </c:pt>
                <c:pt idx="637">
                  <c:v>460.94498271024003</c:v>
                </c:pt>
                <c:pt idx="638">
                  <c:v>461.46280180614002</c:v>
                </c:pt>
                <c:pt idx="639">
                  <c:v>462.48622260188</c:v>
                </c:pt>
                <c:pt idx="640">
                  <c:v>463.43212078303998</c:v>
                </c:pt>
                <c:pt idx="641">
                  <c:v>464.04610227524</c:v>
                </c:pt>
                <c:pt idx="642">
                  <c:v>465.00804949368001</c:v>
                </c:pt>
                <c:pt idx="643">
                  <c:v>465.65843565712998</c:v>
                </c:pt>
                <c:pt idx="644">
                  <c:v>466.22311852836998</c:v>
                </c:pt>
                <c:pt idx="645">
                  <c:v>467.12889907648997</c:v>
                </c:pt>
                <c:pt idx="646">
                  <c:v>467.16176254438</c:v>
                </c:pt>
                <c:pt idx="647">
                  <c:v>467.77697318108</c:v>
                </c:pt>
                <c:pt idx="648">
                  <c:v>468.21894325390002</c:v>
                </c:pt>
                <c:pt idx="649">
                  <c:v>468.50644763762</c:v>
                </c:pt>
                <c:pt idx="650">
                  <c:v>468.69116266499998</c:v>
                </c:pt>
                <c:pt idx="651">
                  <c:v>468.82452480849003</c:v>
                </c:pt>
                <c:pt idx="652">
                  <c:v>468.82466955913998</c:v>
                </c:pt>
                <c:pt idx="653">
                  <c:v>468.95565413358997</c:v>
                </c:pt>
                <c:pt idx="654">
                  <c:v>469.12262793167002</c:v>
                </c:pt>
                <c:pt idx="655">
                  <c:v>469.36180006226999</c:v>
                </c:pt>
                <c:pt idx="656">
                  <c:v>469.70947676351</c:v>
                </c:pt>
                <c:pt idx="657">
                  <c:v>470.20195724432</c:v>
                </c:pt>
                <c:pt idx="658">
                  <c:v>470.33323927695</c:v>
                </c:pt>
                <c:pt idx="659">
                  <c:v>470.87551720792999</c:v>
                </c:pt>
                <c:pt idx="660">
                  <c:v>471.71121268738</c:v>
                </c:pt>
                <c:pt idx="661">
                  <c:v>471.76641533545001</c:v>
                </c:pt>
                <c:pt idx="662">
                  <c:v>472.91090004109998</c:v>
                </c:pt>
                <c:pt idx="663">
                  <c:v>473.18286350325002</c:v>
                </c:pt>
                <c:pt idx="664">
                  <c:v>474.33879882242002</c:v>
                </c:pt>
                <c:pt idx="665">
                  <c:v>474.59946907736003</c:v>
                </c:pt>
                <c:pt idx="666">
                  <c:v>476.05473389281002</c:v>
                </c:pt>
                <c:pt idx="667">
                  <c:v>476.10506815324999</c:v>
                </c:pt>
                <c:pt idx="668">
                  <c:v>477.48345034254999</c:v>
                </c:pt>
                <c:pt idx="669">
                  <c:v>478.05857847415001</c:v>
                </c:pt>
                <c:pt idx="670">
                  <c:v>478.96429046295998</c:v>
                </c:pt>
                <c:pt idx="671">
                  <c:v>480.35255556661002</c:v>
                </c:pt>
                <c:pt idx="672">
                  <c:v>480.37221048505</c:v>
                </c:pt>
                <c:pt idx="673">
                  <c:v>481.84305272707002</c:v>
                </c:pt>
                <c:pt idx="674">
                  <c:v>482.94152276993998</c:v>
                </c:pt>
                <c:pt idx="675">
                  <c:v>483.26332230045</c:v>
                </c:pt>
                <c:pt idx="676">
                  <c:v>484.73975227254999</c:v>
                </c:pt>
                <c:pt idx="677">
                  <c:v>485.83308066621998</c:v>
                </c:pt>
                <c:pt idx="678">
                  <c:v>486.14990017094999</c:v>
                </c:pt>
                <c:pt idx="679">
                  <c:v>487.60824696108</c:v>
                </c:pt>
                <c:pt idx="680">
                  <c:v>489.03649438087001</c:v>
                </c:pt>
                <c:pt idx="681">
                  <c:v>489.03757753485002</c:v>
                </c:pt>
                <c:pt idx="682">
                  <c:v>490.49937792151002</c:v>
                </c:pt>
                <c:pt idx="683">
                  <c:v>491.92458318854</c:v>
                </c:pt>
                <c:pt idx="684">
                  <c:v>492.56804218788</c:v>
                </c:pt>
                <c:pt idx="685">
                  <c:v>493.41726830836001</c:v>
                </c:pt>
                <c:pt idx="686">
                  <c:v>494.81435511485</c:v>
                </c:pt>
                <c:pt idx="687">
                  <c:v>496.33710564470999</c:v>
                </c:pt>
                <c:pt idx="688">
                  <c:v>496.42177871289999</c:v>
                </c:pt>
                <c:pt idx="689">
                  <c:v>497.69742924505999</c:v>
                </c:pt>
                <c:pt idx="690">
                  <c:v>499.16004384444</c:v>
                </c:pt>
                <c:pt idx="691">
                  <c:v>500.52373955465998</c:v>
                </c:pt>
                <c:pt idx="692">
                  <c:v>500.58960381741002</c:v>
                </c:pt>
                <c:pt idx="693">
                  <c:v>502.01505584744001</c:v>
                </c:pt>
                <c:pt idx="694">
                  <c:v>503.47099908717001</c:v>
                </c:pt>
                <c:pt idx="695">
                  <c:v>504.77973928525</c:v>
                </c:pt>
                <c:pt idx="696">
                  <c:v>505.10065011472</c:v>
                </c:pt>
                <c:pt idx="697">
                  <c:v>506.92008849326999</c:v>
                </c:pt>
                <c:pt idx="698">
                  <c:v>508.55118868842999</c:v>
                </c:pt>
                <c:pt idx="699">
                  <c:v>509.09557466131997</c:v>
                </c:pt>
                <c:pt idx="700">
                  <c:v>510.36639857531998</c:v>
                </c:pt>
                <c:pt idx="701">
                  <c:v>512.03746367252995</c:v>
                </c:pt>
                <c:pt idx="702">
                  <c:v>513.37794498395999</c:v>
                </c:pt>
                <c:pt idx="703">
                  <c:v>513.81073773195999</c:v>
                </c:pt>
                <c:pt idx="704">
                  <c:v>515.50591030851001</c:v>
                </c:pt>
                <c:pt idx="705">
                  <c:v>517.26083881163004</c:v>
                </c:pt>
                <c:pt idx="706">
                  <c:v>517.53550877171006</c:v>
                </c:pt>
                <c:pt idx="707">
                  <c:v>518.92957361141998</c:v>
                </c:pt>
                <c:pt idx="708">
                  <c:v>520.70818748427996</c:v>
                </c:pt>
                <c:pt idx="709">
                  <c:v>521.48044114048002</c:v>
                </c:pt>
                <c:pt idx="710">
                  <c:v>522.32390795090998</c:v>
                </c:pt>
                <c:pt idx="711">
                  <c:v>524.15551252782996</c:v>
                </c:pt>
                <c:pt idx="712">
                  <c:v>525.13111301250001</c:v>
                </c:pt>
                <c:pt idx="713">
                  <c:v>525.71222962717002</c:v>
                </c:pt>
                <c:pt idx="714">
                  <c:v>527.60049728177</c:v>
                </c:pt>
                <c:pt idx="715">
                  <c:v>528.43462021333005</c:v>
                </c:pt>
                <c:pt idx="716">
                  <c:v>529.15909028565</c:v>
                </c:pt>
                <c:pt idx="717">
                  <c:v>531.05535605734997</c:v>
                </c:pt>
                <c:pt idx="718">
                  <c:v>531.41491146861995</c:v>
                </c:pt>
                <c:pt idx="719">
                  <c:v>532.61595634551998</c:v>
                </c:pt>
                <c:pt idx="720">
                  <c:v>534.10607927988997</c:v>
                </c:pt>
                <c:pt idx="721">
                  <c:v>534.50387385459999</c:v>
                </c:pt>
                <c:pt idx="722">
                  <c:v>536.48700711164997</c:v>
                </c:pt>
                <c:pt idx="723">
                  <c:v>536.53231540576996</c:v>
                </c:pt>
                <c:pt idx="724">
                  <c:v>537.88340343247</c:v>
                </c:pt>
                <c:pt idx="725">
                  <c:v>538.70741378807998</c:v>
                </c:pt>
                <c:pt idx="726">
                  <c:v>540.03853079959003</c:v>
                </c:pt>
                <c:pt idx="727">
                  <c:v>540.63494311948</c:v>
                </c:pt>
                <c:pt idx="728">
                  <c:v>541.37835018886994</c:v>
                </c:pt>
                <c:pt idx="729">
                  <c:v>542.30908448819002</c:v>
                </c:pt>
                <c:pt idx="730">
                  <c:v>542.96332304329997</c:v>
                </c:pt>
                <c:pt idx="731">
                  <c:v>543.71615896368996</c:v>
                </c:pt>
                <c:pt idx="732">
                  <c:v>544.84661152285003</c:v>
                </c:pt>
                <c:pt idx="733">
                  <c:v>544.85521997267995</c:v>
                </c:pt>
                <c:pt idx="734">
                  <c:v>545.49073088405999</c:v>
                </c:pt>
                <c:pt idx="735">
                  <c:v>545.72687358714995</c:v>
                </c:pt>
                <c:pt idx="736">
                  <c:v>546.30934286729996</c:v>
                </c:pt>
                <c:pt idx="737">
                  <c:v>546.39271760337999</c:v>
                </c:pt>
                <c:pt idx="738">
                  <c:v>546.87993054041999</c:v>
                </c:pt>
                <c:pt idx="739">
                  <c:v>546.92011291797996</c:v>
                </c:pt>
                <c:pt idx="740">
                  <c:v>547.22432332988001</c:v>
                </c:pt>
                <c:pt idx="741">
                  <c:v>547.46173962754006</c:v>
                </c:pt>
                <c:pt idx="742">
                  <c:v>547.62803173512998</c:v>
                </c:pt>
                <c:pt idx="743">
                  <c:v>547.75891449866003</c:v>
                </c:pt>
                <c:pt idx="744">
                  <c:v>547.76618758781001</c:v>
                </c:pt>
                <c:pt idx="745">
                  <c:v>547.88719825710996</c:v>
                </c:pt>
                <c:pt idx="746">
                  <c:v>548.03520654425995</c:v>
                </c:pt>
                <c:pt idx="747">
                  <c:v>548.22273923849002</c:v>
                </c:pt>
                <c:pt idx="748">
                  <c:v>548.46965641321003</c:v>
                </c:pt>
                <c:pt idx="749">
                  <c:v>548.79583578918005</c:v>
                </c:pt>
                <c:pt idx="750">
                  <c:v>549.15253839466004</c:v>
                </c:pt>
                <c:pt idx="751">
                  <c:v>549.22115164995</c:v>
                </c:pt>
                <c:pt idx="752">
                  <c:v>549.76547036726004</c:v>
                </c:pt>
                <c:pt idx="753">
                  <c:v>550.16040667333004</c:v>
                </c:pt>
                <c:pt idx="754">
                  <c:v>550.44865147128996</c:v>
                </c:pt>
                <c:pt idx="755">
                  <c:v>551.28426274664002</c:v>
                </c:pt>
                <c:pt idx="756">
                  <c:v>551.51999005847995</c:v>
                </c:pt>
                <c:pt idx="757">
                  <c:v>552.26095257654003</c:v>
                </c:pt>
                <c:pt idx="758">
                  <c:v>552.56475282177996</c:v>
                </c:pt>
                <c:pt idx="759">
                  <c:v>553.36193312194996</c:v>
                </c:pt>
                <c:pt idx="760">
                  <c:v>553.90394081379998</c:v>
                </c:pt>
                <c:pt idx="761">
                  <c:v>554.57173689527997</c:v>
                </c:pt>
                <c:pt idx="762">
                  <c:v>554.96003924586</c:v>
                </c:pt>
                <c:pt idx="763">
                  <c:v>555.87661806059998</c:v>
                </c:pt>
                <c:pt idx="764">
                  <c:v>556.27346175857997</c:v>
                </c:pt>
                <c:pt idx="765">
                  <c:v>557.26497510073</c:v>
                </c:pt>
                <c:pt idx="766">
                  <c:v>557.35829722005997</c:v>
                </c:pt>
                <c:pt idx="767">
                  <c:v>558.10191989995997</c:v>
                </c:pt>
                <c:pt idx="768">
                  <c:v>558.72781882065999</c:v>
                </c:pt>
                <c:pt idx="769">
                  <c:v>559.25975286696996</c:v>
                </c:pt>
                <c:pt idx="770">
                  <c:v>559.75415889123997</c:v>
                </c:pt>
                <c:pt idx="771">
                  <c:v>560.12037379636001</c:v>
                </c:pt>
                <c:pt idx="772">
                  <c:v>560.25928440764994</c:v>
                </c:pt>
                <c:pt idx="773">
                  <c:v>560.71266094400005</c:v>
                </c:pt>
                <c:pt idx="774">
                  <c:v>561.84139472463005</c:v>
                </c:pt>
                <c:pt idx="775">
                  <c:v>561.85618889679995</c:v>
                </c:pt>
                <c:pt idx="776">
                  <c:v>562.15259872954005</c:v>
                </c:pt>
                <c:pt idx="777">
                  <c:v>562.41327961519005</c:v>
                </c:pt>
                <c:pt idx="778">
                  <c:v>562.91621996158005</c:v>
                </c:pt>
                <c:pt idx="779">
                  <c:v>563.42463851818002</c:v>
                </c:pt>
                <c:pt idx="780">
                  <c:v>563.51267701818006</c:v>
                </c:pt>
                <c:pt idx="781">
                  <c:v>564.54857562869995</c:v>
                </c:pt>
                <c:pt idx="782">
                  <c:v>564.96477083419995</c:v>
                </c:pt>
                <c:pt idx="783">
                  <c:v>565.21965428396004</c:v>
                </c:pt>
                <c:pt idx="784">
                  <c:v>566.28271205546002</c:v>
                </c:pt>
                <c:pt idx="785">
                  <c:v>566.96607126429001</c:v>
                </c:pt>
                <c:pt idx="786">
                  <c:v>567.02721546781004</c:v>
                </c:pt>
                <c:pt idx="787">
                  <c:v>567.77705133664006</c:v>
                </c:pt>
                <c:pt idx="788">
                  <c:v>568.73945636684005</c:v>
                </c:pt>
                <c:pt idx="789">
                  <c:v>569.08394205773004</c:v>
                </c:pt>
                <c:pt idx="790">
                  <c:v>569.83626409580995</c:v>
                </c:pt>
                <c:pt idx="791">
                  <c:v>570.52629833840001</c:v>
                </c:pt>
                <c:pt idx="792">
                  <c:v>571.14762743854999</c:v>
                </c:pt>
                <c:pt idx="793">
                  <c:v>571.89784669751998</c:v>
                </c:pt>
                <c:pt idx="794">
                  <c:v>572.31232538459005</c:v>
                </c:pt>
                <c:pt idx="795">
                  <c:v>572.63289997965001</c:v>
                </c:pt>
                <c:pt idx="796">
                  <c:v>573.96693099738002</c:v>
                </c:pt>
                <c:pt idx="797">
                  <c:v>574.08271460282003</c:v>
                </c:pt>
                <c:pt idx="798">
                  <c:v>574.69150947808998</c:v>
                </c:pt>
                <c:pt idx="799">
                  <c:v>575.82329829921002</c:v>
                </c:pt>
                <c:pt idx="800">
                  <c:v>576.03347906317003</c:v>
                </c:pt>
                <c:pt idx="801">
                  <c:v>576.76392256345002</c:v>
                </c:pt>
                <c:pt idx="802">
                  <c:v>577.50723365604995</c:v>
                </c:pt>
                <c:pt idx="803">
                  <c:v>577.52355230568003</c:v>
                </c:pt>
                <c:pt idx="804">
                  <c:v>578.83424696362999</c:v>
                </c:pt>
                <c:pt idx="805">
                  <c:v>579.17322158696004</c:v>
                </c:pt>
                <c:pt idx="806">
                  <c:v>579.56994435412003</c:v>
                </c:pt>
                <c:pt idx="807">
                  <c:v>580.13290862302995</c:v>
                </c:pt>
                <c:pt idx="808">
                  <c:v>580.76138323483997</c:v>
                </c:pt>
                <c:pt idx="809">
                  <c:v>581.31226573028005</c:v>
                </c:pt>
                <c:pt idx="810">
                  <c:v>581.6388756586</c:v>
                </c:pt>
                <c:pt idx="811">
                  <c:v>582.10548862830001</c:v>
                </c:pt>
                <c:pt idx="812">
                  <c:v>582.27657051102995</c:v>
                </c:pt>
                <c:pt idx="813">
                  <c:v>583.17749667179999</c:v>
                </c:pt>
                <c:pt idx="814">
                  <c:v>583.34693064798</c:v>
                </c:pt>
                <c:pt idx="815">
                  <c:v>583.70681663092</c:v>
                </c:pt>
                <c:pt idx="816">
                  <c:v>583.70688123051002</c:v>
                </c:pt>
                <c:pt idx="817">
                  <c:v>584.29125265717005</c:v>
                </c:pt>
                <c:pt idx="818">
                  <c:v>584.92816559701998</c:v>
                </c:pt>
                <c:pt idx="819">
                  <c:v>585.04007782145004</c:v>
                </c:pt>
                <c:pt idx="820">
                  <c:v>585.50818746524999</c:v>
                </c:pt>
                <c:pt idx="821">
                  <c:v>586.14889324525996</c:v>
                </c:pt>
                <c:pt idx="822">
                  <c:v>586.26368914400996</c:v>
                </c:pt>
                <c:pt idx="823">
                  <c:v>586.72806613348996</c:v>
                </c:pt>
                <c:pt idx="824">
                  <c:v>587.36865436686003</c:v>
                </c:pt>
                <c:pt idx="825">
                  <c:v>587.36867100353004</c:v>
                </c:pt>
                <c:pt idx="826">
                  <c:v>587.94523961967002</c:v>
                </c:pt>
                <c:pt idx="827">
                  <c:v>588.36000088153003</c:v>
                </c:pt>
                <c:pt idx="828">
                  <c:v>588.58656428402003</c:v>
                </c:pt>
                <c:pt idx="829">
                  <c:v>589.15943702901995</c:v>
                </c:pt>
                <c:pt idx="830">
                  <c:v>589.24628648257999</c:v>
                </c:pt>
                <c:pt idx="831">
                  <c:v>589.80344420931999</c:v>
                </c:pt>
                <c:pt idx="832">
                  <c:v>590.03607604616002</c:v>
                </c:pt>
                <c:pt idx="833">
                  <c:v>590.37514464886999</c:v>
                </c:pt>
                <c:pt idx="834">
                  <c:v>590.73794486842996</c:v>
                </c:pt>
                <c:pt idx="835">
                  <c:v>591.0179766174</c:v>
                </c:pt>
                <c:pt idx="836">
                  <c:v>591.36048316342999</c:v>
                </c:pt>
                <c:pt idx="837">
                  <c:v>591.58675069899004</c:v>
                </c:pt>
                <c:pt idx="838">
                  <c:v>591.91230182423999</c:v>
                </c:pt>
                <c:pt idx="839">
                  <c:v>592.40203921245995</c:v>
                </c:pt>
                <c:pt idx="840">
                  <c:v>592.42870620371002</c:v>
                </c:pt>
                <c:pt idx="841">
                  <c:v>592.68966250636004</c:v>
                </c:pt>
                <c:pt idx="842">
                  <c:v>592.83805390022997</c:v>
                </c:pt>
                <c:pt idx="843">
                  <c:v>593.13460635260003</c:v>
                </c:pt>
                <c:pt idx="844">
                  <c:v>593.22746819710005</c:v>
                </c:pt>
                <c:pt idx="845">
                  <c:v>593.48304283284006</c:v>
                </c:pt>
                <c:pt idx="846">
                  <c:v>593.57707890558004</c:v>
                </c:pt>
                <c:pt idx="847">
                  <c:v>593.89365553828998</c:v>
                </c:pt>
                <c:pt idx="848">
                  <c:v>593.89405233012997</c:v>
                </c:pt>
                <c:pt idx="849">
                  <c:v>594.17181539391004</c:v>
                </c:pt>
                <c:pt idx="850">
                  <c:v>594.18392396597005</c:v>
                </c:pt>
                <c:pt idx="851">
                  <c:v>594.45455095363002</c:v>
                </c:pt>
                <c:pt idx="852">
                  <c:v>594.45464804938001</c:v>
                </c:pt>
                <c:pt idx="853">
                  <c:v>594.71213614828002</c:v>
                </c:pt>
                <c:pt idx="854">
                  <c:v>594.83467765094997</c:v>
                </c:pt>
                <c:pt idx="855">
                  <c:v>594.96321865284995</c:v>
                </c:pt>
                <c:pt idx="856">
                  <c:v>595.21615455820995</c:v>
                </c:pt>
                <c:pt idx="857">
                  <c:v>595.21621138881005</c:v>
                </c:pt>
                <c:pt idx="858">
                  <c:v>595.48720497726003</c:v>
                </c:pt>
                <c:pt idx="859">
                  <c:v>595.50417363172005</c:v>
                </c:pt>
                <c:pt idx="860">
                  <c:v>595.79438630621996</c:v>
                </c:pt>
                <c:pt idx="861">
                  <c:v>596.13253955615005</c:v>
                </c:pt>
                <c:pt idx="862">
                  <c:v>596.15617456339999</c:v>
                </c:pt>
                <c:pt idx="863">
                  <c:v>596.46648078687997</c:v>
                </c:pt>
                <c:pt idx="864">
                  <c:v>596.59115039871006</c:v>
                </c:pt>
                <c:pt idx="865">
                  <c:v>596.79430199735998</c:v>
                </c:pt>
                <c:pt idx="866">
                  <c:v>597.11796520892995</c:v>
                </c:pt>
                <c:pt idx="867">
                  <c:v>597.75405543785996</c:v>
                </c:pt>
                <c:pt idx="868">
                  <c:v>597.75528189736997</c:v>
                </c:pt>
                <c:pt idx="869">
                  <c:v>598.52174832671005</c:v>
                </c:pt>
                <c:pt idx="870">
                  <c:v>598.93838996617001</c:v>
                </c:pt>
                <c:pt idx="871">
                  <c:v>599.43044766160006</c:v>
                </c:pt>
                <c:pt idx="872">
                  <c:v>600.22200734436001</c:v>
                </c:pt>
                <c:pt idx="873">
                  <c:v>600.47225480310999</c:v>
                </c:pt>
                <c:pt idx="874">
                  <c:v>601.40953642854004</c:v>
                </c:pt>
                <c:pt idx="875">
                  <c:v>601.63245881720002</c:v>
                </c:pt>
                <c:pt idx="876">
                  <c:v>602.68557445965996</c:v>
                </c:pt>
                <c:pt idx="877">
                  <c:v>602.89632485452</c:v>
                </c:pt>
                <c:pt idx="878">
                  <c:v>603.88239346760997</c:v>
                </c:pt>
                <c:pt idx="879">
                  <c:v>604.24910500749002</c:v>
                </c:pt>
                <c:pt idx="880">
                  <c:v>605.14965100587006</c:v>
                </c:pt>
                <c:pt idx="881">
                  <c:v>605.67604387719996</c:v>
                </c:pt>
                <c:pt idx="882">
                  <c:v>606.36059345403999</c:v>
                </c:pt>
                <c:pt idx="883">
                  <c:v>607.16238172932003</c:v>
                </c:pt>
                <c:pt idx="884">
                  <c:v>607.65848337192995</c:v>
                </c:pt>
                <c:pt idx="885">
                  <c:v>608.69335646872003</c:v>
                </c:pt>
                <c:pt idx="886">
                  <c:v>608.83163802591002</c:v>
                </c:pt>
                <c:pt idx="887">
                  <c:v>610.13706046506002</c:v>
                </c:pt>
                <c:pt idx="888">
                  <c:v>610.25553174992001</c:v>
                </c:pt>
                <c:pt idx="889">
                  <c:v>611.29605005575002</c:v>
                </c:pt>
                <c:pt idx="890">
                  <c:v>611.84076895635997</c:v>
                </c:pt>
                <c:pt idx="891">
                  <c:v>612.62379591686999</c:v>
                </c:pt>
                <c:pt idx="892">
                  <c:v>613.44224766681998</c:v>
                </c:pt>
                <c:pt idx="893">
                  <c:v>613.76204449625004</c:v>
                </c:pt>
                <c:pt idx="894">
                  <c:v>615.05316142099002</c:v>
                </c:pt>
                <c:pt idx="895">
                  <c:v>615.10000222406995</c:v>
                </c:pt>
                <c:pt idx="896">
                  <c:v>616.23404735992005</c:v>
                </c:pt>
                <c:pt idx="897">
                  <c:v>616.66674162493996</c:v>
                </c:pt>
                <c:pt idx="898">
                  <c:v>617.58008200603001</c:v>
                </c:pt>
                <c:pt idx="899">
                  <c:v>618.27628235783004</c:v>
                </c:pt>
                <c:pt idx="900">
                  <c:v>618.70848624052996</c:v>
                </c:pt>
                <c:pt idx="901">
                  <c:v>619.80456966149995</c:v>
                </c:pt>
                <c:pt idx="902">
                  <c:v>619.87516760189999</c:v>
                </c:pt>
                <c:pt idx="903">
                  <c:v>620.44583430814998</c:v>
                </c:pt>
                <c:pt idx="904">
                  <c:v>621.37170680664997</c:v>
                </c:pt>
                <c:pt idx="905">
                  <c:v>621.45690260286005</c:v>
                </c:pt>
                <c:pt idx="906">
                  <c:v>622.15741514761999</c:v>
                </c:pt>
                <c:pt idx="907">
                  <c:v>623.01515974525</c:v>
                </c:pt>
                <c:pt idx="908">
                  <c:v>623.11552221173997</c:v>
                </c:pt>
                <c:pt idx="909">
                  <c:v>623.84615677792999</c:v>
                </c:pt>
                <c:pt idx="910">
                  <c:v>624.54417156534998</c:v>
                </c:pt>
                <c:pt idx="911">
                  <c:v>625.30671950836995</c:v>
                </c:pt>
                <c:pt idx="912">
                  <c:v>626.03951889829</c:v>
                </c:pt>
                <c:pt idx="913">
                  <c:v>626.63018046443995</c:v>
                </c:pt>
                <c:pt idx="914">
                  <c:v>627.49884676935005</c:v>
                </c:pt>
                <c:pt idx="915">
                  <c:v>627.7997192345</c:v>
                </c:pt>
                <c:pt idx="916">
                  <c:v>628.92268285338002</c:v>
                </c:pt>
                <c:pt idx="917">
                  <c:v>630.25659518752002</c:v>
                </c:pt>
                <c:pt idx="918">
                  <c:v>630.31537222046995</c:v>
                </c:pt>
                <c:pt idx="919">
                  <c:v>631.24234163334995</c:v>
                </c:pt>
                <c:pt idx="920">
                  <c:v>631.68605223154998</c:v>
                </c:pt>
                <c:pt idx="921">
                  <c:v>632.03527807804005</c:v>
                </c:pt>
                <c:pt idx="922">
                  <c:v>633.04948471837997</c:v>
                </c:pt>
                <c:pt idx="923">
                  <c:v>633.57227413342002</c:v>
                </c:pt>
                <c:pt idx="924">
                  <c:v>634.42185917166</c:v>
                </c:pt>
                <c:pt idx="925">
                  <c:v>634.73305750716997</c:v>
                </c:pt>
                <c:pt idx="926">
                  <c:v>635.80055621649001</c:v>
                </c:pt>
                <c:pt idx="927">
                  <c:v>636.04427755728</c:v>
                </c:pt>
                <c:pt idx="928">
                  <c:v>637.17043973508999</c:v>
                </c:pt>
                <c:pt idx="929">
                  <c:v>637.20735005234997</c:v>
                </c:pt>
                <c:pt idx="930">
                  <c:v>638.51009692595005</c:v>
                </c:pt>
                <c:pt idx="931">
                  <c:v>638.51913963503</c:v>
                </c:pt>
                <c:pt idx="932">
                  <c:v>639.70616182848005</c:v>
                </c:pt>
                <c:pt idx="933">
                  <c:v>639.79375040880996</c:v>
                </c:pt>
                <c:pt idx="934">
                  <c:v>640.99258730814995</c:v>
                </c:pt>
                <c:pt idx="935">
                  <c:v>640.99734578751998</c:v>
                </c:pt>
                <c:pt idx="936">
                  <c:v>642.07568567084002</c:v>
                </c:pt>
                <c:pt idx="937">
                  <c:v>642.20090972262005</c:v>
                </c:pt>
                <c:pt idx="938">
                  <c:v>643.01069784578999</c:v>
                </c:pt>
                <c:pt idx="939">
                  <c:v>643.47174648992996</c:v>
                </c:pt>
                <c:pt idx="940">
                  <c:v>643.77380086710002</c:v>
                </c:pt>
                <c:pt idx="941">
                  <c:v>644.37831718235998</c:v>
                </c:pt>
                <c:pt idx="942">
                  <c:v>644.68799620032996</c:v>
                </c:pt>
                <c:pt idx="943">
                  <c:v>644.84690272205</c:v>
                </c:pt>
                <c:pt idx="944">
                  <c:v>645.20221365415</c:v>
                </c:pt>
                <c:pt idx="945">
                  <c:v>645.46690645747003</c:v>
                </c:pt>
                <c:pt idx="946">
                  <c:v>645.66363781924997</c:v>
                </c:pt>
                <c:pt idx="947">
                  <c:v>645.81506397131</c:v>
                </c:pt>
                <c:pt idx="948">
                  <c:v>645.94144320485998</c:v>
                </c:pt>
                <c:pt idx="949">
                  <c:v>645.94383900653997</c:v>
                </c:pt>
                <c:pt idx="950">
                  <c:v>646.07191515265004</c:v>
                </c:pt>
                <c:pt idx="951">
                  <c:v>646.21854215207998</c:v>
                </c:pt>
                <c:pt idx="952">
                  <c:v>646.40259937711005</c:v>
                </c:pt>
                <c:pt idx="953">
                  <c:v>646.64323917347997</c:v>
                </c:pt>
                <c:pt idx="954">
                  <c:v>646.95970041407998</c:v>
                </c:pt>
                <c:pt idx="955">
                  <c:v>647.10051508351</c:v>
                </c:pt>
                <c:pt idx="956">
                  <c:v>647.37121005752999</c:v>
                </c:pt>
                <c:pt idx="957">
                  <c:v>647.89696006864006</c:v>
                </c:pt>
                <c:pt idx="958">
                  <c:v>648.08424031238997</c:v>
                </c:pt>
                <c:pt idx="959">
                  <c:v>648.55611115514</c:v>
                </c:pt>
                <c:pt idx="960">
                  <c:v>649.19292520725003</c:v>
                </c:pt>
                <c:pt idx="961">
                  <c:v>649.36230889513001</c:v>
                </c:pt>
                <c:pt idx="962">
                  <c:v>650.22878367974999</c:v>
                </c:pt>
                <c:pt idx="963">
                  <c:v>650.30744040356001</c:v>
                </c:pt>
                <c:pt idx="964">
                  <c:v>651.34465357225997</c:v>
                </c:pt>
                <c:pt idx="965">
                  <c:v>651.37860528652004</c:v>
                </c:pt>
                <c:pt idx="966">
                  <c:v>652.36730142588999</c:v>
                </c:pt>
                <c:pt idx="967">
                  <c:v>652.56389402205002</c:v>
                </c:pt>
                <c:pt idx="968">
                  <c:v>653.48575388775998</c:v>
                </c:pt>
                <c:pt idx="969">
                  <c:v>653.85261822973996</c:v>
                </c:pt>
                <c:pt idx="970">
                  <c:v>654.51478318535999</c:v>
                </c:pt>
                <c:pt idx="971">
                  <c:v>655.23554467150996</c:v>
                </c:pt>
                <c:pt idx="972">
                  <c:v>655.62801941174996</c:v>
                </c:pt>
                <c:pt idx="973">
                  <c:v>656.64968433475997</c:v>
                </c:pt>
                <c:pt idx="974">
                  <c:v>656.70514439245005</c:v>
                </c:pt>
                <c:pt idx="975">
                  <c:v>657.76638658186005</c:v>
                </c:pt>
                <c:pt idx="976">
                  <c:v>658.25585690820003</c:v>
                </c:pt>
                <c:pt idx="977">
                  <c:v>658.79898866245003</c:v>
                </c:pt>
                <c:pt idx="978">
                  <c:v>659.88579263405995</c:v>
                </c:pt>
                <c:pt idx="979">
                  <c:v>659.92757810446994</c:v>
                </c:pt>
                <c:pt idx="980">
                  <c:v>660.93360762230998</c:v>
                </c:pt>
                <c:pt idx="981">
                  <c:v>661.60011309849995</c:v>
                </c:pt>
                <c:pt idx="982">
                  <c:v>662.04676352991999</c:v>
                </c:pt>
                <c:pt idx="983">
                  <c:v>663.07641197409998</c:v>
                </c:pt>
                <c:pt idx="984">
                  <c:v>663.40518459990994</c:v>
                </c:pt>
                <c:pt idx="985">
                  <c:v>664.17954507830996</c:v>
                </c:pt>
                <c:pt idx="986">
                  <c:v>665.22204742512997</c:v>
                </c:pt>
                <c:pt idx="987">
                  <c:v>665.30700653624001</c:v>
                </c:pt>
                <c:pt idx="988">
                  <c:v>666.31402565657004</c:v>
                </c:pt>
                <c:pt idx="989">
                  <c:v>667.31123883220005</c:v>
                </c:pt>
                <c:pt idx="990">
                  <c:v>667.36760719008998</c:v>
                </c:pt>
                <c:pt idx="991">
                  <c:v>668.45815266784996</c:v>
                </c:pt>
                <c:pt idx="992">
                  <c:v>669.42323246135004</c:v>
                </c:pt>
                <c:pt idx="993">
                  <c:v>669.50738800971999</c:v>
                </c:pt>
                <c:pt idx="994">
                  <c:v>670.59330568746998</c:v>
                </c:pt>
                <c:pt idx="995">
                  <c:v>671.64806061701995</c:v>
                </c:pt>
                <c:pt idx="996">
                  <c:v>671.64862769280001</c:v>
                </c:pt>
                <c:pt idx="997">
                  <c:v>673.11109865373999</c:v>
                </c:pt>
                <c:pt idx="998">
                  <c:v>673.99054891834999</c:v>
                </c:pt>
                <c:pt idx="999">
                  <c:v>674.55765058101997</c:v>
                </c:pt>
                <c:pt idx="1000">
                  <c:v>676.44895869478</c:v>
                </c:pt>
                <c:pt idx="1001">
                  <c:v>676.45027677952999</c:v>
                </c:pt>
                <c:pt idx="1002">
                  <c:v>677.50789335303</c:v>
                </c:pt>
                <c:pt idx="1003">
                  <c:v>678.52058742715997</c:v>
                </c:pt>
                <c:pt idx="1004">
                  <c:v>678.99510559035002</c:v>
                </c:pt>
                <c:pt idx="1005">
                  <c:v>680.36177600413998</c:v>
                </c:pt>
                <c:pt idx="1006">
                  <c:v>681.32919424030001</c:v>
                </c:pt>
                <c:pt idx="1007">
                  <c:v>681.59276782544998</c:v>
                </c:pt>
                <c:pt idx="1008">
                  <c:v>683.28652681827998</c:v>
                </c:pt>
                <c:pt idx="1009">
                  <c:v>684.20480071531995</c:v>
                </c:pt>
                <c:pt idx="1010">
                  <c:v>684.41796545605996</c:v>
                </c:pt>
                <c:pt idx="1011">
                  <c:v>686.20497576220998</c:v>
                </c:pt>
                <c:pt idx="1012">
                  <c:v>686.79384966068994</c:v>
                </c:pt>
                <c:pt idx="1013">
                  <c:v>687.68001359049003</c:v>
                </c:pt>
                <c:pt idx="1014">
                  <c:v>689.11349427504001</c:v>
                </c:pt>
                <c:pt idx="1015">
                  <c:v>689.32301225458002</c:v>
                </c:pt>
                <c:pt idx="1016">
                  <c:v>690.55339599139995</c:v>
                </c:pt>
                <c:pt idx="1017">
                  <c:v>691.75660002356005</c:v>
                </c:pt>
                <c:pt idx="1018">
                  <c:v>692.02612874687998</c:v>
                </c:pt>
                <c:pt idx="1019">
                  <c:v>693.43877858692997</c:v>
                </c:pt>
                <c:pt idx="1020">
                  <c:v>694.06118835332995</c:v>
                </c:pt>
                <c:pt idx="1021">
                  <c:v>694.93427927334005</c:v>
                </c:pt>
                <c:pt idx="1022">
                  <c:v>696.21510969724</c:v>
                </c:pt>
                <c:pt idx="1023">
                  <c:v>696.30962864154003</c:v>
                </c:pt>
                <c:pt idx="1024">
                  <c:v>697.84676193301004</c:v>
                </c:pt>
                <c:pt idx="1025">
                  <c:v>698.23126433455002</c:v>
                </c:pt>
                <c:pt idx="1026">
                  <c:v>699.24213323606</c:v>
                </c:pt>
                <c:pt idx="1027">
                  <c:v>700.13009473816999</c:v>
                </c:pt>
                <c:pt idx="1028">
                  <c:v>700.75383321061997</c:v>
                </c:pt>
                <c:pt idx="1029">
                  <c:v>701.00411743070003</c:v>
                </c:pt>
                <c:pt idx="1030">
                  <c:v>701.47526902657</c:v>
                </c:pt>
                <c:pt idx="1031">
                  <c:v>701.93099850279998</c:v>
                </c:pt>
                <c:pt idx="1032">
                  <c:v>703.16302414560005</c:v>
                </c:pt>
                <c:pt idx="1033">
                  <c:v>703.38645092672004</c:v>
                </c:pt>
                <c:pt idx="1034">
                  <c:v>703.65196855479996</c:v>
                </c:pt>
                <c:pt idx="1035">
                  <c:v>703.66507406215999</c:v>
                </c:pt>
                <c:pt idx="1036">
                  <c:v>704.04724843658005</c:v>
                </c:pt>
                <c:pt idx="1037">
                  <c:v>705.30928399061997</c:v>
                </c:pt>
                <c:pt idx="1038">
                  <c:v>705.53179111717998</c:v>
                </c:pt>
                <c:pt idx="1039">
                  <c:v>706.58067796333</c:v>
                </c:pt>
                <c:pt idx="1040">
                  <c:v>706.91730510192997</c:v>
                </c:pt>
                <c:pt idx="1041">
                  <c:v>707.44019182597003</c:v>
                </c:pt>
                <c:pt idx="1042">
                  <c:v>708.22714741031996</c:v>
                </c:pt>
                <c:pt idx="1043">
                  <c:v>708.48841267914997</c:v>
                </c:pt>
                <c:pt idx="1044">
                  <c:v>709.08916419216996</c:v>
                </c:pt>
                <c:pt idx="1045">
                  <c:v>709.87650415070004</c:v>
                </c:pt>
                <c:pt idx="1046">
                  <c:v>710.02892571908001</c:v>
                </c:pt>
                <c:pt idx="1047">
                  <c:v>710.66479453649004</c:v>
                </c:pt>
                <c:pt idx="1048">
                  <c:v>711.52453536828</c:v>
                </c:pt>
                <c:pt idx="1049">
                  <c:v>711.52705130393997</c:v>
                </c:pt>
                <c:pt idx="1050">
                  <c:v>712.30599271255005</c:v>
                </c:pt>
                <c:pt idx="1051">
                  <c:v>712.96603911704995</c:v>
                </c:pt>
                <c:pt idx="1052">
                  <c:v>713.17762207985004</c:v>
                </c:pt>
                <c:pt idx="1053">
                  <c:v>713.94823998581001</c:v>
                </c:pt>
                <c:pt idx="1054">
                  <c:v>714.32856362951998</c:v>
                </c:pt>
                <c:pt idx="1055">
                  <c:v>714.82426019703996</c:v>
                </c:pt>
                <c:pt idx="1056">
                  <c:v>715.58591192495999</c:v>
                </c:pt>
                <c:pt idx="1057">
                  <c:v>715.59684507126997</c:v>
                </c:pt>
                <c:pt idx="1058">
                  <c:v>716.47724574565996</c:v>
                </c:pt>
                <c:pt idx="1059">
                  <c:v>716.75274172041998</c:v>
                </c:pt>
                <c:pt idx="1060">
                  <c:v>717.23314349660996</c:v>
                </c:pt>
                <c:pt idx="1061">
                  <c:v>717.77782131316997</c:v>
                </c:pt>
                <c:pt idx="1062">
                  <c:v>718.12878036842005</c:v>
                </c:pt>
                <c:pt idx="1063">
                  <c:v>718.65341775859997</c:v>
                </c:pt>
                <c:pt idx="1064">
                  <c:v>718.87239998765006</c:v>
                </c:pt>
                <c:pt idx="1065">
                  <c:v>719.36735741205996</c:v>
                </c:pt>
                <c:pt idx="1066">
                  <c:v>719.77869263870002</c:v>
                </c:pt>
                <c:pt idx="1067">
                  <c:v>719.93409457438997</c:v>
                </c:pt>
                <c:pt idx="1068">
                  <c:v>720.37478174888997</c:v>
                </c:pt>
                <c:pt idx="1069">
                  <c:v>720.47267394620997</c:v>
                </c:pt>
                <c:pt idx="1070">
                  <c:v>720.71061254363997</c:v>
                </c:pt>
                <c:pt idx="1071">
                  <c:v>720.96283082799005</c:v>
                </c:pt>
                <c:pt idx="1072">
                  <c:v>721.15270899464997</c:v>
                </c:pt>
                <c:pt idx="1073">
                  <c:v>721.30142441162002</c:v>
                </c:pt>
                <c:pt idx="1074">
                  <c:v>721.42979259302001</c:v>
                </c:pt>
                <c:pt idx="1075">
                  <c:v>721.43068841799004</c:v>
                </c:pt>
                <c:pt idx="1076">
                  <c:v>721.55823925397999</c:v>
                </c:pt>
                <c:pt idx="1077">
                  <c:v>721.70736590159004</c:v>
                </c:pt>
                <c:pt idx="1078">
                  <c:v>721.89785261966995</c:v>
                </c:pt>
                <c:pt idx="1079">
                  <c:v>722.06710877472005</c:v>
                </c:pt>
                <c:pt idx="1080">
                  <c:v>722.15037955417995</c:v>
                </c:pt>
                <c:pt idx="1081">
                  <c:v>722.48562687623996</c:v>
                </c:pt>
                <c:pt idx="1082">
                  <c:v>722.83638319784995</c:v>
                </c:pt>
                <c:pt idx="1083">
                  <c:v>722.92427474686997</c:v>
                </c:pt>
                <c:pt idx="1084">
                  <c:v>723.47587862797002</c:v>
                </c:pt>
                <c:pt idx="1085">
                  <c:v>723.48700332553005</c:v>
                </c:pt>
                <c:pt idx="1086">
                  <c:v>724.19449275474005</c:v>
                </c:pt>
                <c:pt idx="1087">
                  <c:v>724.24543867859995</c:v>
                </c:pt>
                <c:pt idx="1088">
                  <c:v>724.88809058899994</c:v>
                </c:pt>
                <c:pt idx="1089">
                  <c:v>725.06081497758998</c:v>
                </c:pt>
                <c:pt idx="1090">
                  <c:v>725.65323326474004</c:v>
                </c:pt>
                <c:pt idx="1091">
                  <c:v>726.07375712185001</c:v>
                </c:pt>
                <c:pt idx="1092">
                  <c:v>726.30595689837003</c:v>
                </c:pt>
                <c:pt idx="1093">
                  <c:v>727.06137212862996</c:v>
                </c:pt>
                <c:pt idx="1094">
                  <c:v>727.21513116374001</c:v>
                </c:pt>
                <c:pt idx="1095">
                  <c:v>727.71723164857997</c:v>
                </c:pt>
                <c:pt idx="1096">
                  <c:v>728.46546276200002</c:v>
                </c:pt>
                <c:pt idx="1097">
                  <c:v>728.46780079047005</c:v>
                </c:pt>
                <c:pt idx="1098">
                  <c:v>729.13174266376996</c:v>
                </c:pt>
                <c:pt idx="1099">
                  <c:v>729.81603711126002</c:v>
                </c:pt>
                <c:pt idx="1100">
                  <c:v>729.87232675856001</c:v>
                </c:pt>
                <c:pt idx="1101">
                  <c:v>730.60514626171005</c:v>
                </c:pt>
                <c:pt idx="1102">
                  <c:v>731.24589593045005</c:v>
                </c:pt>
                <c:pt idx="1103">
                  <c:v>731.28130974895998</c:v>
                </c:pt>
                <c:pt idx="1104">
                  <c:v>732.00676594086997</c:v>
                </c:pt>
                <c:pt idx="1105">
                  <c:v>732.68644398159995</c:v>
                </c:pt>
                <c:pt idx="1106">
                  <c:v>732.74564912933999</c:v>
                </c:pt>
                <c:pt idx="1107">
                  <c:v>733.36781405150998</c:v>
                </c:pt>
                <c:pt idx="1108">
                  <c:v>734.30628245296998</c:v>
                </c:pt>
                <c:pt idx="1109">
                  <c:v>734.39099887110001</c:v>
                </c:pt>
                <c:pt idx="1110">
                  <c:v>735.38619277938005</c:v>
                </c:pt>
                <c:pt idx="1111">
                  <c:v>735.92209530887999</c:v>
                </c:pt>
                <c:pt idx="1112">
                  <c:v>736.48580870806995</c:v>
                </c:pt>
                <c:pt idx="1113">
                  <c:v>737.08284860301001</c:v>
                </c:pt>
                <c:pt idx="1114">
                  <c:v>737.58944170677</c:v>
                </c:pt>
                <c:pt idx="1115">
                  <c:v>738.23282435127999</c:v>
                </c:pt>
                <c:pt idx="1116">
                  <c:v>739.27851506329</c:v>
                </c:pt>
                <c:pt idx="1117">
                  <c:v>739.30424448065003</c:v>
                </c:pt>
                <c:pt idx="1118">
                  <c:v>740.42335690707</c:v>
                </c:pt>
                <c:pt idx="1119">
                  <c:v>741.06196675867</c:v>
                </c:pt>
                <c:pt idx="1120">
                  <c:v>741.47597680692002</c:v>
                </c:pt>
                <c:pt idx="1121">
                  <c:v>742.63821028789005</c:v>
                </c:pt>
                <c:pt idx="1122">
                  <c:v>742.85785024307995</c:v>
                </c:pt>
                <c:pt idx="1123">
                  <c:v>743.67398790267998</c:v>
                </c:pt>
                <c:pt idx="1124">
                  <c:v>744.68712005487998</c:v>
                </c:pt>
                <c:pt idx="1125">
                  <c:v>744.83363132248996</c:v>
                </c:pt>
                <c:pt idx="1126">
                  <c:v>745.87246398550997</c:v>
                </c:pt>
                <c:pt idx="1127">
                  <c:v>746.54516812664997</c:v>
                </c:pt>
                <c:pt idx="1128">
                  <c:v>747.01545074878004</c:v>
                </c:pt>
                <c:pt idx="1129">
                  <c:v>748.068738381</c:v>
                </c:pt>
                <c:pt idx="1130">
                  <c:v>748.42772441032002</c:v>
                </c:pt>
                <c:pt idx="1131">
                  <c:v>749.19703292675001</c:v>
                </c:pt>
                <c:pt idx="1132">
                  <c:v>750.26607348905998</c:v>
                </c:pt>
                <c:pt idx="1133">
                  <c:v>750.32739832166999</c:v>
                </c:pt>
                <c:pt idx="1134">
                  <c:v>751.38966893971997</c:v>
                </c:pt>
                <c:pt idx="1135">
                  <c:v>752.22131330818002</c:v>
                </c:pt>
                <c:pt idx="1136">
                  <c:v>752.46332244429004</c:v>
                </c:pt>
                <c:pt idx="1137">
                  <c:v>753.59436858290996</c:v>
                </c:pt>
                <c:pt idx="1138">
                  <c:v>754.08026756146</c:v>
                </c:pt>
                <c:pt idx="1139">
                  <c:v>754.66006839953002</c:v>
                </c:pt>
                <c:pt idx="1140">
                  <c:v>755.56004656587004</c:v>
                </c:pt>
                <c:pt idx="1141">
                  <c:v>755.87296201469997</c:v>
                </c:pt>
                <c:pt idx="1142">
                  <c:v>756.42242848337003</c:v>
                </c:pt>
                <c:pt idx="1143">
                  <c:v>757.31535110130005</c:v>
                </c:pt>
                <c:pt idx="1144">
                  <c:v>757.56659530908996</c:v>
                </c:pt>
                <c:pt idx="1145">
                  <c:v>758.18486031453006</c:v>
                </c:pt>
                <c:pt idx="1146">
                  <c:v>759.07893968406995</c:v>
                </c:pt>
                <c:pt idx="1147">
                  <c:v>759.12727942061997</c:v>
                </c:pt>
                <c:pt idx="1148">
                  <c:v>759.94806157117</c:v>
                </c:pt>
                <c:pt idx="1149">
                  <c:v>760.52034458505</c:v>
                </c:pt>
                <c:pt idx="1150">
                  <c:v>760.84021726567005</c:v>
                </c:pt>
                <c:pt idx="1151">
                  <c:v>761.71055071625995</c:v>
                </c:pt>
                <c:pt idx="1152">
                  <c:v>761.71059038149997</c:v>
                </c:pt>
                <c:pt idx="1153">
                  <c:v>762.35974879359003</c:v>
                </c:pt>
                <c:pt idx="1154">
                  <c:v>762.67343657807999</c:v>
                </c:pt>
                <c:pt idx="1155">
                  <c:v>763.01460053890003</c:v>
                </c:pt>
                <c:pt idx="1156">
                  <c:v>763.42780441835998</c:v>
                </c:pt>
                <c:pt idx="1157">
                  <c:v>763.65983043276003</c:v>
                </c:pt>
                <c:pt idx="1158">
                  <c:v>764.00350569192994</c:v>
                </c:pt>
                <c:pt idx="1159">
                  <c:v>764.31780472287005</c:v>
                </c:pt>
                <c:pt idx="1160">
                  <c:v>764.43036455288996</c:v>
                </c:pt>
                <c:pt idx="1161">
                  <c:v>764.73822389830002</c:v>
                </c:pt>
                <c:pt idx="1162">
                  <c:v>764.93643371891005</c:v>
                </c:pt>
                <c:pt idx="1163">
                  <c:v>764.95694788205003</c:v>
                </c:pt>
                <c:pt idx="1164">
                  <c:v>765.11639401361003</c:v>
                </c:pt>
                <c:pt idx="1165">
                  <c:v>765.24630482266002</c:v>
                </c:pt>
                <c:pt idx="1166">
                  <c:v>765.37799630185998</c:v>
                </c:pt>
                <c:pt idx="1167">
                  <c:v>765.54985973034002</c:v>
                </c:pt>
                <c:pt idx="1168">
                  <c:v>765.62189018787001</c:v>
                </c:pt>
                <c:pt idx="1169">
                  <c:v>765.80212586426001</c:v>
                </c:pt>
                <c:pt idx="1170">
                  <c:v>766.17504797148001</c:v>
                </c:pt>
                <c:pt idx="1171">
                  <c:v>766.28228540947998</c:v>
                </c:pt>
                <c:pt idx="1172">
                  <c:v>766.7088759065</c:v>
                </c:pt>
                <c:pt idx="1173">
                  <c:v>766.92569368399995</c:v>
                </c:pt>
                <c:pt idx="1174">
                  <c:v>767.44385333436003</c:v>
                </c:pt>
                <c:pt idx="1175">
                  <c:v>767.58200828217002</c:v>
                </c:pt>
                <c:pt idx="1176">
                  <c:v>768.22978046418996</c:v>
                </c:pt>
                <c:pt idx="1177">
                  <c:v>768.42021979312995</c:v>
                </c:pt>
                <c:pt idx="1178">
                  <c:v>768.88589033698997</c:v>
                </c:pt>
                <c:pt idx="1179">
                  <c:v>769.53394484378998</c:v>
                </c:pt>
                <c:pt idx="1180">
                  <c:v>769.67821242831997</c:v>
                </c:pt>
                <c:pt idx="1181">
                  <c:v>770.19068019591998</c:v>
                </c:pt>
                <c:pt idx="1182">
                  <c:v>770.83746737359002</c:v>
                </c:pt>
                <c:pt idx="1183">
                  <c:v>771.24174150037004</c:v>
                </c:pt>
                <c:pt idx="1184">
                  <c:v>771.49970498589005</c:v>
                </c:pt>
                <c:pt idx="1185">
                  <c:v>772.14103522212997</c:v>
                </c:pt>
                <c:pt idx="1186">
                  <c:v>772.78158655372999</c:v>
                </c:pt>
                <c:pt idx="1187">
                  <c:v>773.06959858148002</c:v>
                </c:pt>
                <c:pt idx="1188">
                  <c:v>773.44466687631996</c:v>
                </c:pt>
                <c:pt idx="1189">
                  <c:v>774.10240853747996</c:v>
                </c:pt>
                <c:pt idx="1190">
                  <c:v>774.74902359346004</c:v>
                </c:pt>
                <c:pt idx="1191">
                  <c:v>774.89423523463995</c:v>
                </c:pt>
                <c:pt idx="1192">
                  <c:v>775.10482877582001</c:v>
                </c:pt>
                <c:pt idx="1193">
                  <c:v>775.10499814035995</c:v>
                </c:pt>
                <c:pt idx="1194">
                  <c:v>776.18637607365997</c:v>
                </c:pt>
                <c:pt idx="1195">
                  <c:v>777.29210720982996</c:v>
                </c:pt>
                <c:pt idx="1196">
                  <c:v>777.29243950686998</c:v>
                </c:pt>
                <c:pt idx="1197">
                  <c:v>777.79781838512997</c:v>
                </c:pt>
                <c:pt idx="1198">
                  <c:v>778.28540346654995</c:v>
                </c:pt>
                <c:pt idx="1199">
                  <c:v>779.52728226430997</c:v>
                </c:pt>
                <c:pt idx="1200">
                  <c:v>779.57831172670001</c:v>
                </c:pt>
                <c:pt idx="1201">
                  <c:v>780.94468339037996</c:v>
                </c:pt>
                <c:pt idx="1202">
                  <c:v>781.91174073781997</c:v>
                </c:pt>
                <c:pt idx="1203">
                  <c:v>782.19024606231005</c:v>
                </c:pt>
                <c:pt idx="1204">
                  <c:v>783.60433027295005</c:v>
                </c:pt>
                <c:pt idx="1205">
                  <c:v>784.24586556470001</c:v>
                </c:pt>
                <c:pt idx="1206">
                  <c:v>784.86065610889</c:v>
                </c:pt>
                <c:pt idx="1207">
                  <c:v>786.26443442950006</c:v>
                </c:pt>
                <c:pt idx="1208">
                  <c:v>786.53982607173998</c:v>
                </c:pt>
                <c:pt idx="1209">
                  <c:v>787.53304964870995</c:v>
                </c:pt>
                <c:pt idx="1210">
                  <c:v>788.76575857695002</c:v>
                </c:pt>
                <c:pt idx="1211">
                  <c:v>788.92347960694997</c:v>
                </c:pt>
                <c:pt idx="1212">
                  <c:v>790.33600017794004</c:v>
                </c:pt>
                <c:pt idx="1213">
                  <c:v>790.91516724449002</c:v>
                </c:pt>
                <c:pt idx="1214">
                  <c:v>791.58366990263005</c:v>
                </c:pt>
                <c:pt idx="1215">
                  <c:v>792.97663039291001</c:v>
                </c:pt>
                <c:pt idx="1216">
                  <c:v>793.01404945587001</c:v>
                </c:pt>
                <c:pt idx="1217">
                  <c:v>794.24271989191004</c:v>
                </c:pt>
                <c:pt idx="1218">
                  <c:v>794.93213693044004</c:v>
                </c:pt>
                <c:pt idx="1219">
                  <c:v>795.64201978514996</c:v>
                </c:pt>
                <c:pt idx="1220">
                  <c:v>796.75842776142997</c:v>
                </c:pt>
                <c:pt idx="1221">
                  <c:v>796.90043382785996</c:v>
                </c:pt>
                <c:pt idx="1222">
                  <c:v>798.29761022426999</c:v>
                </c:pt>
                <c:pt idx="1223">
                  <c:v>798.42813531666002</c:v>
                </c:pt>
                <c:pt idx="1224">
                  <c:v>799.56194887615004</c:v>
                </c:pt>
                <c:pt idx="1225">
                  <c:v>799.91073402305005</c:v>
                </c:pt>
                <c:pt idx="1226">
                  <c:v>800.85443710435004</c:v>
                </c:pt>
                <c:pt idx="1227">
                  <c:v>801.17336798801</c:v>
                </c:pt>
                <c:pt idx="1228">
                  <c:v>802.19281417005004</c:v>
                </c:pt>
                <c:pt idx="1229">
                  <c:v>802.22040066968998</c:v>
                </c:pt>
                <c:pt idx="1230">
                  <c:v>802.98979028766996</c:v>
                </c:pt>
                <c:pt idx="1231">
                  <c:v>803.48305536919997</c:v>
                </c:pt>
                <c:pt idx="1232">
                  <c:v>803.59609743589999</c:v>
                </c:pt>
                <c:pt idx="1233">
                  <c:v>804.04354536327003</c:v>
                </c:pt>
                <c:pt idx="1234">
                  <c:v>804.36395733519998</c:v>
                </c:pt>
                <c:pt idx="1235">
                  <c:v>804.58917311018001</c:v>
                </c:pt>
                <c:pt idx="1236">
                  <c:v>804.75103109723</c:v>
                </c:pt>
                <c:pt idx="1237">
                  <c:v>804.88072559403997</c:v>
                </c:pt>
                <c:pt idx="1238">
                  <c:v>804.88128866936995</c:v>
                </c:pt>
                <c:pt idx="1239">
                  <c:v>805.01813308876001</c:v>
                </c:pt>
                <c:pt idx="1240">
                  <c:v>805.22672670714996</c:v>
                </c:pt>
                <c:pt idx="1241">
                  <c:v>805.58006241027999</c:v>
                </c:pt>
                <c:pt idx="1242">
                  <c:v>806.15125492273</c:v>
                </c:pt>
                <c:pt idx="1243">
                  <c:v>807.01325878228999</c:v>
                </c:pt>
                <c:pt idx="1244">
                  <c:v>807.63626597394</c:v>
                </c:pt>
                <c:pt idx="1245">
                  <c:v>808.23893226138</c:v>
                </c:pt>
                <c:pt idx="1246">
                  <c:v>809.90108762215004</c:v>
                </c:pt>
                <c:pt idx="1247">
                  <c:v>810.05533467681005</c:v>
                </c:pt>
                <c:pt idx="1248">
                  <c:v>812.07251471663994</c:v>
                </c:pt>
                <c:pt idx="1249">
                  <c:v>812.62309959746995</c:v>
                </c:pt>
                <c:pt idx="1250">
                  <c:v>814.79699983465002</c:v>
                </c:pt>
                <c:pt idx="1251">
                  <c:v>815.23035239057003</c:v>
                </c:pt>
                <c:pt idx="1252">
                  <c:v>817.71221882048997</c:v>
                </c:pt>
                <c:pt idx="1253">
                  <c:v>818.00268389604003</c:v>
                </c:pt>
                <c:pt idx="1254">
                  <c:v>820.41346271272005</c:v>
                </c:pt>
                <c:pt idx="1255">
                  <c:v>821.59042503416003</c:v>
                </c:pt>
                <c:pt idx="1256">
                  <c:v>822.91208485356003</c:v>
                </c:pt>
                <c:pt idx="1257">
                  <c:v>825.46426535729995</c:v>
                </c:pt>
                <c:pt idx="1258">
                  <c:v>825.58776783630003</c:v>
                </c:pt>
                <c:pt idx="1259">
                  <c:v>828.03997033791995</c:v>
                </c:pt>
                <c:pt idx="1260">
                  <c:v>829.53298514044002</c:v>
                </c:pt>
                <c:pt idx="1261">
                  <c:v>830.76397286116003</c:v>
                </c:pt>
                <c:pt idx="1262">
                  <c:v>833.63754241216998</c:v>
                </c:pt>
                <c:pt idx="1263">
                  <c:v>833.71217728284</c:v>
                </c:pt>
                <c:pt idx="1264">
                  <c:v>835.93822436324001</c:v>
                </c:pt>
                <c:pt idx="1265">
                  <c:v>837.92724488708996</c:v>
                </c:pt>
                <c:pt idx="1266">
                  <c:v>838.76542590155998</c:v>
                </c:pt>
                <c:pt idx="1267">
                  <c:v>841.11578701132999</c:v>
                </c:pt>
                <c:pt idx="1268">
                  <c:v>842.11782999317995</c:v>
                </c:pt>
                <c:pt idx="1269">
                  <c:v>843.82043179255004</c:v>
                </c:pt>
                <c:pt idx="1270">
                  <c:v>846.25635656441</c:v>
                </c:pt>
                <c:pt idx="1271">
                  <c:v>846.29089016321996</c:v>
                </c:pt>
                <c:pt idx="1272">
                  <c:v>848.71510997070004</c:v>
                </c:pt>
                <c:pt idx="1273">
                  <c:v>850.36678490268002</c:v>
                </c:pt>
                <c:pt idx="1274">
                  <c:v>851.46477644677998</c:v>
                </c:pt>
                <c:pt idx="1275">
                  <c:v>853.94041867003</c:v>
                </c:pt>
                <c:pt idx="1276">
                  <c:v>854.46036947249002</c:v>
                </c:pt>
                <c:pt idx="1277">
                  <c:v>856.64312531448002</c:v>
                </c:pt>
                <c:pt idx="1278">
                  <c:v>858.52975561976996</c:v>
                </c:pt>
                <c:pt idx="1279">
                  <c:v>859.25668487518999</c:v>
                </c:pt>
                <c:pt idx="1280">
                  <c:v>861.81543840706001</c:v>
                </c:pt>
                <c:pt idx="1281">
                  <c:v>862.55932410399998</c:v>
                </c:pt>
                <c:pt idx="1282">
                  <c:v>864.53751690945001</c:v>
                </c:pt>
                <c:pt idx="1283">
                  <c:v>866.53571914783004</c:v>
                </c:pt>
                <c:pt idx="1284">
                  <c:v>866.98740529857002</c:v>
                </c:pt>
                <c:pt idx="1285">
                  <c:v>870.45896400462004</c:v>
                </c:pt>
                <c:pt idx="1286">
                  <c:v>872.16017725993004</c:v>
                </c:pt>
                <c:pt idx="1287">
                  <c:v>874.35437332621996</c:v>
                </c:pt>
                <c:pt idx="1288">
                  <c:v>877.33178715291001</c:v>
                </c:pt>
                <c:pt idx="1289">
                  <c:v>878.26793332937996</c:v>
                </c:pt>
                <c:pt idx="1290">
                  <c:v>882.19431591074999</c:v>
                </c:pt>
                <c:pt idx="1291">
                  <c:v>882.50333321712003</c:v>
                </c:pt>
                <c:pt idx="1292">
                  <c:v>886.08798400399996</c:v>
                </c:pt>
                <c:pt idx="1293">
                  <c:v>887.68044154182996</c:v>
                </c:pt>
                <c:pt idx="1294">
                  <c:v>889.88330859275004</c:v>
                </c:pt>
                <c:pt idx="1295">
                  <c:v>892.85761638166002</c:v>
                </c:pt>
                <c:pt idx="1296">
                  <c:v>893.50081707043</c:v>
                </c:pt>
                <c:pt idx="1297">
                  <c:v>896.85149071203</c:v>
                </c:pt>
                <c:pt idx="1298">
                  <c:v>898.03099772527003</c:v>
                </c:pt>
                <c:pt idx="1299">
                  <c:v>899.83971840495997</c:v>
                </c:pt>
                <c:pt idx="1300">
                  <c:v>902.36543982809997</c:v>
                </c:pt>
                <c:pt idx="1301">
                  <c:v>903.21534390423005</c:v>
                </c:pt>
                <c:pt idx="1302">
                  <c:v>904.35503588865004</c:v>
                </c:pt>
                <c:pt idx="1303">
                  <c:v>905.85017612567003</c:v>
                </c:pt>
                <c:pt idx="1304">
                  <c:v>906.92149708232</c:v>
                </c:pt>
                <c:pt idx="1305">
                  <c:v>907.63963530549995</c:v>
                </c:pt>
                <c:pt idx="1306">
                  <c:v>908.07522734303996</c:v>
                </c:pt>
                <c:pt idx="1307">
                  <c:v>908.29890973992997</c:v>
                </c:pt>
                <c:pt idx="1308">
                  <c:v>908.38038450491001</c:v>
                </c:pt>
                <c:pt idx="1309">
                  <c:v>908.38131904317004</c:v>
                </c:pt>
                <c:pt idx="1310">
                  <c:v>908.39309180209</c:v>
                </c:pt>
                <c:pt idx="1311">
                  <c:v>908.40436914940994</c:v>
                </c:pt>
                <c:pt idx="1312">
                  <c:v>908.48331056618997</c:v>
                </c:pt>
                <c:pt idx="1313">
                  <c:v>908.69758012548004</c:v>
                </c:pt>
                <c:pt idx="1314">
                  <c:v>909.11484190297995</c:v>
                </c:pt>
                <c:pt idx="1315">
                  <c:v>909.80275996643002</c:v>
                </c:pt>
                <c:pt idx="1316">
                  <c:v>910.82899838885999</c:v>
                </c:pt>
                <c:pt idx="1317">
                  <c:v>912.13576610949997</c:v>
                </c:pt>
                <c:pt idx="1318">
                  <c:v>912.26122124326002</c:v>
                </c:pt>
                <c:pt idx="1319">
                  <c:v>914.16709260006996</c:v>
                </c:pt>
                <c:pt idx="1320">
                  <c:v>915.88641813639003</c:v>
                </c:pt>
                <c:pt idx="1321">
                  <c:v>916.58905033999997</c:v>
                </c:pt>
                <c:pt idx="1322">
                  <c:v>919.46887991594997</c:v>
                </c:pt>
                <c:pt idx="1323">
                  <c:v>919.64204955199</c:v>
                </c:pt>
                <c:pt idx="1324">
                  <c:v>922.72422504583994</c:v>
                </c:pt>
                <c:pt idx="1325">
                  <c:v>923.39174526432998</c:v>
                </c:pt>
                <c:pt idx="1326">
                  <c:v>926.27458406955998</c:v>
                </c:pt>
                <c:pt idx="1327">
                  <c:v>927.13915534974001</c:v>
                </c:pt>
                <c:pt idx="1328">
                  <c:v>930.04209629237005</c:v>
                </c:pt>
                <c:pt idx="1329">
                  <c:v>930.89128494892998</c:v>
                </c:pt>
                <c:pt idx="1330">
                  <c:v>933.95256383749995</c:v>
                </c:pt>
                <c:pt idx="1331">
                  <c:v>934.64205611825003</c:v>
                </c:pt>
                <c:pt idx="1332">
                  <c:v>937.93688928436995</c:v>
                </c:pt>
                <c:pt idx="1333">
                  <c:v>938.38912004757003</c:v>
                </c:pt>
                <c:pt idx="1334">
                  <c:v>941.93316149830002</c:v>
                </c:pt>
                <c:pt idx="1335">
                  <c:v>942.14076895179005</c:v>
                </c:pt>
                <c:pt idx="1336">
                  <c:v>945.88871572846995</c:v>
                </c:pt>
                <c:pt idx="1337">
                  <c:v>945.89470307300996</c:v>
                </c:pt>
                <c:pt idx="1338">
                  <c:v>949.79655447941002</c:v>
                </c:pt>
                <c:pt idx="1339">
                  <c:v>951.18312540253999</c:v>
                </c:pt>
                <c:pt idx="1340">
                  <c:v>953.60703969858002</c:v>
                </c:pt>
                <c:pt idx="1341">
                  <c:v>956.48192850942996</c:v>
                </c:pt>
                <c:pt idx="1342">
                  <c:v>957.28531995282003</c:v>
                </c:pt>
                <c:pt idx="1343">
                  <c:v>960.78543255960005</c:v>
                </c:pt>
                <c:pt idx="1344">
                  <c:v>961.77351772058</c:v>
                </c:pt>
                <c:pt idx="1345">
                  <c:v>964.06049757557003</c:v>
                </c:pt>
                <c:pt idx="1346">
                  <c:v>967.06677982814006</c:v>
                </c:pt>
                <c:pt idx="1347">
                  <c:v>967.06803547482002</c:v>
                </c:pt>
                <c:pt idx="1348">
                  <c:v>969.77817656183004</c:v>
                </c:pt>
                <c:pt idx="1349">
                  <c:v>971.67440601836995</c:v>
                </c:pt>
                <c:pt idx="1350">
                  <c:v>972.19774630601</c:v>
                </c:pt>
                <c:pt idx="1351">
                  <c:v>974.39554667923005</c:v>
                </c:pt>
                <c:pt idx="1352">
                  <c:v>976.44372738200002</c:v>
                </c:pt>
                <c:pt idx="1353">
                  <c:v>976.44404255030997</c:v>
                </c:pt>
                <c:pt idx="1354">
                  <c:v>978.40083775809001</c:v>
                </c:pt>
                <c:pt idx="1355">
                  <c:v>979.29155752820998</c:v>
                </c:pt>
                <c:pt idx="1356">
                  <c:v>980.30530064401</c:v>
                </c:pt>
                <c:pt idx="1357">
                  <c:v>982.17892235506997</c:v>
                </c:pt>
                <c:pt idx="1358">
                  <c:v>982.18220022596995</c:v>
                </c:pt>
                <c:pt idx="1359">
                  <c:v>984.02868650522998</c:v>
                </c:pt>
                <c:pt idx="1360">
                  <c:v>985.78798277552005</c:v>
                </c:pt>
                <c:pt idx="1361">
                  <c:v>985.85199136284996</c:v>
                </c:pt>
                <c:pt idx="1362">
                  <c:v>987.64308721573002</c:v>
                </c:pt>
                <c:pt idx="1363">
                  <c:v>989.39989863753999</c:v>
                </c:pt>
                <c:pt idx="1364">
                  <c:v>989.40194776315002</c:v>
                </c:pt>
                <c:pt idx="1365">
                  <c:v>991.12145634005003</c:v>
                </c:pt>
                <c:pt idx="1366">
                  <c:v>992.01476040290004</c:v>
                </c:pt>
                <c:pt idx="1367">
                  <c:v>992.80688174186002</c:v>
                </c:pt>
                <c:pt idx="1368">
                  <c:v>994.45540311460002</c:v>
                </c:pt>
                <c:pt idx="1369">
                  <c:v>994.63098112124999</c:v>
                </c:pt>
                <c:pt idx="1370">
                  <c:v>996.06637409342</c:v>
                </c:pt>
                <c:pt idx="1371">
                  <c:v>997.25090252464997</c:v>
                </c:pt>
                <c:pt idx="1372">
                  <c:v>997.63929490961004</c:v>
                </c:pt>
                <c:pt idx="1373">
                  <c:v>999.17383675829001</c:v>
                </c:pt>
                <c:pt idx="1374">
                  <c:v>999.86405712628004</c:v>
                </c:pt>
                <c:pt idx="1375">
                  <c:v>1000.6685502801</c:v>
                </c:pt>
                <c:pt idx="1376">
                  <c:v>1002.116682423</c:v>
                </c:pt>
                <c:pt idx="1377">
                  <c:v>1002.481602651</c:v>
                </c:pt>
                <c:pt idx="1378">
                  <c:v>1003.5098217647</c:v>
                </c:pt>
                <c:pt idx="1379">
                  <c:v>1004.8392459427</c:v>
                </c:pt>
                <c:pt idx="1380">
                  <c:v>1005.0970764645</c:v>
                </c:pt>
                <c:pt idx="1381">
                  <c:v>1006.0959807783</c:v>
                </c:pt>
                <c:pt idx="1382">
                  <c:v>1007.2708565324</c:v>
                </c:pt>
                <c:pt idx="1383">
                  <c:v>1007.7125207594</c:v>
                </c:pt>
                <c:pt idx="1384">
                  <c:v>1008.3545667078</c:v>
                </c:pt>
                <c:pt idx="1385">
                  <c:v>1009.3377385336</c:v>
                </c:pt>
                <c:pt idx="1386">
                  <c:v>1010.2160208005</c:v>
                </c:pt>
                <c:pt idx="1387">
                  <c:v>1010.3293820621</c:v>
                </c:pt>
                <c:pt idx="1388">
                  <c:v>1011.0050900575</c:v>
                </c:pt>
                <c:pt idx="1389">
                  <c:v>1011.7256103618</c:v>
                </c:pt>
                <c:pt idx="1390">
                  <c:v>1012.398224365</c:v>
                </c:pt>
                <c:pt idx="1391">
                  <c:v>1012.9435866484</c:v>
                </c:pt>
                <c:pt idx="1392">
                  <c:v>1013.0435436765</c:v>
                </c:pt>
                <c:pt idx="1393">
                  <c:v>1013.6821456343999</c:v>
                </c:pt>
                <c:pt idx="1394">
                  <c:v>1014.3345802169</c:v>
                </c:pt>
                <c:pt idx="1395">
                  <c:v>1015.0213854949</c:v>
                </c:pt>
                <c:pt idx="1396">
                  <c:v>1015.5606836349</c:v>
                </c:pt>
                <c:pt idx="1397">
                  <c:v>1015.7641861716</c:v>
                </c:pt>
                <c:pt idx="1398">
                  <c:v>1016.5889558786</c:v>
                </c:pt>
                <c:pt idx="1399">
                  <c:v>1017.5228804007</c:v>
                </c:pt>
                <c:pt idx="1400">
                  <c:v>1018.5933750045</c:v>
                </c:pt>
                <c:pt idx="1401">
                  <c:v>1019.2374935179</c:v>
                </c:pt>
                <c:pt idx="1402">
                  <c:v>1019.8280919191</c:v>
                </c:pt>
                <c:pt idx="1403">
                  <c:v>1021.2548784966</c:v>
                </c:pt>
                <c:pt idx="1404">
                  <c:v>1022.9017233802</c:v>
                </c:pt>
                <c:pt idx="1405">
                  <c:v>1022.9123077972</c:v>
                </c:pt>
                <c:pt idx="1406">
                  <c:v>1024.7967091609</c:v>
                </c:pt>
                <c:pt idx="1407">
                  <c:v>1026.5843697092</c:v>
                </c:pt>
                <c:pt idx="1408">
                  <c:v>1026.9572598300999</c:v>
                </c:pt>
                <c:pt idx="1409">
                  <c:v>1029.3577853003001</c:v>
                </c:pt>
                <c:pt idx="1410">
                  <c:v>1030.2619199927999</c:v>
                </c:pt>
                <c:pt idx="1411">
                  <c:v>1031.9617412789</c:v>
                </c:pt>
                <c:pt idx="1412">
                  <c:v>1033.9383471141</c:v>
                </c:pt>
                <c:pt idx="1413">
                  <c:v>1034.7325448189999</c:v>
                </c:pt>
                <c:pt idx="1414">
                  <c:v>1037.6123423153001</c:v>
                </c:pt>
                <c:pt idx="1415">
                  <c:v>1037.6337245247</c:v>
                </c:pt>
                <c:pt idx="1416">
                  <c:v>1040.6290424870001</c:v>
                </c:pt>
                <c:pt idx="1417">
                  <c:v>1041.2883345913999</c:v>
                </c:pt>
                <c:pt idx="1418">
                  <c:v>1043.6826179510999</c:v>
                </c:pt>
                <c:pt idx="1419">
                  <c:v>1044.9611895594001</c:v>
                </c:pt>
                <c:pt idx="1420">
                  <c:v>1046.7590738447</c:v>
                </c:pt>
                <c:pt idx="1421">
                  <c:v>1048.637654419</c:v>
                </c:pt>
                <c:pt idx="1422">
                  <c:v>1049.8275082973</c:v>
                </c:pt>
                <c:pt idx="1423">
                  <c:v>1052.3115018947999</c:v>
                </c:pt>
                <c:pt idx="1424">
                  <c:v>1052.8723723726</c:v>
                </c:pt>
                <c:pt idx="1425">
                  <c:v>1055.8813248718</c:v>
                </c:pt>
                <c:pt idx="1426">
                  <c:v>1055.9864826584001</c:v>
                </c:pt>
                <c:pt idx="1427">
                  <c:v>1058.8415055393</c:v>
                </c:pt>
                <c:pt idx="1428">
                  <c:v>1059.6636901191</c:v>
                </c:pt>
                <c:pt idx="1429">
                  <c:v>1061.7396751101001</c:v>
                </c:pt>
                <c:pt idx="1430">
                  <c:v>1063.3366524160999</c:v>
                </c:pt>
                <c:pt idx="1431">
                  <c:v>1064.5623500431</c:v>
                </c:pt>
                <c:pt idx="1432">
                  <c:v>1067.0119801421999</c:v>
                </c:pt>
                <c:pt idx="1433">
                  <c:v>1067.2959406421</c:v>
                </c:pt>
                <c:pt idx="1434">
                  <c:v>1069.9269035672</c:v>
                </c:pt>
                <c:pt idx="1435">
                  <c:v>1070.6859930016999</c:v>
                </c:pt>
                <c:pt idx="1436">
                  <c:v>1072.4413932771999</c:v>
                </c:pt>
                <c:pt idx="1437">
                  <c:v>1074.3644948010999</c:v>
                </c:pt>
                <c:pt idx="1438">
                  <c:v>1074.8236229450999</c:v>
                </c:pt>
                <c:pt idx="1439">
                  <c:v>1077.0571924428</c:v>
                </c:pt>
                <c:pt idx="1440">
                  <c:v>1078.0385813058999</c:v>
                </c:pt>
                <c:pt idx="1441">
                  <c:v>1079.125602506</c:v>
                </c:pt>
                <c:pt idx="1442">
                  <c:v>1081.0122686504001</c:v>
                </c:pt>
                <c:pt idx="1443">
                  <c:v>1081.7144251938</c:v>
                </c:pt>
                <c:pt idx="1444">
                  <c:v>1082.7005335494</c:v>
                </c:pt>
                <c:pt idx="1445">
                  <c:v>1084.1736788416999</c:v>
                </c:pt>
                <c:pt idx="1446">
                  <c:v>1085.3877034274001</c:v>
                </c:pt>
                <c:pt idx="1447">
                  <c:v>1085.4149381611001</c:v>
                </c:pt>
                <c:pt idx="1448">
                  <c:v>1086.4151716107999</c:v>
                </c:pt>
                <c:pt idx="1449">
                  <c:v>1087.1958557849</c:v>
                </c:pt>
                <c:pt idx="1450">
                  <c:v>1087.7861229980999</c:v>
                </c:pt>
                <c:pt idx="1451">
                  <c:v>1088.2151055866</c:v>
                </c:pt>
                <c:pt idx="1452">
                  <c:v>1088.5119359257001</c:v>
                </c:pt>
                <c:pt idx="1453">
                  <c:v>1088.7057464274999</c:v>
                </c:pt>
                <c:pt idx="1454">
                  <c:v>1088.8256694728</c:v>
                </c:pt>
                <c:pt idx="1455">
                  <c:v>1088.9008369607</c:v>
                </c:pt>
                <c:pt idx="1456">
                  <c:v>1088.9558499824</c:v>
                </c:pt>
                <c:pt idx="1457">
                  <c:v>1088.9971911271</c:v>
                </c:pt>
                <c:pt idx="1458">
                  <c:v>1089.0268135225999</c:v>
                </c:pt>
                <c:pt idx="1459">
                  <c:v>1089.0466702952001</c:v>
                </c:pt>
                <c:pt idx="1460">
                  <c:v>1089.0587145653999</c:v>
                </c:pt>
                <c:pt idx="1461">
                  <c:v>1089.0598150021001</c:v>
                </c:pt>
                <c:pt idx="1462">
                  <c:v>1089.0648994610999</c:v>
                </c:pt>
                <c:pt idx="1463">
                  <c:v>1089.067178107</c:v>
                </c:pt>
                <c:pt idx="1464">
                  <c:v>1089.0675036273001</c:v>
                </c:pt>
                <c:pt idx="1465">
                  <c:v>1089.0708170588</c:v>
                </c:pt>
                <c:pt idx="1466">
                  <c:v>1089.0940110786</c:v>
                </c:pt>
                <c:pt idx="1467">
                  <c:v>1089.1569662749</c:v>
                </c:pt>
                <c:pt idx="1468">
                  <c:v>1089.2795632377999</c:v>
                </c:pt>
                <c:pt idx="1469">
                  <c:v>1089.4816825523001</c:v>
                </c:pt>
                <c:pt idx="1470">
                  <c:v>1089.7832048104001</c:v>
                </c:pt>
                <c:pt idx="1471">
                  <c:v>1090.2040105988999</c:v>
                </c:pt>
                <c:pt idx="1472">
                  <c:v>1090.7639805066001</c:v>
                </c:pt>
                <c:pt idx="1473">
                  <c:v>1091.4746979746001</c:v>
                </c:pt>
                <c:pt idx="1474">
                  <c:v>1092.1270419907</c:v>
                </c:pt>
                <c:pt idx="1475">
                  <c:v>1092.3145586206001</c:v>
                </c:pt>
                <c:pt idx="1476">
                  <c:v>1093.253664218</c:v>
                </c:pt>
                <c:pt idx="1477">
                  <c:v>1094.2621224241</c:v>
                </c:pt>
                <c:pt idx="1478">
                  <c:v>1095.184860198</c:v>
                </c:pt>
                <c:pt idx="1479">
                  <c:v>1095.3100498171</c:v>
                </c:pt>
                <c:pt idx="1480">
                  <c:v>1096.3675764674001</c:v>
                </c:pt>
                <c:pt idx="1481">
                  <c:v>1097.404853512</c:v>
                </c:pt>
                <c:pt idx="1482">
                  <c:v>1098.2475287796999</c:v>
                </c:pt>
                <c:pt idx="1483">
                  <c:v>1098.3920667428999</c:v>
                </c:pt>
                <c:pt idx="1484">
                  <c:v>1099.3061949723001</c:v>
                </c:pt>
                <c:pt idx="1485">
                  <c:v>1100.1511975914</c:v>
                </c:pt>
                <c:pt idx="1486">
                  <c:v>1100.9377611724001</c:v>
                </c:pt>
                <c:pt idx="1487">
                  <c:v>1101.3019112661</c:v>
                </c:pt>
                <c:pt idx="1488">
                  <c:v>1101.6765514213</c:v>
                </c:pt>
                <c:pt idx="1489">
                  <c:v>1102.3782023332999</c:v>
                </c:pt>
                <c:pt idx="1490">
                  <c:v>1103.0533065270999</c:v>
                </c:pt>
                <c:pt idx="1491">
                  <c:v>1103.7124095144</c:v>
                </c:pt>
                <c:pt idx="1492">
                  <c:v>1104.3587386218001</c:v>
                </c:pt>
                <c:pt idx="1493">
                  <c:v>1104.3660104086</c:v>
                </c:pt>
                <c:pt idx="1494">
                  <c:v>1105.0224718196</c:v>
                </c:pt>
                <c:pt idx="1495">
                  <c:v>1105.6817550536</c:v>
                </c:pt>
                <c:pt idx="1496">
                  <c:v>1106.3417519246</c:v>
                </c:pt>
                <c:pt idx="1497">
                  <c:v>1107.0003980531999</c:v>
                </c:pt>
                <c:pt idx="1498">
                  <c:v>1107.4187970562</c:v>
                </c:pt>
                <c:pt idx="1499">
                  <c:v>1107.6556867402001</c:v>
                </c:pt>
                <c:pt idx="1500">
                  <c:v>1108.3056847923001</c:v>
                </c:pt>
                <c:pt idx="1501">
                  <c:v>1108.9485510002</c:v>
                </c:pt>
                <c:pt idx="1502">
                  <c:v>1109.5825581024001</c:v>
                </c:pt>
                <c:pt idx="1503">
                  <c:v>1110.2064039920001</c:v>
                </c:pt>
                <c:pt idx="1504">
                  <c:v>1110.4793784344999</c:v>
                </c:pt>
                <c:pt idx="1505">
                  <c:v>1110.8199264291</c:v>
                </c:pt>
                <c:pt idx="1506">
                  <c:v>1111.4230474531</c:v>
                </c:pt>
                <c:pt idx="1507">
                  <c:v>1112.0155172464999</c:v>
                </c:pt>
                <c:pt idx="1508">
                  <c:v>1112.5969719294999</c:v>
                </c:pt>
                <c:pt idx="1509">
                  <c:v>1113.1669961744001</c:v>
                </c:pt>
                <c:pt idx="1510">
                  <c:v>1113.5363545357</c:v>
                </c:pt>
                <c:pt idx="1511">
                  <c:v>1113.7251916713999</c:v>
                </c:pt>
                <c:pt idx="1512">
                  <c:v>1114.2712528909999</c:v>
                </c:pt>
                <c:pt idx="1513">
                  <c:v>1114.8079053741999</c:v>
                </c:pt>
                <c:pt idx="1514">
                  <c:v>1115.3494330679</c:v>
                </c:pt>
                <c:pt idx="1515">
                  <c:v>1115.9129552433001</c:v>
                </c:pt>
                <c:pt idx="1516">
                  <c:v>1116.5155201241</c:v>
                </c:pt>
                <c:pt idx="1517">
                  <c:v>1116.5974239530999</c:v>
                </c:pt>
                <c:pt idx="1518">
                  <c:v>1117.1740909977</c:v>
                </c:pt>
                <c:pt idx="1519">
                  <c:v>1117.9055557880999</c:v>
                </c:pt>
                <c:pt idx="1520">
                  <c:v>1118.7267488982</c:v>
                </c:pt>
                <c:pt idx="1521">
                  <c:v>1119.6698029755</c:v>
                </c:pt>
                <c:pt idx="1522">
                  <c:v>1119.8039117032999</c:v>
                </c:pt>
                <c:pt idx="1523">
                  <c:v>1122.329378869</c:v>
                </c:pt>
                <c:pt idx="1524">
                  <c:v>1123.6086671887999</c:v>
                </c:pt>
                <c:pt idx="1525">
                  <c:v>1125.8963366521</c:v>
                </c:pt>
                <c:pt idx="1526">
                  <c:v>1128.6683209354001</c:v>
                </c:pt>
                <c:pt idx="1527">
                  <c:v>1129.4692178404</c:v>
                </c:pt>
                <c:pt idx="1528">
                  <c:v>1130.1658547049001</c:v>
                </c:pt>
                <c:pt idx="1529">
                  <c:v>1132.4794634558</c:v>
                </c:pt>
                <c:pt idx="1530">
                  <c:v>1134.5717715577</c:v>
                </c:pt>
                <c:pt idx="1531">
                  <c:v>1135.1939502657999</c:v>
                </c:pt>
                <c:pt idx="1532">
                  <c:v>1136.9344772925999</c:v>
                </c:pt>
                <c:pt idx="1533">
                  <c:v>1138.0054734445</c:v>
                </c:pt>
                <c:pt idx="1534">
                  <c:v>1140.1907403589</c:v>
                </c:pt>
                <c:pt idx="1535">
                  <c:v>1141.4888868088001</c:v>
                </c:pt>
                <c:pt idx="1536">
                  <c:v>1146.4663163846001</c:v>
                </c:pt>
                <c:pt idx="1537">
                  <c:v>1151.2061622240999</c:v>
                </c:pt>
                <c:pt idx="1538">
                  <c:v>1153.6036724457999</c:v>
                </c:pt>
                <c:pt idx="1539">
                  <c:v>1156.4100580352001</c:v>
                </c:pt>
                <c:pt idx="1540">
                  <c:v>1161.3870046892</c:v>
                </c:pt>
                <c:pt idx="1541">
                  <c:v>1162.1880634544</c:v>
                </c:pt>
                <c:pt idx="1542">
                  <c:v>1166.3596532598001</c:v>
                </c:pt>
                <c:pt idx="1543">
                  <c:v>1170.4783208394001</c:v>
                </c:pt>
                <c:pt idx="1544">
                  <c:v>1174.5819866167001</c:v>
                </c:pt>
                <c:pt idx="1545">
                  <c:v>1178.6254642177</c:v>
                </c:pt>
                <c:pt idx="1546">
                  <c:v>1179.5159714887</c:v>
                </c:pt>
                <c:pt idx="1547">
                  <c:v>1184.3972490061001</c:v>
                </c:pt>
              </c:numCache>
            </c:numRef>
          </c:xVal>
          <c:yVal>
            <c:numRef>
              <c:f>'WSPL_2D-Model_PLAN'!$P$4:$P$1551</c:f>
              <c:numCache>
                <c:formatCode>0.00</c:formatCode>
                <c:ptCount val="1548"/>
                <c:pt idx="0">
                  <c:v>84.690491861940004</c:v>
                </c:pt>
                <c:pt idx="1">
                  <c:v>84.698003464115999</c:v>
                </c:pt>
                <c:pt idx="2">
                  <c:v>84.738799782716995</c:v>
                </c:pt>
                <c:pt idx="3">
                  <c:v>84.724777915467996</c:v>
                </c:pt>
                <c:pt idx="4">
                  <c:v>84.738525324682996</c:v>
                </c:pt>
                <c:pt idx="5">
                  <c:v>84.734664231818002</c:v>
                </c:pt>
                <c:pt idx="6">
                  <c:v>84.734797408310996</c:v>
                </c:pt>
                <c:pt idx="7">
                  <c:v>84.732770414360999</c:v>
                </c:pt>
                <c:pt idx="8">
                  <c:v>84.747408080154003</c:v>
                </c:pt>
                <c:pt idx="9">
                  <c:v>84.743400239821995</c:v>
                </c:pt>
                <c:pt idx="10">
                  <c:v>84.748713824440003</c:v>
                </c:pt>
                <c:pt idx="11">
                  <c:v>84.742618168280998</c:v>
                </c:pt>
                <c:pt idx="12">
                  <c:v>84.739565050965993</c:v>
                </c:pt>
                <c:pt idx="13">
                  <c:v>84.739217198557995</c:v>
                </c:pt>
                <c:pt idx="14">
                  <c:v>84.736389003599996</c:v>
                </c:pt>
                <c:pt idx="15">
                  <c:v>84.735029867818</c:v>
                </c:pt>
                <c:pt idx="16">
                  <c:v>84.720941694730001</c:v>
                </c:pt>
                <c:pt idx="17">
                  <c:v>84.719875024486001</c:v>
                </c:pt>
                <c:pt idx="18">
                  <c:v>84.720454081720007</c:v>
                </c:pt>
                <c:pt idx="19">
                  <c:v>84.720673839745004</c:v>
                </c:pt>
                <c:pt idx="20">
                  <c:v>84.722329529654004</c:v>
                </c:pt>
                <c:pt idx="21">
                  <c:v>84.725818011808002</c:v>
                </c:pt>
                <c:pt idx="22">
                  <c:v>84.726181492921995</c:v>
                </c:pt>
                <c:pt idx="23">
                  <c:v>84.736828958556998</c:v>
                </c:pt>
                <c:pt idx="24">
                  <c:v>84.748110691812997</c:v>
                </c:pt>
                <c:pt idx="25">
                  <c:v>84.749434095414003</c:v>
                </c:pt>
                <c:pt idx="26">
                  <c:v>84.743985885914</c:v>
                </c:pt>
                <c:pt idx="27">
                  <c:v>84.737465321304995</c:v>
                </c:pt>
                <c:pt idx="28">
                  <c:v>84.734477592267993</c:v>
                </c:pt>
                <c:pt idx="29">
                  <c:v>84.737769591694999</c:v>
                </c:pt>
                <c:pt idx="30">
                  <c:v>84.742661877141998</c:v>
                </c:pt>
                <c:pt idx="31">
                  <c:v>84.747574202986002</c:v>
                </c:pt>
                <c:pt idx="32">
                  <c:v>84.748499416797003</c:v>
                </c:pt>
                <c:pt idx="33">
                  <c:v>84.751322052888995</c:v>
                </c:pt>
                <c:pt idx="34">
                  <c:v>84.753948458400998</c:v>
                </c:pt>
                <c:pt idx="35">
                  <c:v>84.754860753288</c:v>
                </c:pt>
                <c:pt idx="36">
                  <c:v>84.758868967314001</c:v>
                </c:pt>
                <c:pt idx="37">
                  <c:v>84.761139626811001</c:v>
                </c:pt>
                <c:pt idx="38">
                  <c:v>84.762179114507006</c:v>
                </c:pt>
                <c:pt idx="39">
                  <c:v>84.764577912974005</c:v>
                </c:pt>
                <c:pt idx="40">
                  <c:v>84.766128825110997</c:v>
                </c:pt>
                <c:pt idx="41">
                  <c:v>84.766921269918001</c:v>
                </c:pt>
                <c:pt idx="42">
                  <c:v>84.769437375577994</c:v>
                </c:pt>
                <c:pt idx="43">
                  <c:v>84.771751492453006</c:v>
                </c:pt>
                <c:pt idx="44">
                  <c:v>84.772248739133005</c:v>
                </c:pt>
                <c:pt idx="45">
                  <c:v>84.773806696676004</c:v>
                </c:pt>
                <c:pt idx="46">
                  <c:v>84.775684367663004</c:v>
                </c:pt>
                <c:pt idx="47">
                  <c:v>84.777455904023</c:v>
                </c:pt>
                <c:pt idx="48">
                  <c:v>84.777984793013999</c:v>
                </c:pt>
                <c:pt idx="49">
                  <c:v>84.778771486138993</c:v>
                </c:pt>
                <c:pt idx="50">
                  <c:v>84.779879503421</c:v>
                </c:pt>
                <c:pt idx="51">
                  <c:v>84.780974979484995</c:v>
                </c:pt>
                <c:pt idx="52">
                  <c:v>84.781896854124994</c:v>
                </c:pt>
                <c:pt idx="53">
                  <c:v>84.782215074269004</c:v>
                </c:pt>
                <c:pt idx="54">
                  <c:v>84.784054525353</c:v>
                </c:pt>
                <c:pt idx="55">
                  <c:v>84.786014876798006</c:v>
                </c:pt>
                <c:pt idx="56">
                  <c:v>84.788148538794999</c:v>
                </c:pt>
                <c:pt idx="57">
                  <c:v>84.789361892627994</c:v>
                </c:pt>
                <c:pt idx="58">
                  <c:v>84.790572371238994</c:v>
                </c:pt>
                <c:pt idx="59">
                  <c:v>84.793338625385999</c:v>
                </c:pt>
                <c:pt idx="60">
                  <c:v>84.796364816465996</c:v>
                </c:pt>
                <c:pt idx="61">
                  <c:v>84.797290662354001</c:v>
                </c:pt>
                <c:pt idx="62">
                  <c:v>84.797832400326996</c:v>
                </c:pt>
                <c:pt idx="63">
                  <c:v>84.798626384027997</c:v>
                </c:pt>
                <c:pt idx="64">
                  <c:v>84.79919410219</c:v>
                </c:pt>
                <c:pt idx="65">
                  <c:v>84.800776012415994</c:v>
                </c:pt>
                <c:pt idx="66">
                  <c:v>84.804993367018994</c:v>
                </c:pt>
                <c:pt idx="67">
                  <c:v>84.807947011096999</c:v>
                </c:pt>
                <c:pt idx="68">
                  <c:v>84.807520413464005</c:v>
                </c:pt>
                <c:pt idx="69">
                  <c:v>84.806168642521001</c:v>
                </c:pt>
                <c:pt idx="70">
                  <c:v>84.805500132261002</c:v>
                </c:pt>
                <c:pt idx="71">
                  <c:v>84.806743035799002</c:v>
                </c:pt>
                <c:pt idx="72">
                  <c:v>84.810036312578006</c:v>
                </c:pt>
                <c:pt idx="73">
                  <c:v>84.811358439138999</c:v>
                </c:pt>
                <c:pt idx="74">
                  <c:v>84.812157938387998</c:v>
                </c:pt>
                <c:pt idx="75">
                  <c:v>84.813555107579006</c:v>
                </c:pt>
                <c:pt idx="76">
                  <c:v>84.813716428885996</c:v>
                </c:pt>
                <c:pt idx="77">
                  <c:v>84.815344310412996</c:v>
                </c:pt>
                <c:pt idx="78">
                  <c:v>84.816822729383006</c:v>
                </c:pt>
                <c:pt idx="79">
                  <c:v>84.817347458181999</c:v>
                </c:pt>
                <c:pt idx="80">
                  <c:v>84.819681819826997</c:v>
                </c:pt>
                <c:pt idx="81">
                  <c:v>84.820673074653001</c:v>
                </c:pt>
                <c:pt idx="82">
                  <c:v>84.822537132698997</c:v>
                </c:pt>
                <c:pt idx="83">
                  <c:v>84.825830337452999</c:v>
                </c:pt>
                <c:pt idx="84">
                  <c:v>84.826005940697002</c:v>
                </c:pt>
                <c:pt idx="85">
                  <c:v>84.828474450876001</c:v>
                </c:pt>
                <c:pt idx="86">
                  <c:v>84.830533582021005</c:v>
                </c:pt>
                <c:pt idx="87">
                  <c:v>84.831486597167995</c:v>
                </c:pt>
                <c:pt idx="88">
                  <c:v>84.834961327382004</c:v>
                </c:pt>
                <c:pt idx="89">
                  <c:v>84.836752773832004</c:v>
                </c:pt>
                <c:pt idx="90">
                  <c:v>84.838360326566999</c:v>
                </c:pt>
                <c:pt idx="91">
                  <c:v>84.841585851917998</c:v>
                </c:pt>
                <c:pt idx="92">
                  <c:v>84.843399300298003</c:v>
                </c:pt>
                <c:pt idx="93">
                  <c:v>84.844176054414007</c:v>
                </c:pt>
                <c:pt idx="94">
                  <c:v>84.845979596844998</c:v>
                </c:pt>
                <c:pt idx="95">
                  <c:v>84.847484704975997</c:v>
                </c:pt>
                <c:pt idx="96">
                  <c:v>84.848109678417998</c:v>
                </c:pt>
                <c:pt idx="97">
                  <c:v>84.848617819159998</c:v>
                </c:pt>
                <c:pt idx="98">
                  <c:v>84.849462668043003</c:v>
                </c:pt>
                <c:pt idx="99">
                  <c:v>84.850110649453001</c:v>
                </c:pt>
                <c:pt idx="100">
                  <c:v>84.850716616504002</c:v>
                </c:pt>
                <c:pt idx="101">
                  <c:v>84.851256406830998</c:v>
                </c:pt>
                <c:pt idx="102">
                  <c:v>84.851752079350007</c:v>
                </c:pt>
                <c:pt idx="103">
                  <c:v>84.852215970898996</c:v>
                </c:pt>
                <c:pt idx="104">
                  <c:v>84.852225283031999</c:v>
                </c:pt>
                <c:pt idx="105">
                  <c:v>84.852687968959998</c:v>
                </c:pt>
                <c:pt idx="106">
                  <c:v>84.853225397074993</c:v>
                </c:pt>
                <c:pt idx="107">
                  <c:v>84.853912309566994</c:v>
                </c:pt>
                <c:pt idx="108">
                  <c:v>84.85486914757</c:v>
                </c:pt>
                <c:pt idx="109">
                  <c:v>84.856004603404003</c:v>
                </c:pt>
                <c:pt idx="110">
                  <c:v>84.857039374999999</c:v>
                </c:pt>
                <c:pt idx="111">
                  <c:v>84.857298605403997</c:v>
                </c:pt>
                <c:pt idx="112">
                  <c:v>84.858432688234004</c:v>
                </c:pt>
                <c:pt idx="113">
                  <c:v>84.859774501971998</c:v>
                </c:pt>
                <c:pt idx="114">
                  <c:v>84.859900549076002</c:v>
                </c:pt>
                <c:pt idx="115">
                  <c:v>84.861592652566998</c:v>
                </c:pt>
                <c:pt idx="116">
                  <c:v>84.862978548618997</c:v>
                </c:pt>
                <c:pt idx="117">
                  <c:v>84.863443796257002</c:v>
                </c:pt>
                <c:pt idx="118">
                  <c:v>84.865039734020996</c:v>
                </c:pt>
                <c:pt idx="119">
                  <c:v>84.865143039383995</c:v>
                </c:pt>
                <c:pt idx="120">
                  <c:v>84.866825205127995</c:v>
                </c:pt>
                <c:pt idx="121">
                  <c:v>84.867411145347006</c:v>
                </c:pt>
                <c:pt idx="122">
                  <c:v>84.868791197408001</c:v>
                </c:pt>
                <c:pt idx="123">
                  <c:v>84.869912704672998</c:v>
                </c:pt>
                <c:pt idx="124">
                  <c:v>84.870594984196998</c:v>
                </c:pt>
                <c:pt idx="125">
                  <c:v>84.871736705431005</c:v>
                </c:pt>
                <c:pt idx="126">
                  <c:v>84.872532775077005</c:v>
                </c:pt>
                <c:pt idx="127">
                  <c:v>84.875857485647003</c:v>
                </c:pt>
                <c:pt idx="128">
                  <c:v>84.876037030266005</c:v>
                </c:pt>
                <c:pt idx="129">
                  <c:v>84.877195659392001</c:v>
                </c:pt>
                <c:pt idx="130">
                  <c:v>84.878256456318994</c:v>
                </c:pt>
                <c:pt idx="131">
                  <c:v>84.878357800673001</c:v>
                </c:pt>
                <c:pt idx="132">
                  <c:v>84.881166544615994</c:v>
                </c:pt>
                <c:pt idx="133">
                  <c:v>84.883764094582006</c:v>
                </c:pt>
                <c:pt idx="134">
                  <c:v>84.883969099591994</c:v>
                </c:pt>
                <c:pt idx="135">
                  <c:v>84.884416226552005</c:v>
                </c:pt>
                <c:pt idx="136">
                  <c:v>84.884742130812995</c:v>
                </c:pt>
                <c:pt idx="137">
                  <c:v>84.884840896621</c:v>
                </c:pt>
                <c:pt idx="138">
                  <c:v>84.885482967805999</c:v>
                </c:pt>
                <c:pt idx="139">
                  <c:v>84.886336034167996</c:v>
                </c:pt>
                <c:pt idx="140">
                  <c:v>84.886768561617998</c:v>
                </c:pt>
                <c:pt idx="141">
                  <c:v>84.887041693179995</c:v>
                </c:pt>
                <c:pt idx="142">
                  <c:v>84.887577473763997</c:v>
                </c:pt>
                <c:pt idx="143">
                  <c:v>84.887859805825002</c:v>
                </c:pt>
                <c:pt idx="144">
                  <c:v>84.888428298354</c:v>
                </c:pt>
                <c:pt idx="145">
                  <c:v>84.889553774483005</c:v>
                </c:pt>
                <c:pt idx="146">
                  <c:v>84.889891712988003</c:v>
                </c:pt>
                <c:pt idx="147">
                  <c:v>84.889936884959994</c:v>
                </c:pt>
                <c:pt idx="148">
                  <c:v>84.890039999544996</c:v>
                </c:pt>
                <c:pt idx="149">
                  <c:v>84.890050492594995</c:v>
                </c:pt>
                <c:pt idx="150">
                  <c:v>84.890312423631002</c:v>
                </c:pt>
                <c:pt idx="151">
                  <c:v>84.890469329778995</c:v>
                </c:pt>
                <c:pt idx="152">
                  <c:v>84.890758704866997</c:v>
                </c:pt>
                <c:pt idx="153">
                  <c:v>84.891476898087006</c:v>
                </c:pt>
                <c:pt idx="154">
                  <c:v>84.891484578052996</c:v>
                </c:pt>
                <c:pt idx="155">
                  <c:v>84.892892290671</c:v>
                </c:pt>
                <c:pt idx="156">
                  <c:v>84.893536659372003</c:v>
                </c:pt>
                <c:pt idx="157">
                  <c:v>84.89398783947</c:v>
                </c:pt>
                <c:pt idx="158">
                  <c:v>84.894747571579998</c:v>
                </c:pt>
                <c:pt idx="159">
                  <c:v>84.894849333690004</c:v>
                </c:pt>
                <c:pt idx="160">
                  <c:v>84.895809859394006</c:v>
                </c:pt>
                <c:pt idx="161">
                  <c:v>84.896201350159004</c:v>
                </c:pt>
                <c:pt idx="162">
                  <c:v>84.896810441542996</c:v>
                </c:pt>
                <c:pt idx="163">
                  <c:v>84.897745360678996</c:v>
                </c:pt>
                <c:pt idx="164">
                  <c:v>84.897833671010005</c:v>
                </c:pt>
                <c:pt idx="165">
                  <c:v>84.897981731005999</c:v>
                </c:pt>
                <c:pt idx="166">
                  <c:v>84.897979973142</c:v>
                </c:pt>
                <c:pt idx="167">
                  <c:v>84.897978735587003</c:v>
                </c:pt>
                <c:pt idx="168">
                  <c:v>84.898651912928003</c:v>
                </c:pt>
                <c:pt idx="169">
                  <c:v>84.899373703595998</c:v>
                </c:pt>
                <c:pt idx="170">
                  <c:v>84.899916777062003</c:v>
                </c:pt>
                <c:pt idx="171">
                  <c:v>84.899917681535996</c:v>
                </c:pt>
                <c:pt idx="172">
                  <c:v>84.899852705301001</c:v>
                </c:pt>
                <c:pt idx="173">
                  <c:v>84.899733187958006</c:v>
                </c:pt>
                <c:pt idx="174">
                  <c:v>84.899657186851996</c:v>
                </c:pt>
                <c:pt idx="175">
                  <c:v>84.899964830607004</c:v>
                </c:pt>
                <c:pt idx="176">
                  <c:v>84.900518302215005</c:v>
                </c:pt>
                <c:pt idx="177">
                  <c:v>84.901015603443994</c:v>
                </c:pt>
                <c:pt idx="178">
                  <c:v>84.901066604864994</c:v>
                </c:pt>
                <c:pt idx="179">
                  <c:v>84.901459794985996</c:v>
                </c:pt>
                <c:pt idx="180">
                  <c:v>84.901858563873006</c:v>
                </c:pt>
                <c:pt idx="181">
                  <c:v>84.901883215422998</c:v>
                </c:pt>
                <c:pt idx="182">
                  <c:v>84.902174211851005</c:v>
                </c:pt>
                <c:pt idx="183">
                  <c:v>84.902474748551001</c:v>
                </c:pt>
                <c:pt idx="184">
                  <c:v>84.902517640517004</c:v>
                </c:pt>
                <c:pt idx="185">
                  <c:v>84.903014217196002</c:v>
                </c:pt>
                <c:pt idx="186">
                  <c:v>84.903576675295994</c:v>
                </c:pt>
                <c:pt idx="187">
                  <c:v>84.903689150643999</c:v>
                </c:pt>
                <c:pt idx="188">
                  <c:v>84.903967050196002</c:v>
                </c:pt>
                <c:pt idx="189">
                  <c:v>84.904291621908996</c:v>
                </c:pt>
                <c:pt idx="190">
                  <c:v>84.904380285632001</c:v>
                </c:pt>
                <c:pt idx="191">
                  <c:v>84.904775758154997</c:v>
                </c:pt>
                <c:pt idx="192">
                  <c:v>84.905298778743997</c:v>
                </c:pt>
                <c:pt idx="193">
                  <c:v>84.905537203329004</c:v>
                </c:pt>
                <c:pt idx="194">
                  <c:v>84.905665586316005</c:v>
                </c:pt>
                <c:pt idx="195">
                  <c:v>84.905891892922995</c:v>
                </c:pt>
                <c:pt idx="196">
                  <c:v>84.906090042974</c:v>
                </c:pt>
                <c:pt idx="197">
                  <c:v>84.906112858694996</c:v>
                </c:pt>
                <c:pt idx="198">
                  <c:v>84.906434884660001</c:v>
                </c:pt>
                <c:pt idx="199">
                  <c:v>84.906724942818997</c:v>
                </c:pt>
                <c:pt idx="200">
                  <c:v>84.906973611943002</c:v>
                </c:pt>
                <c:pt idx="201">
                  <c:v>84.907028614913997</c:v>
                </c:pt>
                <c:pt idx="202">
                  <c:v>84.907168948711998</c:v>
                </c:pt>
                <c:pt idx="203">
                  <c:v>84.907329478736003</c:v>
                </c:pt>
                <c:pt idx="204">
                  <c:v>84.907465533885997</c:v>
                </c:pt>
                <c:pt idx="205">
                  <c:v>84.907465745105995</c:v>
                </c:pt>
                <c:pt idx="206">
                  <c:v>84.907636283189007</c:v>
                </c:pt>
                <c:pt idx="207">
                  <c:v>84.907786384559998</c:v>
                </c:pt>
                <c:pt idx="208">
                  <c:v>84.907922654908006</c:v>
                </c:pt>
                <c:pt idx="209">
                  <c:v>84.908050484558999</c:v>
                </c:pt>
                <c:pt idx="210">
                  <c:v>84.908051212670003</c:v>
                </c:pt>
                <c:pt idx="211">
                  <c:v>84.908114691701996</c:v>
                </c:pt>
                <c:pt idx="212">
                  <c:v>84.908191842728002</c:v>
                </c:pt>
                <c:pt idx="213">
                  <c:v>84.908296337742001</c:v>
                </c:pt>
                <c:pt idx="214">
                  <c:v>84.908441848739997</c:v>
                </c:pt>
                <c:pt idx="215">
                  <c:v>84.908650489479001</c:v>
                </c:pt>
                <c:pt idx="216">
                  <c:v>84.908915008628</c:v>
                </c:pt>
                <c:pt idx="217">
                  <c:v>84.909133804315005</c:v>
                </c:pt>
                <c:pt idx="218">
                  <c:v>84.909307028040999</c:v>
                </c:pt>
                <c:pt idx="219">
                  <c:v>84.909909884851004</c:v>
                </c:pt>
                <c:pt idx="220">
                  <c:v>84.910606126646996</c:v>
                </c:pt>
                <c:pt idx="221">
                  <c:v>84.910656485551002</c:v>
                </c:pt>
                <c:pt idx="222">
                  <c:v>84.911415650294998</c:v>
                </c:pt>
                <c:pt idx="223">
                  <c:v>84.911857801210004</c:v>
                </c:pt>
                <c:pt idx="224">
                  <c:v>84.912173165846994</c:v>
                </c:pt>
                <c:pt idx="225">
                  <c:v>84.912757648249993</c:v>
                </c:pt>
                <c:pt idx="226">
                  <c:v>84.913064850308004</c:v>
                </c:pt>
                <c:pt idx="227">
                  <c:v>84.914756256342997</c:v>
                </c:pt>
                <c:pt idx="228">
                  <c:v>84.914789612106006</c:v>
                </c:pt>
                <c:pt idx="229">
                  <c:v>84.915289102049002</c:v>
                </c:pt>
                <c:pt idx="230">
                  <c:v>84.915366607699994</c:v>
                </c:pt>
                <c:pt idx="231">
                  <c:v>84.916846709915006</c:v>
                </c:pt>
                <c:pt idx="232">
                  <c:v>84.916996300253004</c:v>
                </c:pt>
                <c:pt idx="233">
                  <c:v>84.917645733621995</c:v>
                </c:pt>
                <c:pt idx="234">
                  <c:v>84.918218833501996</c:v>
                </c:pt>
                <c:pt idx="235">
                  <c:v>84.919109565865995</c:v>
                </c:pt>
                <c:pt idx="236">
                  <c:v>84.919492243486005</c:v>
                </c:pt>
                <c:pt idx="237">
                  <c:v>84.919894338299997</c:v>
                </c:pt>
                <c:pt idx="238">
                  <c:v>84.920756236429</c:v>
                </c:pt>
                <c:pt idx="239">
                  <c:v>84.921530344605003</c:v>
                </c:pt>
                <c:pt idx="240">
                  <c:v>84.922193286980004</c:v>
                </c:pt>
                <c:pt idx="241">
                  <c:v>84.922649003634007</c:v>
                </c:pt>
                <c:pt idx="242">
                  <c:v>84.923674312928</c:v>
                </c:pt>
                <c:pt idx="243">
                  <c:v>84.924238136257998</c:v>
                </c:pt>
                <c:pt idx="244">
                  <c:v>84.925373894635001</c:v>
                </c:pt>
                <c:pt idx="245">
                  <c:v>84.925888646152004</c:v>
                </c:pt>
                <c:pt idx="246">
                  <c:v>84.926790007845995</c:v>
                </c:pt>
                <c:pt idx="247">
                  <c:v>84.927202771607</c:v>
                </c:pt>
                <c:pt idx="248">
                  <c:v>84.928316218565996</c:v>
                </c:pt>
                <c:pt idx="249">
                  <c:v>84.929027152966</c:v>
                </c:pt>
                <c:pt idx="250">
                  <c:v>84.929478961165998</c:v>
                </c:pt>
                <c:pt idx="251">
                  <c:v>84.930095414814005</c:v>
                </c:pt>
                <c:pt idx="252">
                  <c:v>84.930402737419001</c:v>
                </c:pt>
                <c:pt idx="253">
                  <c:v>84.931440604772007</c:v>
                </c:pt>
                <c:pt idx="254">
                  <c:v>84.931946993945999</c:v>
                </c:pt>
                <c:pt idx="255">
                  <c:v>84.931849678337997</c:v>
                </c:pt>
                <c:pt idx="256">
                  <c:v>84.932002463287006</c:v>
                </c:pt>
                <c:pt idx="257">
                  <c:v>84.931858538217</c:v>
                </c:pt>
                <c:pt idx="258">
                  <c:v>84.931866157195998</c:v>
                </c:pt>
                <c:pt idx="259">
                  <c:v>84.933238603489002</c:v>
                </c:pt>
                <c:pt idx="260">
                  <c:v>84.933096241090993</c:v>
                </c:pt>
                <c:pt idx="261">
                  <c:v>84.933026811808006</c:v>
                </c:pt>
                <c:pt idx="262">
                  <c:v>84.932638604638001</c:v>
                </c:pt>
                <c:pt idx="263">
                  <c:v>84.932642159618993</c:v>
                </c:pt>
                <c:pt idx="264">
                  <c:v>84.933090948498005</c:v>
                </c:pt>
                <c:pt idx="265">
                  <c:v>84.933120670934002</c:v>
                </c:pt>
                <c:pt idx="266">
                  <c:v>84.933630096155994</c:v>
                </c:pt>
                <c:pt idx="267">
                  <c:v>84.933637605525007</c:v>
                </c:pt>
                <c:pt idx="268">
                  <c:v>84.933571193670005</c:v>
                </c:pt>
                <c:pt idx="269">
                  <c:v>84.933543308796004</c:v>
                </c:pt>
                <c:pt idx="270">
                  <c:v>84.933508382935003</c:v>
                </c:pt>
                <c:pt idx="271">
                  <c:v>84.933450937542005</c:v>
                </c:pt>
                <c:pt idx="272">
                  <c:v>84.933430068361005</c:v>
                </c:pt>
                <c:pt idx="273">
                  <c:v>84.933535160478996</c:v>
                </c:pt>
                <c:pt idx="274">
                  <c:v>84.933695198750996</c:v>
                </c:pt>
                <c:pt idx="275">
                  <c:v>84.933830537183994</c:v>
                </c:pt>
                <c:pt idx="276">
                  <c:v>84.933951075744005</c:v>
                </c:pt>
                <c:pt idx="277">
                  <c:v>84.933952028159993</c:v>
                </c:pt>
                <c:pt idx="278">
                  <c:v>84.933999954257004</c:v>
                </c:pt>
                <c:pt idx="279">
                  <c:v>84.934053988086006</c:v>
                </c:pt>
                <c:pt idx="280">
                  <c:v>84.93412023738</c:v>
                </c:pt>
                <c:pt idx="281">
                  <c:v>84.934162854337998</c:v>
                </c:pt>
                <c:pt idx="282">
                  <c:v>84.934147612529003</c:v>
                </c:pt>
                <c:pt idx="283">
                  <c:v>84.934107493219003</c:v>
                </c:pt>
                <c:pt idx="284">
                  <c:v>84.934078037117999</c:v>
                </c:pt>
                <c:pt idx="285">
                  <c:v>84.934059118685994</c:v>
                </c:pt>
                <c:pt idx="286">
                  <c:v>84.934013145603004</c:v>
                </c:pt>
                <c:pt idx="287">
                  <c:v>84.934082981781998</c:v>
                </c:pt>
                <c:pt idx="288">
                  <c:v>84.934527903019003</c:v>
                </c:pt>
                <c:pt idx="289">
                  <c:v>84.934542282620995</c:v>
                </c:pt>
                <c:pt idx="290">
                  <c:v>84.934645030888007</c:v>
                </c:pt>
                <c:pt idx="291">
                  <c:v>84.934663360843999</c:v>
                </c:pt>
                <c:pt idx="292">
                  <c:v>84.934664978963994</c:v>
                </c:pt>
                <c:pt idx="293">
                  <c:v>84.934953843832005</c:v>
                </c:pt>
                <c:pt idx="294">
                  <c:v>84.934963816700005</c:v>
                </c:pt>
                <c:pt idx="295">
                  <c:v>84.934890122715998</c:v>
                </c:pt>
                <c:pt idx="296">
                  <c:v>84.934841058192006</c:v>
                </c:pt>
                <c:pt idx="297">
                  <c:v>84.934822075118007</c:v>
                </c:pt>
                <c:pt idx="298">
                  <c:v>84.934905689836995</c:v>
                </c:pt>
                <c:pt idx="299">
                  <c:v>84.935148214158005</c:v>
                </c:pt>
                <c:pt idx="300">
                  <c:v>84.93530589062</c:v>
                </c:pt>
                <c:pt idx="301">
                  <c:v>84.935957210718001</c:v>
                </c:pt>
                <c:pt idx="302">
                  <c:v>84.935942939732001</c:v>
                </c:pt>
                <c:pt idx="303">
                  <c:v>84.935499117991995</c:v>
                </c:pt>
                <c:pt idx="304">
                  <c:v>84.935927863944997</c:v>
                </c:pt>
                <c:pt idx="305">
                  <c:v>84.935978359765002</c:v>
                </c:pt>
                <c:pt idx="306">
                  <c:v>84.936339561112007</c:v>
                </c:pt>
                <c:pt idx="307">
                  <c:v>84.936550142160002</c:v>
                </c:pt>
                <c:pt idx="308">
                  <c:v>84.936551299735996</c:v>
                </c:pt>
                <c:pt idx="309">
                  <c:v>84.936572333369995</c:v>
                </c:pt>
                <c:pt idx="310">
                  <c:v>84.936512042738997</c:v>
                </c:pt>
                <c:pt idx="311">
                  <c:v>84.936763964985005</c:v>
                </c:pt>
                <c:pt idx="312">
                  <c:v>84.936773920248001</c:v>
                </c:pt>
                <c:pt idx="313">
                  <c:v>84.937229201948</c:v>
                </c:pt>
                <c:pt idx="314">
                  <c:v>84.937482508543994</c:v>
                </c:pt>
                <c:pt idx="315">
                  <c:v>84.937148707000006</c:v>
                </c:pt>
                <c:pt idx="316">
                  <c:v>84.937356650173996</c:v>
                </c:pt>
                <c:pt idx="317">
                  <c:v>84.937915066852995</c:v>
                </c:pt>
                <c:pt idx="318">
                  <c:v>84.937644843244996</c:v>
                </c:pt>
                <c:pt idx="319">
                  <c:v>84.938242898935997</c:v>
                </c:pt>
                <c:pt idx="320">
                  <c:v>84.938072478967996</c:v>
                </c:pt>
                <c:pt idx="321">
                  <c:v>84.938073245506004</c:v>
                </c:pt>
                <c:pt idx="322">
                  <c:v>84.938481110938994</c:v>
                </c:pt>
                <c:pt idx="323">
                  <c:v>84.939231903853994</c:v>
                </c:pt>
                <c:pt idx="324">
                  <c:v>84.939541547386</c:v>
                </c:pt>
                <c:pt idx="325">
                  <c:v>84.939714707663995</c:v>
                </c:pt>
                <c:pt idx="326">
                  <c:v>84.940032831923006</c:v>
                </c:pt>
                <c:pt idx="327">
                  <c:v>84.940433172436997</c:v>
                </c:pt>
                <c:pt idx="328">
                  <c:v>84.940759378427003</c:v>
                </c:pt>
                <c:pt idx="329">
                  <c:v>84.941242279237997</c:v>
                </c:pt>
                <c:pt idx="330">
                  <c:v>84.941509399736006</c:v>
                </c:pt>
                <c:pt idx="331">
                  <c:v>84.941902137778996</c:v>
                </c:pt>
                <c:pt idx="332">
                  <c:v>84.942024776867996</c:v>
                </c:pt>
                <c:pt idx="333">
                  <c:v>84.942519171716</c:v>
                </c:pt>
                <c:pt idx="334">
                  <c:v>84.943088423168007</c:v>
                </c:pt>
                <c:pt idx="335">
                  <c:v>84.943170485126998</c:v>
                </c:pt>
                <c:pt idx="336">
                  <c:v>84.943171188570005</c:v>
                </c:pt>
                <c:pt idx="337">
                  <c:v>84.943504642083994</c:v>
                </c:pt>
                <c:pt idx="338">
                  <c:v>84.944284431737998</c:v>
                </c:pt>
                <c:pt idx="339">
                  <c:v>84.944460477828002</c:v>
                </c:pt>
                <c:pt idx="340">
                  <c:v>84.94459152153</c:v>
                </c:pt>
                <c:pt idx="341">
                  <c:v>84.944188328397999</c:v>
                </c:pt>
                <c:pt idx="342">
                  <c:v>84.944969040008999</c:v>
                </c:pt>
                <c:pt idx="343">
                  <c:v>84.944969265073993</c:v>
                </c:pt>
                <c:pt idx="344">
                  <c:v>84.945809495177997</c:v>
                </c:pt>
                <c:pt idx="345">
                  <c:v>84.945568071835993</c:v>
                </c:pt>
                <c:pt idx="346">
                  <c:v>84.945597861682998</c:v>
                </c:pt>
                <c:pt idx="347">
                  <c:v>84.945723083849003</c:v>
                </c:pt>
                <c:pt idx="348">
                  <c:v>84.946139809844993</c:v>
                </c:pt>
                <c:pt idx="349">
                  <c:v>84.946155770757002</c:v>
                </c:pt>
                <c:pt idx="350">
                  <c:v>84.946192858239996</c:v>
                </c:pt>
                <c:pt idx="351">
                  <c:v>84.946684869281995</c:v>
                </c:pt>
                <c:pt idx="352">
                  <c:v>84.946758352988994</c:v>
                </c:pt>
                <c:pt idx="353">
                  <c:v>84.946700186813004</c:v>
                </c:pt>
                <c:pt idx="354">
                  <c:v>84.946630685702004</c:v>
                </c:pt>
                <c:pt idx="355">
                  <c:v>84.946548589846003</c:v>
                </c:pt>
                <c:pt idx="356">
                  <c:v>84.947374609397002</c:v>
                </c:pt>
                <c:pt idx="357">
                  <c:v>84.947563195702998</c:v>
                </c:pt>
                <c:pt idx="358">
                  <c:v>84.947656001268001</c:v>
                </c:pt>
                <c:pt idx="359">
                  <c:v>84.947487913676994</c:v>
                </c:pt>
                <c:pt idx="360">
                  <c:v>84.947059840584998</c:v>
                </c:pt>
                <c:pt idx="361">
                  <c:v>84.947509096722001</c:v>
                </c:pt>
                <c:pt idx="362">
                  <c:v>84.948113202078005</c:v>
                </c:pt>
                <c:pt idx="363">
                  <c:v>84.948107482013</c:v>
                </c:pt>
                <c:pt idx="364">
                  <c:v>84.947890645642005</c:v>
                </c:pt>
                <c:pt idx="365">
                  <c:v>84.947532745825995</c:v>
                </c:pt>
                <c:pt idx="366">
                  <c:v>84.947733906194003</c:v>
                </c:pt>
                <c:pt idx="367">
                  <c:v>84.948058288159004</c:v>
                </c:pt>
                <c:pt idx="368">
                  <c:v>84.948099646542005</c:v>
                </c:pt>
                <c:pt idx="369">
                  <c:v>84.948068658157993</c:v>
                </c:pt>
                <c:pt idx="370">
                  <c:v>84.947975301919996</c:v>
                </c:pt>
                <c:pt idx="371">
                  <c:v>84.948247710800999</c:v>
                </c:pt>
                <c:pt idx="372">
                  <c:v>84.948364268613005</c:v>
                </c:pt>
                <c:pt idx="373">
                  <c:v>84.948377247419003</c:v>
                </c:pt>
                <c:pt idx="374">
                  <c:v>84.948380001334002</c:v>
                </c:pt>
                <c:pt idx="375">
                  <c:v>84.948511920035003</c:v>
                </c:pt>
                <c:pt idx="376">
                  <c:v>84.948580850902999</c:v>
                </c:pt>
                <c:pt idx="377">
                  <c:v>84.948533540971994</c:v>
                </c:pt>
                <c:pt idx="378">
                  <c:v>84.948456834522005</c:v>
                </c:pt>
                <c:pt idx="379">
                  <c:v>84.948405684734993</c:v>
                </c:pt>
                <c:pt idx="380">
                  <c:v>84.948367736527004</c:v>
                </c:pt>
                <c:pt idx="381">
                  <c:v>84.948369135009997</c:v>
                </c:pt>
                <c:pt idx="382">
                  <c:v>84.948496769458998</c:v>
                </c:pt>
                <c:pt idx="383">
                  <c:v>84.948661956891996</c:v>
                </c:pt>
                <c:pt idx="384">
                  <c:v>84.948657231542995</c:v>
                </c:pt>
                <c:pt idx="385">
                  <c:v>84.948463961051004</c:v>
                </c:pt>
                <c:pt idx="386">
                  <c:v>84.948465083426001</c:v>
                </c:pt>
                <c:pt idx="387">
                  <c:v>84.948479108003994</c:v>
                </c:pt>
                <c:pt idx="388">
                  <c:v>84.948504857711995</c:v>
                </c:pt>
                <c:pt idx="389">
                  <c:v>84.948544601896003</c:v>
                </c:pt>
                <c:pt idx="390">
                  <c:v>84.948545890142</c:v>
                </c:pt>
                <c:pt idx="391">
                  <c:v>84.948653035560994</c:v>
                </c:pt>
                <c:pt idx="392">
                  <c:v>84.948760746863996</c:v>
                </c:pt>
                <c:pt idx="393">
                  <c:v>84.948797111806002</c:v>
                </c:pt>
                <c:pt idx="394">
                  <c:v>84.948977748565</c:v>
                </c:pt>
                <c:pt idx="395">
                  <c:v>84.948989713689997</c:v>
                </c:pt>
                <c:pt idx="396">
                  <c:v>84.949142730914005</c:v>
                </c:pt>
                <c:pt idx="397">
                  <c:v>84.949135638292006</c:v>
                </c:pt>
                <c:pt idx="398">
                  <c:v>84.949095571558004</c:v>
                </c:pt>
                <c:pt idx="399">
                  <c:v>84.949196794019997</c:v>
                </c:pt>
                <c:pt idx="400">
                  <c:v>84.949378461110001</c:v>
                </c:pt>
                <c:pt idx="401">
                  <c:v>84.949564708381004</c:v>
                </c:pt>
                <c:pt idx="402">
                  <c:v>84.949644915858002</c:v>
                </c:pt>
                <c:pt idx="403">
                  <c:v>84.949703221090004</c:v>
                </c:pt>
                <c:pt idx="404">
                  <c:v>84.949718284433004</c:v>
                </c:pt>
                <c:pt idx="405">
                  <c:v>84.949824142566001</c:v>
                </c:pt>
                <c:pt idx="406">
                  <c:v>84.949666148015993</c:v>
                </c:pt>
                <c:pt idx="407">
                  <c:v>84.949600351295004</c:v>
                </c:pt>
                <c:pt idx="408">
                  <c:v>84.949746180027006</c:v>
                </c:pt>
                <c:pt idx="409">
                  <c:v>84.949863851882</c:v>
                </c:pt>
                <c:pt idx="410">
                  <c:v>84.950152531200999</c:v>
                </c:pt>
                <c:pt idx="411">
                  <c:v>84.949931428048998</c:v>
                </c:pt>
                <c:pt idx="412">
                  <c:v>84.949935794997998</c:v>
                </c:pt>
                <c:pt idx="413">
                  <c:v>84.950104849881001</c:v>
                </c:pt>
                <c:pt idx="414">
                  <c:v>84.950362794962999</c:v>
                </c:pt>
                <c:pt idx="415">
                  <c:v>84.950454690564001</c:v>
                </c:pt>
                <c:pt idx="416">
                  <c:v>84.950369984511994</c:v>
                </c:pt>
                <c:pt idx="417">
                  <c:v>84.950378281675995</c:v>
                </c:pt>
                <c:pt idx="418">
                  <c:v>84.950399034051998</c:v>
                </c:pt>
                <c:pt idx="419">
                  <c:v>84.950630247193999</c:v>
                </c:pt>
                <c:pt idx="420">
                  <c:v>84.950649908765996</c:v>
                </c:pt>
                <c:pt idx="421">
                  <c:v>84.950713484673003</c:v>
                </c:pt>
                <c:pt idx="422">
                  <c:v>84.950691455905996</c:v>
                </c:pt>
                <c:pt idx="423">
                  <c:v>84.950691490093007</c:v>
                </c:pt>
                <c:pt idx="424">
                  <c:v>84.950871179646001</c:v>
                </c:pt>
                <c:pt idx="425">
                  <c:v>84.950893824838005</c:v>
                </c:pt>
                <c:pt idx="426">
                  <c:v>84.950908966095994</c:v>
                </c:pt>
                <c:pt idx="427">
                  <c:v>84.951009566121002</c:v>
                </c:pt>
                <c:pt idx="428">
                  <c:v>84.951128916599004</c:v>
                </c:pt>
                <c:pt idx="429">
                  <c:v>84.951116229389996</c:v>
                </c:pt>
                <c:pt idx="430">
                  <c:v>84.951095635477003</c:v>
                </c:pt>
                <c:pt idx="431">
                  <c:v>84.951355037639999</c:v>
                </c:pt>
                <c:pt idx="432">
                  <c:v>84.951366556683993</c:v>
                </c:pt>
                <c:pt idx="433">
                  <c:v>84.951396989646994</c:v>
                </c:pt>
                <c:pt idx="434">
                  <c:v>84.951412254622994</c:v>
                </c:pt>
                <c:pt idx="435">
                  <c:v>84.951429254711996</c:v>
                </c:pt>
                <c:pt idx="436">
                  <c:v>84.951533132085999</c:v>
                </c:pt>
                <c:pt idx="437">
                  <c:v>84.951625904590003</c:v>
                </c:pt>
                <c:pt idx="438">
                  <c:v>84.951637268065994</c:v>
                </c:pt>
                <c:pt idx="439">
                  <c:v>84.951703767078001</c:v>
                </c:pt>
                <c:pt idx="440">
                  <c:v>84.951758021930004</c:v>
                </c:pt>
                <c:pt idx="441">
                  <c:v>84.951805358192999</c:v>
                </c:pt>
                <c:pt idx="442">
                  <c:v>84.951903998548005</c:v>
                </c:pt>
                <c:pt idx="443">
                  <c:v>84.951903309743003</c:v>
                </c:pt>
                <c:pt idx="444">
                  <c:v>84.951899247884995</c:v>
                </c:pt>
                <c:pt idx="445">
                  <c:v>84.951938364233996</c:v>
                </c:pt>
                <c:pt idx="446">
                  <c:v>84.952016074295997</c:v>
                </c:pt>
                <c:pt idx="447">
                  <c:v>84.952075269361004</c:v>
                </c:pt>
                <c:pt idx="448">
                  <c:v>84.952126583913994</c:v>
                </c:pt>
                <c:pt idx="449">
                  <c:v>84.952133851612004</c:v>
                </c:pt>
                <c:pt idx="450">
                  <c:v>84.952140271294994</c:v>
                </c:pt>
                <c:pt idx="451">
                  <c:v>84.952185169748006</c:v>
                </c:pt>
                <c:pt idx="452">
                  <c:v>84.952226221464002</c:v>
                </c:pt>
                <c:pt idx="453">
                  <c:v>84.952260400645997</c:v>
                </c:pt>
                <c:pt idx="454">
                  <c:v>84.952345144552993</c:v>
                </c:pt>
                <c:pt idx="455">
                  <c:v>84.952353279240995</c:v>
                </c:pt>
                <c:pt idx="456">
                  <c:v>84.952371870220006</c:v>
                </c:pt>
                <c:pt idx="457">
                  <c:v>84.952387512927004</c:v>
                </c:pt>
                <c:pt idx="458">
                  <c:v>84.952398656986006</c:v>
                </c:pt>
                <c:pt idx="459">
                  <c:v>84.952406462580001</c:v>
                </c:pt>
                <c:pt idx="460">
                  <c:v>84.952410564225005</c:v>
                </c:pt>
                <c:pt idx="461">
                  <c:v>84.952414065534995</c:v>
                </c:pt>
                <c:pt idx="462">
                  <c:v>84.952423226817004</c:v>
                </c:pt>
                <c:pt idx="463">
                  <c:v>84.952431642172996</c:v>
                </c:pt>
                <c:pt idx="464">
                  <c:v>84.952442697539993</c:v>
                </c:pt>
                <c:pt idx="465">
                  <c:v>84.952461294130003</c:v>
                </c:pt>
                <c:pt idx="466">
                  <c:v>84.952492711976006</c:v>
                </c:pt>
                <c:pt idx="467">
                  <c:v>84.952512300924994</c:v>
                </c:pt>
                <c:pt idx="468">
                  <c:v>84.952509254709994</c:v>
                </c:pt>
                <c:pt idx="469">
                  <c:v>84.952498954312006</c:v>
                </c:pt>
                <c:pt idx="470">
                  <c:v>84.952498287672</c:v>
                </c:pt>
                <c:pt idx="471">
                  <c:v>84.952541413904996</c:v>
                </c:pt>
                <c:pt idx="472">
                  <c:v>84.952542168598995</c:v>
                </c:pt>
                <c:pt idx="473">
                  <c:v>84.952666761277996</c:v>
                </c:pt>
                <c:pt idx="474">
                  <c:v>84.952665949003006</c:v>
                </c:pt>
                <c:pt idx="475">
                  <c:v>84.952663921528</c:v>
                </c:pt>
                <c:pt idx="476">
                  <c:v>84.952609962839006</c:v>
                </c:pt>
                <c:pt idx="477">
                  <c:v>84.952637621722999</c:v>
                </c:pt>
                <c:pt idx="478">
                  <c:v>84.952815913749006</c:v>
                </c:pt>
                <c:pt idx="479">
                  <c:v>84.952868288692002</c:v>
                </c:pt>
                <c:pt idx="480">
                  <c:v>84.952825685811007</c:v>
                </c:pt>
                <c:pt idx="481">
                  <c:v>84.952743245112998</c:v>
                </c:pt>
                <c:pt idx="482">
                  <c:v>84.952934192778997</c:v>
                </c:pt>
                <c:pt idx="483">
                  <c:v>84.953045772950006</c:v>
                </c:pt>
                <c:pt idx="484">
                  <c:v>84.953139959121003</c:v>
                </c:pt>
                <c:pt idx="485">
                  <c:v>84.953006917379994</c:v>
                </c:pt>
                <c:pt idx="486">
                  <c:v>84.953014764757</c:v>
                </c:pt>
                <c:pt idx="487">
                  <c:v>84.953016073422006</c:v>
                </c:pt>
                <c:pt idx="488">
                  <c:v>84.953521118747005</c:v>
                </c:pt>
                <c:pt idx="489">
                  <c:v>84.953497009120994</c:v>
                </c:pt>
                <c:pt idx="490">
                  <c:v>84.953083544273994</c:v>
                </c:pt>
                <c:pt idx="491">
                  <c:v>84.953315791302998</c:v>
                </c:pt>
                <c:pt idx="492">
                  <c:v>84.953315880557</c:v>
                </c:pt>
                <c:pt idx="493">
                  <c:v>84.95365164815</c:v>
                </c:pt>
                <c:pt idx="494">
                  <c:v>84.953521743695006</c:v>
                </c:pt>
                <c:pt idx="495">
                  <c:v>84.953521743660005</c:v>
                </c:pt>
                <c:pt idx="496">
                  <c:v>84.953506198667995</c:v>
                </c:pt>
                <c:pt idx="497">
                  <c:v>84.953662267333996</c:v>
                </c:pt>
                <c:pt idx="498">
                  <c:v>84.953662270126003</c:v>
                </c:pt>
                <c:pt idx="499">
                  <c:v>84.953757921806996</c:v>
                </c:pt>
                <c:pt idx="500">
                  <c:v>84.953750376318993</c:v>
                </c:pt>
                <c:pt idx="501">
                  <c:v>84.953750368616994</c:v>
                </c:pt>
                <c:pt idx="502">
                  <c:v>84.953765288830994</c:v>
                </c:pt>
                <c:pt idx="503">
                  <c:v>84.953761509190002</c:v>
                </c:pt>
                <c:pt idx="504">
                  <c:v>84.953761502839001</c:v>
                </c:pt>
                <c:pt idx="505">
                  <c:v>84.953896502494004</c:v>
                </c:pt>
                <c:pt idx="506">
                  <c:v>84.954094331907001</c:v>
                </c:pt>
                <c:pt idx="507">
                  <c:v>84.954094334372996</c:v>
                </c:pt>
                <c:pt idx="508">
                  <c:v>84.954158738822997</c:v>
                </c:pt>
                <c:pt idx="509">
                  <c:v>84.954119515225003</c:v>
                </c:pt>
                <c:pt idx="510">
                  <c:v>84.954119508134994</c:v>
                </c:pt>
                <c:pt idx="511">
                  <c:v>84.954158491979001</c:v>
                </c:pt>
                <c:pt idx="512">
                  <c:v>84.954311414130999</c:v>
                </c:pt>
                <c:pt idx="513">
                  <c:v>84.954311437431997</c:v>
                </c:pt>
                <c:pt idx="514">
                  <c:v>84.954406214014995</c:v>
                </c:pt>
                <c:pt idx="515">
                  <c:v>84.954425039860993</c:v>
                </c:pt>
                <c:pt idx="516">
                  <c:v>84.954425053571001</c:v>
                </c:pt>
                <c:pt idx="517">
                  <c:v>84.954444479998003</c:v>
                </c:pt>
                <c:pt idx="518">
                  <c:v>84.954608923226004</c:v>
                </c:pt>
                <c:pt idx="519">
                  <c:v>84.954608909260998</c:v>
                </c:pt>
                <c:pt idx="520">
                  <c:v>84.954433478542995</c:v>
                </c:pt>
                <c:pt idx="521">
                  <c:v>84.954520600345006</c:v>
                </c:pt>
                <c:pt idx="522">
                  <c:v>84.954520662302002</c:v>
                </c:pt>
                <c:pt idx="523">
                  <c:v>84.954639232972994</c:v>
                </c:pt>
                <c:pt idx="524">
                  <c:v>84.954834007353995</c:v>
                </c:pt>
                <c:pt idx="525">
                  <c:v>84.954834002528997</c:v>
                </c:pt>
                <c:pt idx="526">
                  <c:v>84.954749881590004</c:v>
                </c:pt>
                <c:pt idx="527">
                  <c:v>84.954814971332993</c:v>
                </c:pt>
                <c:pt idx="528">
                  <c:v>84.954815029501006</c:v>
                </c:pt>
                <c:pt idx="529">
                  <c:v>84.954941187350002</c:v>
                </c:pt>
                <c:pt idx="530">
                  <c:v>84.954979310173002</c:v>
                </c:pt>
                <c:pt idx="531">
                  <c:v>84.954979327971003</c:v>
                </c:pt>
                <c:pt idx="532">
                  <c:v>84.954967696547001</c:v>
                </c:pt>
                <c:pt idx="533">
                  <c:v>84.955051381860002</c:v>
                </c:pt>
                <c:pt idx="534">
                  <c:v>84.955051467437002</c:v>
                </c:pt>
                <c:pt idx="535">
                  <c:v>84.955169477797</c:v>
                </c:pt>
                <c:pt idx="536">
                  <c:v>84.955162324905004</c:v>
                </c:pt>
                <c:pt idx="537">
                  <c:v>84.955162314922006</c:v>
                </c:pt>
                <c:pt idx="538">
                  <c:v>84.955161772848996</c:v>
                </c:pt>
                <c:pt idx="539">
                  <c:v>84.955410333396003</c:v>
                </c:pt>
                <c:pt idx="540">
                  <c:v>84.955410133778003</c:v>
                </c:pt>
                <c:pt idx="541">
                  <c:v>84.955284058008999</c:v>
                </c:pt>
                <c:pt idx="542">
                  <c:v>84.955447449850993</c:v>
                </c:pt>
                <c:pt idx="543">
                  <c:v>84.955447944536004</c:v>
                </c:pt>
                <c:pt idx="544">
                  <c:v>84.955540206627006</c:v>
                </c:pt>
                <c:pt idx="545">
                  <c:v>84.955585545920997</c:v>
                </c:pt>
                <c:pt idx="546">
                  <c:v>84.955497981489003</c:v>
                </c:pt>
                <c:pt idx="547">
                  <c:v>84.955497981587996</c:v>
                </c:pt>
                <c:pt idx="548">
                  <c:v>84.955504982522001</c:v>
                </c:pt>
                <c:pt idx="549">
                  <c:v>84.955474544130993</c:v>
                </c:pt>
                <c:pt idx="550">
                  <c:v>84.955494655048</c:v>
                </c:pt>
                <c:pt idx="551">
                  <c:v>84.955654367169004</c:v>
                </c:pt>
                <c:pt idx="552">
                  <c:v>84.955733577071996</c:v>
                </c:pt>
                <c:pt idx="553">
                  <c:v>84.955753270572998</c:v>
                </c:pt>
                <c:pt idx="554">
                  <c:v>84.955600898380993</c:v>
                </c:pt>
                <c:pt idx="555">
                  <c:v>84.955598725062998</c:v>
                </c:pt>
                <c:pt idx="556">
                  <c:v>84.955574262496</c:v>
                </c:pt>
                <c:pt idx="557">
                  <c:v>84.955597674054005</c:v>
                </c:pt>
                <c:pt idx="558">
                  <c:v>84.955769458099994</c:v>
                </c:pt>
                <c:pt idx="559">
                  <c:v>84.955819455002995</c:v>
                </c:pt>
                <c:pt idx="560">
                  <c:v>84.955830281995006</c:v>
                </c:pt>
                <c:pt idx="561">
                  <c:v>84.955843349760997</c:v>
                </c:pt>
                <c:pt idx="562">
                  <c:v>84.955852596818005</c:v>
                </c:pt>
                <c:pt idx="563">
                  <c:v>84.955859948020006</c:v>
                </c:pt>
                <c:pt idx="564">
                  <c:v>84.955860020844</c:v>
                </c:pt>
                <c:pt idx="565">
                  <c:v>84.955856549470994</c:v>
                </c:pt>
                <c:pt idx="566">
                  <c:v>84.955852352681006</c:v>
                </c:pt>
                <c:pt idx="567">
                  <c:v>84.955846803396994</c:v>
                </c:pt>
                <c:pt idx="568">
                  <c:v>84.955839240844</c:v>
                </c:pt>
                <c:pt idx="569">
                  <c:v>84.955829004245004</c:v>
                </c:pt>
                <c:pt idx="570">
                  <c:v>84.955824486438999</c:v>
                </c:pt>
                <c:pt idx="571">
                  <c:v>84.955817746731995</c:v>
                </c:pt>
                <c:pt idx="572">
                  <c:v>84.955804725467004</c:v>
                </c:pt>
                <c:pt idx="573">
                  <c:v>84.95579897572</c:v>
                </c:pt>
                <c:pt idx="574">
                  <c:v>84.955874756548994</c:v>
                </c:pt>
                <c:pt idx="575">
                  <c:v>84.955969531340003</c:v>
                </c:pt>
                <c:pt idx="576">
                  <c:v>84.955990151915998</c:v>
                </c:pt>
                <c:pt idx="577">
                  <c:v>84.956031884538007</c:v>
                </c:pt>
                <c:pt idx="578">
                  <c:v>84.956057803687003</c:v>
                </c:pt>
                <c:pt idx="579">
                  <c:v>84.956092558688994</c:v>
                </c:pt>
                <c:pt idx="580">
                  <c:v>84.956190373148004</c:v>
                </c:pt>
                <c:pt idx="581">
                  <c:v>84.956249496781993</c:v>
                </c:pt>
                <c:pt idx="582">
                  <c:v>84.956295611491001</c:v>
                </c:pt>
                <c:pt idx="583">
                  <c:v>84.956296957754006</c:v>
                </c:pt>
                <c:pt idx="584">
                  <c:v>84.956314145484995</c:v>
                </c:pt>
                <c:pt idx="585">
                  <c:v>84.956406280690004</c:v>
                </c:pt>
                <c:pt idx="586">
                  <c:v>84.956583726716005</c:v>
                </c:pt>
                <c:pt idx="587">
                  <c:v>84.956652700144005</c:v>
                </c:pt>
                <c:pt idx="588">
                  <c:v>84.956668858826006</c:v>
                </c:pt>
                <c:pt idx="589">
                  <c:v>84.956734829598005</c:v>
                </c:pt>
                <c:pt idx="590">
                  <c:v>84.956797314075999</c:v>
                </c:pt>
                <c:pt idx="591">
                  <c:v>84.956878662109006</c:v>
                </c:pt>
                <c:pt idx="592">
                  <c:v>84.957088702210001</c:v>
                </c:pt>
                <c:pt idx="593">
                  <c:v>84.957115928207998</c:v>
                </c:pt>
                <c:pt idx="594">
                  <c:v>84.957309726272996</c:v>
                </c:pt>
                <c:pt idx="595">
                  <c:v>84.957512859950995</c:v>
                </c:pt>
                <c:pt idx="596">
                  <c:v>84.957561450271001</c:v>
                </c:pt>
                <c:pt idx="597">
                  <c:v>84.957599641610997</c:v>
                </c:pt>
                <c:pt idx="598">
                  <c:v>84.957654112301995</c:v>
                </c:pt>
                <c:pt idx="599">
                  <c:v>84.957735188783005</c:v>
                </c:pt>
                <c:pt idx="600">
                  <c:v>84.958232871654005</c:v>
                </c:pt>
                <c:pt idx="601">
                  <c:v>84.958201478484995</c:v>
                </c:pt>
                <c:pt idx="602">
                  <c:v>84.958095843951</c:v>
                </c:pt>
                <c:pt idx="603">
                  <c:v>84.957885894843002</c:v>
                </c:pt>
                <c:pt idx="604">
                  <c:v>84.957885745449005</c:v>
                </c:pt>
                <c:pt idx="605">
                  <c:v>84.958088051733</c:v>
                </c:pt>
                <c:pt idx="606">
                  <c:v>84.958286305493004</c:v>
                </c:pt>
                <c:pt idx="607">
                  <c:v>84.958171903053994</c:v>
                </c:pt>
                <c:pt idx="608">
                  <c:v>84.958045963410001</c:v>
                </c:pt>
                <c:pt idx="609">
                  <c:v>84.958046156761995</c:v>
                </c:pt>
                <c:pt idx="610">
                  <c:v>84.958331924516003</c:v>
                </c:pt>
                <c:pt idx="611">
                  <c:v>84.958431259563994</c:v>
                </c:pt>
                <c:pt idx="612">
                  <c:v>84.958407896311996</c:v>
                </c:pt>
                <c:pt idx="613">
                  <c:v>84.958326333366998</c:v>
                </c:pt>
                <c:pt idx="614">
                  <c:v>84.958614174415004</c:v>
                </c:pt>
                <c:pt idx="615">
                  <c:v>84.958624160251006</c:v>
                </c:pt>
                <c:pt idx="616">
                  <c:v>84.958619528219003</c:v>
                </c:pt>
                <c:pt idx="617">
                  <c:v>84.958801275067998</c:v>
                </c:pt>
                <c:pt idx="618">
                  <c:v>84.958819677530997</c:v>
                </c:pt>
                <c:pt idx="619">
                  <c:v>84.958848661399003</c:v>
                </c:pt>
                <c:pt idx="620">
                  <c:v>84.959003561052995</c:v>
                </c:pt>
                <c:pt idx="621">
                  <c:v>84.959000264468003</c:v>
                </c:pt>
                <c:pt idx="622">
                  <c:v>84.959010053316007</c:v>
                </c:pt>
                <c:pt idx="623">
                  <c:v>84.959175244993006</c:v>
                </c:pt>
                <c:pt idx="624">
                  <c:v>84.959223772621002</c:v>
                </c:pt>
                <c:pt idx="625">
                  <c:v>84.959290606905</c:v>
                </c:pt>
                <c:pt idx="626">
                  <c:v>84.959373554167996</c:v>
                </c:pt>
                <c:pt idx="627">
                  <c:v>84.959371475384998</c:v>
                </c:pt>
                <c:pt idx="628">
                  <c:v>84.959385668533002</c:v>
                </c:pt>
                <c:pt idx="629">
                  <c:v>84.959548966965002</c:v>
                </c:pt>
                <c:pt idx="630">
                  <c:v>84.959588656212006</c:v>
                </c:pt>
                <c:pt idx="631">
                  <c:v>84.959665227640997</c:v>
                </c:pt>
                <c:pt idx="632">
                  <c:v>84.959674689696996</c:v>
                </c:pt>
                <c:pt idx="633">
                  <c:v>84.959690720571999</c:v>
                </c:pt>
                <c:pt idx="634">
                  <c:v>84.959760109884002</c:v>
                </c:pt>
                <c:pt idx="635">
                  <c:v>84.959818531243997</c:v>
                </c:pt>
                <c:pt idx="636">
                  <c:v>84.959827721069004</c:v>
                </c:pt>
                <c:pt idx="637">
                  <c:v>84.960037118917995</c:v>
                </c:pt>
                <c:pt idx="638">
                  <c:v>84.959991038896007</c:v>
                </c:pt>
                <c:pt idx="639">
                  <c:v>84.959896103199995</c:v>
                </c:pt>
                <c:pt idx="640">
                  <c:v>84.959972888131006</c:v>
                </c:pt>
                <c:pt idx="641">
                  <c:v>84.960022003092007</c:v>
                </c:pt>
                <c:pt idx="642">
                  <c:v>84.959999226744003</c:v>
                </c:pt>
                <c:pt idx="643">
                  <c:v>84.959983929703</c:v>
                </c:pt>
                <c:pt idx="644">
                  <c:v>84.960107239794993</c:v>
                </c:pt>
                <c:pt idx="645">
                  <c:v>84.960305298867993</c:v>
                </c:pt>
                <c:pt idx="646">
                  <c:v>84.960312499382994</c:v>
                </c:pt>
                <c:pt idx="647">
                  <c:v>84.960307058238001</c:v>
                </c:pt>
                <c:pt idx="648">
                  <c:v>84.960306536264</c:v>
                </c:pt>
                <c:pt idx="649">
                  <c:v>84.960309921664006</c:v>
                </c:pt>
                <c:pt idx="650">
                  <c:v>84.960315911978</c:v>
                </c:pt>
                <c:pt idx="651">
                  <c:v>84.960323196841998</c:v>
                </c:pt>
                <c:pt idx="652">
                  <c:v>84.960323201738007</c:v>
                </c:pt>
                <c:pt idx="653">
                  <c:v>84.960327865967002</c:v>
                </c:pt>
                <c:pt idx="654">
                  <c:v>84.960331057234001</c:v>
                </c:pt>
                <c:pt idx="655">
                  <c:v>84.960331302583</c:v>
                </c:pt>
                <c:pt idx="656">
                  <c:v>84.960327129053994</c:v>
                </c:pt>
                <c:pt idx="657">
                  <c:v>84.960317063687995</c:v>
                </c:pt>
                <c:pt idx="658">
                  <c:v>84.960313666415004</c:v>
                </c:pt>
                <c:pt idx="659">
                  <c:v>84.960373575917004</c:v>
                </c:pt>
                <c:pt idx="660">
                  <c:v>84.960464356345994</c:v>
                </c:pt>
                <c:pt idx="661">
                  <c:v>84.960468417049995</c:v>
                </c:pt>
                <c:pt idx="662">
                  <c:v>84.960551159063002</c:v>
                </c:pt>
                <c:pt idx="663">
                  <c:v>84.960570259899995</c:v>
                </c:pt>
                <c:pt idx="664">
                  <c:v>84.960496203345002</c:v>
                </c:pt>
                <c:pt idx="665">
                  <c:v>84.960476256348997</c:v>
                </c:pt>
                <c:pt idx="666">
                  <c:v>84.960603776160994</c:v>
                </c:pt>
                <c:pt idx="667">
                  <c:v>84.960607224808001</c:v>
                </c:pt>
                <c:pt idx="668">
                  <c:v>84.960714986300005</c:v>
                </c:pt>
                <c:pt idx="669">
                  <c:v>84.960726990452997</c:v>
                </c:pt>
                <c:pt idx="670">
                  <c:v>84.960725639554994</c:v>
                </c:pt>
                <c:pt idx="671">
                  <c:v>84.960862799279994</c:v>
                </c:pt>
                <c:pt idx="672">
                  <c:v>84.960864433384003</c:v>
                </c:pt>
                <c:pt idx="673">
                  <c:v>84.960832450251004</c:v>
                </c:pt>
                <c:pt idx="674">
                  <c:v>84.960909687577001</c:v>
                </c:pt>
                <c:pt idx="675">
                  <c:v>84.960930010794996</c:v>
                </c:pt>
                <c:pt idx="676">
                  <c:v>84.961074192338003</c:v>
                </c:pt>
                <c:pt idx="677">
                  <c:v>84.961087892316996</c:v>
                </c:pt>
                <c:pt idx="678">
                  <c:v>84.961086610205996</c:v>
                </c:pt>
                <c:pt idx="679">
                  <c:v>84.961132181733007</c:v>
                </c:pt>
                <c:pt idx="680">
                  <c:v>84.961269423591006</c:v>
                </c:pt>
                <c:pt idx="681">
                  <c:v>84.961269499842004</c:v>
                </c:pt>
                <c:pt idx="682">
                  <c:v>84.961357522799005</c:v>
                </c:pt>
                <c:pt idx="683">
                  <c:v>84.961464025503005</c:v>
                </c:pt>
                <c:pt idx="684">
                  <c:v>84.961464871035005</c:v>
                </c:pt>
                <c:pt idx="685">
                  <c:v>84.961458843607005</c:v>
                </c:pt>
                <c:pt idx="686">
                  <c:v>84.961585950769006</c:v>
                </c:pt>
                <c:pt idx="687">
                  <c:v>84.961928021663994</c:v>
                </c:pt>
                <c:pt idx="688">
                  <c:v>84.961922430333004</c:v>
                </c:pt>
                <c:pt idx="689">
                  <c:v>84.961803484577004</c:v>
                </c:pt>
                <c:pt idx="690">
                  <c:v>84.961838708770003</c:v>
                </c:pt>
                <c:pt idx="691">
                  <c:v>84.962372110119006</c:v>
                </c:pt>
                <c:pt idx="692">
                  <c:v>84.962398315696007</c:v>
                </c:pt>
                <c:pt idx="693">
                  <c:v>84.962081863698998</c:v>
                </c:pt>
                <c:pt idx="694">
                  <c:v>84.962466877154995</c:v>
                </c:pt>
                <c:pt idx="695">
                  <c:v>84.962704702899998</c:v>
                </c:pt>
                <c:pt idx="696">
                  <c:v>84.962751546587995</c:v>
                </c:pt>
                <c:pt idx="697">
                  <c:v>84.962627813189997</c:v>
                </c:pt>
                <c:pt idx="698">
                  <c:v>84.962895831302006</c:v>
                </c:pt>
                <c:pt idx="699">
                  <c:v>84.962946947549995</c:v>
                </c:pt>
                <c:pt idx="700">
                  <c:v>84.963058726870003</c:v>
                </c:pt>
                <c:pt idx="701">
                  <c:v>84.963585151876003</c:v>
                </c:pt>
                <c:pt idx="702">
                  <c:v>84.963424157950001</c:v>
                </c:pt>
                <c:pt idx="703">
                  <c:v>84.963391843221004</c:v>
                </c:pt>
                <c:pt idx="704">
                  <c:v>84.963643658359004</c:v>
                </c:pt>
                <c:pt idx="705">
                  <c:v>84.964112342497003</c:v>
                </c:pt>
                <c:pt idx="706">
                  <c:v>84.964132184782002</c:v>
                </c:pt>
                <c:pt idx="707">
                  <c:v>84.964284528690996</c:v>
                </c:pt>
                <c:pt idx="708">
                  <c:v>84.964195231431006</c:v>
                </c:pt>
                <c:pt idx="709">
                  <c:v>84.964255727069997</c:v>
                </c:pt>
                <c:pt idx="710">
                  <c:v>84.964386743267994</c:v>
                </c:pt>
                <c:pt idx="711">
                  <c:v>84.965033061325997</c:v>
                </c:pt>
                <c:pt idx="712">
                  <c:v>84.965033440979994</c:v>
                </c:pt>
                <c:pt idx="713">
                  <c:v>84.965059382785</c:v>
                </c:pt>
                <c:pt idx="714">
                  <c:v>84.965031915477994</c:v>
                </c:pt>
                <c:pt idx="715">
                  <c:v>84.965302823919998</c:v>
                </c:pt>
                <c:pt idx="716">
                  <c:v>84.965586769127</c:v>
                </c:pt>
                <c:pt idx="717">
                  <c:v>84.965615670923</c:v>
                </c:pt>
                <c:pt idx="718">
                  <c:v>84.965562848451</c:v>
                </c:pt>
                <c:pt idx="719">
                  <c:v>84.965573258952006</c:v>
                </c:pt>
                <c:pt idx="720">
                  <c:v>84.966340671199006</c:v>
                </c:pt>
                <c:pt idx="721">
                  <c:v>84.966558680505003</c:v>
                </c:pt>
                <c:pt idx="722">
                  <c:v>84.965842761603994</c:v>
                </c:pt>
                <c:pt idx="723">
                  <c:v>84.965852977023999</c:v>
                </c:pt>
                <c:pt idx="724">
                  <c:v>84.965981000634997</c:v>
                </c:pt>
                <c:pt idx="725">
                  <c:v>84.966252556846996</c:v>
                </c:pt>
                <c:pt idx="726">
                  <c:v>84.966541081372</c:v>
                </c:pt>
                <c:pt idx="727">
                  <c:v>84.966579697236</c:v>
                </c:pt>
                <c:pt idx="728">
                  <c:v>84.966580434557002</c:v>
                </c:pt>
                <c:pt idx="729">
                  <c:v>84.966597031139997</c:v>
                </c:pt>
                <c:pt idx="730">
                  <c:v>84.966582281751997</c:v>
                </c:pt>
                <c:pt idx="731">
                  <c:v>84.966739412276993</c:v>
                </c:pt>
                <c:pt idx="732">
                  <c:v>84.966955155025005</c:v>
                </c:pt>
                <c:pt idx="733">
                  <c:v>84.966956723581006</c:v>
                </c:pt>
                <c:pt idx="734">
                  <c:v>84.967404255996001</c:v>
                </c:pt>
                <c:pt idx="735">
                  <c:v>84.967359123427002</c:v>
                </c:pt>
                <c:pt idx="736">
                  <c:v>84.967244653958005</c:v>
                </c:pt>
                <c:pt idx="737">
                  <c:v>84.967278939097994</c:v>
                </c:pt>
                <c:pt idx="738">
                  <c:v>84.967475590134001</c:v>
                </c:pt>
                <c:pt idx="739">
                  <c:v>84.967491332826995</c:v>
                </c:pt>
                <c:pt idx="740">
                  <c:v>84.967489198066005</c:v>
                </c:pt>
                <c:pt idx="741">
                  <c:v>84.967485781435002</c:v>
                </c:pt>
                <c:pt idx="742">
                  <c:v>84.967481698208005</c:v>
                </c:pt>
                <c:pt idx="743">
                  <c:v>84.967477281683998</c:v>
                </c:pt>
                <c:pt idx="744">
                  <c:v>84.967477015262006</c:v>
                </c:pt>
                <c:pt idx="745">
                  <c:v>84.967502935528998</c:v>
                </c:pt>
                <c:pt idx="746">
                  <c:v>84.967533987734996</c:v>
                </c:pt>
                <c:pt idx="747">
                  <c:v>84.967572188055996</c:v>
                </c:pt>
                <c:pt idx="748">
                  <c:v>84.967621110547</c:v>
                </c:pt>
                <c:pt idx="749">
                  <c:v>84.967684329266007</c:v>
                </c:pt>
                <c:pt idx="750">
                  <c:v>84.967752336744994</c:v>
                </c:pt>
                <c:pt idx="751">
                  <c:v>84.967774355504005</c:v>
                </c:pt>
                <c:pt idx="752">
                  <c:v>84.967948740512995</c:v>
                </c:pt>
                <c:pt idx="753">
                  <c:v>84.968075108292993</c:v>
                </c:pt>
                <c:pt idx="754">
                  <c:v>84.968061797065005</c:v>
                </c:pt>
                <c:pt idx="755">
                  <c:v>84.968022852592995</c:v>
                </c:pt>
                <c:pt idx="756">
                  <c:v>84.968011601431996</c:v>
                </c:pt>
                <c:pt idx="757">
                  <c:v>84.968172026443</c:v>
                </c:pt>
                <c:pt idx="758">
                  <c:v>84.968241665706998</c:v>
                </c:pt>
                <c:pt idx="759">
                  <c:v>84.968349732288999</c:v>
                </c:pt>
                <c:pt idx="760">
                  <c:v>84.968432023182999</c:v>
                </c:pt>
                <c:pt idx="761">
                  <c:v>84.968750766100001</c:v>
                </c:pt>
                <c:pt idx="762">
                  <c:v>84.968954226681007</c:v>
                </c:pt>
                <c:pt idx="763">
                  <c:v>84.968810966831995</c:v>
                </c:pt>
                <c:pt idx="764">
                  <c:v>84.968771269925995</c:v>
                </c:pt>
                <c:pt idx="765">
                  <c:v>84.968723365749</c:v>
                </c:pt>
                <c:pt idx="766">
                  <c:v>84.968725390832006</c:v>
                </c:pt>
                <c:pt idx="767">
                  <c:v>84.969234511379</c:v>
                </c:pt>
                <c:pt idx="768">
                  <c:v>84.969599230057</c:v>
                </c:pt>
                <c:pt idx="769">
                  <c:v>84.969943259540997</c:v>
                </c:pt>
                <c:pt idx="770">
                  <c:v>84.969403251293002</c:v>
                </c:pt>
                <c:pt idx="771">
                  <c:v>84.969955524981003</c:v>
                </c:pt>
                <c:pt idx="772">
                  <c:v>84.969813183423994</c:v>
                </c:pt>
                <c:pt idx="773">
                  <c:v>84.969383868473997</c:v>
                </c:pt>
                <c:pt idx="774">
                  <c:v>84.968998961918004</c:v>
                </c:pt>
                <c:pt idx="775">
                  <c:v>84.969166589726001</c:v>
                </c:pt>
                <c:pt idx="776">
                  <c:v>84.972412757772005</c:v>
                </c:pt>
                <c:pt idx="777">
                  <c:v>84.969080742821006</c:v>
                </c:pt>
                <c:pt idx="778">
                  <c:v>84.970124312524007</c:v>
                </c:pt>
                <c:pt idx="779">
                  <c:v>84.970819351827004</c:v>
                </c:pt>
                <c:pt idx="780">
                  <c:v>84.970812113313997</c:v>
                </c:pt>
                <c:pt idx="781">
                  <c:v>84.970647232478996</c:v>
                </c:pt>
                <c:pt idx="782">
                  <c:v>84.969367451481006</c:v>
                </c:pt>
                <c:pt idx="783">
                  <c:v>84.969765584049</c:v>
                </c:pt>
                <c:pt idx="784">
                  <c:v>84.971497152259005</c:v>
                </c:pt>
                <c:pt idx="785">
                  <c:v>84.971875319385006</c:v>
                </c:pt>
                <c:pt idx="786">
                  <c:v>84.971916340742993</c:v>
                </c:pt>
                <c:pt idx="787">
                  <c:v>84.971421127721996</c:v>
                </c:pt>
                <c:pt idx="788">
                  <c:v>84.970643430538999</c:v>
                </c:pt>
                <c:pt idx="789">
                  <c:v>84.970401757713006</c:v>
                </c:pt>
                <c:pt idx="790">
                  <c:v>84.971448561016004</c:v>
                </c:pt>
                <c:pt idx="791">
                  <c:v>84.971872913533005</c:v>
                </c:pt>
                <c:pt idx="792">
                  <c:v>84.972275210282007</c:v>
                </c:pt>
                <c:pt idx="793">
                  <c:v>84.971419451730995</c:v>
                </c:pt>
                <c:pt idx="794">
                  <c:v>84.971911318203993</c:v>
                </c:pt>
                <c:pt idx="795">
                  <c:v>84.972326097370001</c:v>
                </c:pt>
                <c:pt idx="796">
                  <c:v>84.971221565779999</c:v>
                </c:pt>
                <c:pt idx="797">
                  <c:v>84.971348034463006</c:v>
                </c:pt>
                <c:pt idx="798">
                  <c:v>84.972006028029</c:v>
                </c:pt>
                <c:pt idx="799">
                  <c:v>84.972402549112005</c:v>
                </c:pt>
                <c:pt idx="800">
                  <c:v>84.972470670318998</c:v>
                </c:pt>
                <c:pt idx="801">
                  <c:v>84.971837332761993</c:v>
                </c:pt>
                <c:pt idx="802">
                  <c:v>84.972511501666006</c:v>
                </c:pt>
                <c:pt idx="803">
                  <c:v>84.972511737391002</c:v>
                </c:pt>
                <c:pt idx="804">
                  <c:v>84.972509738957996</c:v>
                </c:pt>
                <c:pt idx="805">
                  <c:v>84.972300818790004</c:v>
                </c:pt>
                <c:pt idx="806">
                  <c:v>84.972052420856002</c:v>
                </c:pt>
                <c:pt idx="807">
                  <c:v>84.972833590967994</c:v>
                </c:pt>
                <c:pt idx="808">
                  <c:v>84.972915412616004</c:v>
                </c:pt>
                <c:pt idx="809">
                  <c:v>84.972978153173997</c:v>
                </c:pt>
                <c:pt idx="810">
                  <c:v>84.972377589000004</c:v>
                </c:pt>
                <c:pt idx="811">
                  <c:v>84.972511923441004</c:v>
                </c:pt>
                <c:pt idx="812">
                  <c:v>84.972544837765994</c:v>
                </c:pt>
                <c:pt idx="813">
                  <c:v>84.972718770693007</c:v>
                </c:pt>
                <c:pt idx="814">
                  <c:v>84.972701049967</c:v>
                </c:pt>
                <c:pt idx="815">
                  <c:v>84.972778287878</c:v>
                </c:pt>
                <c:pt idx="816">
                  <c:v>84.972778301454994</c:v>
                </c:pt>
                <c:pt idx="817">
                  <c:v>84.972900913386994</c:v>
                </c:pt>
                <c:pt idx="818">
                  <c:v>84.972923077710007</c:v>
                </c:pt>
                <c:pt idx="819">
                  <c:v>84.972897487376997</c:v>
                </c:pt>
                <c:pt idx="820">
                  <c:v>84.972790123159001</c:v>
                </c:pt>
                <c:pt idx="821">
                  <c:v>84.973049562110006</c:v>
                </c:pt>
                <c:pt idx="822">
                  <c:v>84.973055079516001</c:v>
                </c:pt>
                <c:pt idx="823">
                  <c:v>84.973077300390997</c:v>
                </c:pt>
                <c:pt idx="824">
                  <c:v>84.973055612799001</c:v>
                </c:pt>
                <c:pt idx="825">
                  <c:v>84.973055612224002</c:v>
                </c:pt>
                <c:pt idx="826">
                  <c:v>84.973088826915998</c:v>
                </c:pt>
                <c:pt idx="827">
                  <c:v>84.973114439838</c:v>
                </c:pt>
                <c:pt idx="828">
                  <c:v>84.973128212217006</c:v>
                </c:pt>
                <c:pt idx="829">
                  <c:v>84.973345659423998</c:v>
                </c:pt>
                <c:pt idx="830">
                  <c:v>84.973331960249993</c:v>
                </c:pt>
                <c:pt idx="831">
                  <c:v>84.973244122378006</c:v>
                </c:pt>
                <c:pt idx="832">
                  <c:v>84.973194485117006</c:v>
                </c:pt>
                <c:pt idx="833">
                  <c:v>84.973122156201001</c:v>
                </c:pt>
                <c:pt idx="834">
                  <c:v>84.973351009289004</c:v>
                </c:pt>
                <c:pt idx="835">
                  <c:v>84.973526912726996</c:v>
                </c:pt>
                <c:pt idx="836">
                  <c:v>84.973617870729001</c:v>
                </c:pt>
                <c:pt idx="837">
                  <c:v>84.973677032763007</c:v>
                </c:pt>
                <c:pt idx="838">
                  <c:v>84.973546941433995</c:v>
                </c:pt>
                <c:pt idx="839">
                  <c:v>84.973339020666003</c:v>
                </c:pt>
                <c:pt idx="840">
                  <c:v>84.973329065512999</c:v>
                </c:pt>
                <c:pt idx="841">
                  <c:v>84.973469308096</c:v>
                </c:pt>
                <c:pt idx="842">
                  <c:v>84.973620333596998</c:v>
                </c:pt>
                <c:pt idx="843">
                  <c:v>84.973922734355995</c:v>
                </c:pt>
                <c:pt idx="844">
                  <c:v>84.973845141569996</c:v>
                </c:pt>
                <c:pt idx="845">
                  <c:v>84.973631531356006</c:v>
                </c:pt>
                <c:pt idx="846">
                  <c:v>84.973596183460998</c:v>
                </c:pt>
                <c:pt idx="847">
                  <c:v>84.973476589662994</c:v>
                </c:pt>
                <c:pt idx="848">
                  <c:v>84.973476439110996</c:v>
                </c:pt>
                <c:pt idx="849">
                  <c:v>84.973772932830997</c:v>
                </c:pt>
                <c:pt idx="850">
                  <c:v>84.973775896765005</c:v>
                </c:pt>
                <c:pt idx="851">
                  <c:v>84.973842601892002</c:v>
                </c:pt>
                <c:pt idx="852">
                  <c:v>84.973842625944002</c:v>
                </c:pt>
                <c:pt idx="853">
                  <c:v>84.973615308321001</c:v>
                </c:pt>
                <c:pt idx="854">
                  <c:v>84.973507199611007</c:v>
                </c:pt>
                <c:pt idx="855">
                  <c:v>84.973634002219001</c:v>
                </c:pt>
                <c:pt idx="856">
                  <c:v>84.973883691066007</c:v>
                </c:pt>
                <c:pt idx="857">
                  <c:v>84.973883615548999</c:v>
                </c:pt>
                <c:pt idx="858">
                  <c:v>84.973525328996999</c:v>
                </c:pt>
                <c:pt idx="859">
                  <c:v>84.973503095178998</c:v>
                </c:pt>
                <c:pt idx="860">
                  <c:v>84.973698057720995</c:v>
                </c:pt>
                <c:pt idx="861">
                  <c:v>84.973924818875005</c:v>
                </c:pt>
                <c:pt idx="862">
                  <c:v>84.973941177103995</c:v>
                </c:pt>
                <c:pt idx="863">
                  <c:v>84.974155439106994</c:v>
                </c:pt>
                <c:pt idx="864">
                  <c:v>84.973913353523997</c:v>
                </c:pt>
                <c:pt idx="865">
                  <c:v>84.973520087750003</c:v>
                </c:pt>
                <c:pt idx="866">
                  <c:v>84.973753770515998</c:v>
                </c:pt>
                <c:pt idx="867">
                  <c:v>84.974219552549997</c:v>
                </c:pt>
                <c:pt idx="868">
                  <c:v>84.974219250215</c:v>
                </c:pt>
                <c:pt idx="869">
                  <c:v>84.974027639840003</c:v>
                </c:pt>
                <c:pt idx="870">
                  <c:v>84.973922374135</c:v>
                </c:pt>
                <c:pt idx="871">
                  <c:v>84.973895839264998</c:v>
                </c:pt>
                <c:pt idx="872">
                  <c:v>84.973851334279999</c:v>
                </c:pt>
                <c:pt idx="873">
                  <c:v>84.973946163606001</c:v>
                </c:pt>
                <c:pt idx="874">
                  <c:v>84.974301839773005</c:v>
                </c:pt>
                <c:pt idx="875">
                  <c:v>84.974189664147005</c:v>
                </c:pt>
                <c:pt idx="876">
                  <c:v>84.973661620125995</c:v>
                </c:pt>
                <c:pt idx="877">
                  <c:v>84.973685183274</c:v>
                </c:pt>
                <c:pt idx="878">
                  <c:v>84.973799243791007</c:v>
                </c:pt>
                <c:pt idx="879">
                  <c:v>84.973849345575005</c:v>
                </c:pt>
                <c:pt idx="880">
                  <c:v>84.973975395573007</c:v>
                </c:pt>
                <c:pt idx="881">
                  <c:v>84.973956571743003</c:v>
                </c:pt>
                <c:pt idx="882">
                  <c:v>84.973933764365995</c:v>
                </c:pt>
                <c:pt idx="883">
                  <c:v>84.973332571149001</c:v>
                </c:pt>
                <c:pt idx="884">
                  <c:v>84.972962263621994</c:v>
                </c:pt>
                <c:pt idx="885">
                  <c:v>84.974213090910993</c:v>
                </c:pt>
                <c:pt idx="886">
                  <c:v>84.974381379655995</c:v>
                </c:pt>
                <c:pt idx="887">
                  <c:v>84.974365419410006</c:v>
                </c:pt>
                <c:pt idx="888">
                  <c:v>84.974356540195004</c:v>
                </c:pt>
                <c:pt idx="889">
                  <c:v>84.974281954462995</c:v>
                </c:pt>
                <c:pt idx="890">
                  <c:v>84.973697901936006</c:v>
                </c:pt>
                <c:pt idx="891">
                  <c:v>84.972854228402994</c:v>
                </c:pt>
                <c:pt idx="892">
                  <c:v>84.973097946959996</c:v>
                </c:pt>
                <c:pt idx="893">
                  <c:v>84.973187071588001</c:v>
                </c:pt>
                <c:pt idx="894">
                  <c:v>84.974345735379998</c:v>
                </c:pt>
                <c:pt idx="895">
                  <c:v>84.974386419224004</c:v>
                </c:pt>
                <c:pt idx="896">
                  <c:v>84.974774006881006</c:v>
                </c:pt>
                <c:pt idx="897">
                  <c:v>84.974023601810998</c:v>
                </c:pt>
                <c:pt idx="898">
                  <c:v>84.972396453526002</c:v>
                </c:pt>
                <c:pt idx="899">
                  <c:v>84.973152411621001</c:v>
                </c:pt>
                <c:pt idx="900">
                  <c:v>84.973582132806996</c:v>
                </c:pt>
                <c:pt idx="901">
                  <c:v>84.977070364686</c:v>
                </c:pt>
                <c:pt idx="902">
                  <c:v>84.976647573880996</c:v>
                </c:pt>
                <c:pt idx="903">
                  <c:v>84.973222379435001</c:v>
                </c:pt>
                <c:pt idx="904">
                  <c:v>84.972726037681994</c:v>
                </c:pt>
                <c:pt idx="905">
                  <c:v>84.973139883477003</c:v>
                </c:pt>
                <c:pt idx="906">
                  <c:v>84.976463117207004</c:v>
                </c:pt>
                <c:pt idx="907">
                  <c:v>84.973651527022994</c:v>
                </c:pt>
                <c:pt idx="908">
                  <c:v>84.973315828433996</c:v>
                </c:pt>
                <c:pt idx="909">
                  <c:v>84.973357238107994</c:v>
                </c:pt>
                <c:pt idx="910">
                  <c:v>84.974992166221995</c:v>
                </c:pt>
                <c:pt idx="911">
                  <c:v>84.976553267392006</c:v>
                </c:pt>
                <c:pt idx="912">
                  <c:v>84.976917855881993</c:v>
                </c:pt>
                <c:pt idx="913">
                  <c:v>84.977044387830006</c:v>
                </c:pt>
                <c:pt idx="914">
                  <c:v>84.976670197648005</c:v>
                </c:pt>
                <c:pt idx="915">
                  <c:v>84.976478314795003</c:v>
                </c:pt>
                <c:pt idx="916">
                  <c:v>84.976638123848005</c:v>
                </c:pt>
                <c:pt idx="917">
                  <c:v>84.976354177423005</c:v>
                </c:pt>
                <c:pt idx="918">
                  <c:v>84.976531264496003</c:v>
                </c:pt>
                <c:pt idx="919">
                  <c:v>84.979952328110997</c:v>
                </c:pt>
                <c:pt idx="920">
                  <c:v>84.978541190510001</c:v>
                </c:pt>
                <c:pt idx="921">
                  <c:v>84.977618909407994</c:v>
                </c:pt>
                <c:pt idx="922">
                  <c:v>84.978641354068003</c:v>
                </c:pt>
                <c:pt idx="923">
                  <c:v>84.979068036393997</c:v>
                </c:pt>
                <c:pt idx="924">
                  <c:v>84.978837357000998</c:v>
                </c:pt>
                <c:pt idx="925">
                  <c:v>84.978691526641001</c:v>
                </c:pt>
                <c:pt idx="926">
                  <c:v>84.977941324902005</c:v>
                </c:pt>
                <c:pt idx="927">
                  <c:v>84.977740514600995</c:v>
                </c:pt>
                <c:pt idx="928">
                  <c:v>84.978305565848004</c:v>
                </c:pt>
                <c:pt idx="929">
                  <c:v>84.978320925120997</c:v>
                </c:pt>
                <c:pt idx="930">
                  <c:v>84.978029700787999</c:v>
                </c:pt>
                <c:pt idx="931">
                  <c:v>84.978027630360998</c:v>
                </c:pt>
                <c:pt idx="932">
                  <c:v>84.977597508404003</c:v>
                </c:pt>
                <c:pt idx="933">
                  <c:v>84.977711174359001</c:v>
                </c:pt>
                <c:pt idx="934">
                  <c:v>84.979118737294002</c:v>
                </c:pt>
                <c:pt idx="935">
                  <c:v>84.979123891814993</c:v>
                </c:pt>
                <c:pt idx="936">
                  <c:v>84.979096855408002</c:v>
                </c:pt>
                <c:pt idx="937">
                  <c:v>84.979087055899001</c:v>
                </c:pt>
                <c:pt idx="938">
                  <c:v>84.978548369318005</c:v>
                </c:pt>
                <c:pt idx="939">
                  <c:v>84.978238050792996</c:v>
                </c:pt>
                <c:pt idx="940">
                  <c:v>84.978650862354996</c:v>
                </c:pt>
                <c:pt idx="941">
                  <c:v>84.979475922649996</c:v>
                </c:pt>
                <c:pt idx="942">
                  <c:v>84.979897779604002</c:v>
                </c:pt>
                <c:pt idx="943">
                  <c:v>84.980163189034002</c:v>
                </c:pt>
                <c:pt idx="944">
                  <c:v>84.980754951308995</c:v>
                </c:pt>
                <c:pt idx="945">
                  <c:v>84.981194009280003</c:v>
                </c:pt>
                <c:pt idx="946">
                  <c:v>84.981518539026993</c:v>
                </c:pt>
                <c:pt idx="947">
                  <c:v>84.981766716623</c:v>
                </c:pt>
                <c:pt idx="948">
                  <c:v>84.981972811158002</c:v>
                </c:pt>
                <c:pt idx="949">
                  <c:v>84.981972443667004</c:v>
                </c:pt>
                <c:pt idx="950">
                  <c:v>84.981950439824004</c:v>
                </c:pt>
                <c:pt idx="951">
                  <c:v>84.981912708278998</c:v>
                </c:pt>
                <c:pt idx="952">
                  <c:v>84.981843521323995</c:v>
                </c:pt>
                <c:pt idx="953">
                  <c:v>84.981727151257999</c:v>
                </c:pt>
                <c:pt idx="954">
                  <c:v>84.981547870368999</c:v>
                </c:pt>
                <c:pt idx="955">
                  <c:v>84.981459612812998</c:v>
                </c:pt>
                <c:pt idx="956">
                  <c:v>84.981841589789994</c:v>
                </c:pt>
                <c:pt idx="957">
                  <c:v>84.982587041242994</c:v>
                </c:pt>
                <c:pt idx="958">
                  <c:v>84.982853459370006</c:v>
                </c:pt>
                <c:pt idx="959">
                  <c:v>84.983294714178996</c:v>
                </c:pt>
                <c:pt idx="960">
                  <c:v>84.983893456171003</c:v>
                </c:pt>
                <c:pt idx="961">
                  <c:v>84.983962882537995</c:v>
                </c:pt>
                <c:pt idx="962">
                  <c:v>84.984310371258999</c:v>
                </c:pt>
                <c:pt idx="963">
                  <c:v>84.984381958910006</c:v>
                </c:pt>
                <c:pt idx="964">
                  <c:v>84.985311076694003</c:v>
                </c:pt>
                <c:pt idx="965">
                  <c:v>84.985313138520993</c:v>
                </c:pt>
                <c:pt idx="966">
                  <c:v>84.985307321964996</c:v>
                </c:pt>
                <c:pt idx="967">
                  <c:v>84.985588395292993</c:v>
                </c:pt>
                <c:pt idx="968">
                  <c:v>84.986828289765995</c:v>
                </c:pt>
                <c:pt idx="969">
                  <c:v>84.987260268355001</c:v>
                </c:pt>
                <c:pt idx="970">
                  <c:v>84.987966290404998</c:v>
                </c:pt>
                <c:pt idx="971">
                  <c:v>84.988327639578998</c:v>
                </c:pt>
                <c:pt idx="972">
                  <c:v>84.988476476477004</c:v>
                </c:pt>
                <c:pt idx="973">
                  <c:v>84.988962840515995</c:v>
                </c:pt>
                <c:pt idx="974">
                  <c:v>84.989011511238999</c:v>
                </c:pt>
                <c:pt idx="975">
                  <c:v>84.989804033715998</c:v>
                </c:pt>
                <c:pt idx="976">
                  <c:v>84.990381328281998</c:v>
                </c:pt>
                <c:pt idx="977">
                  <c:v>84.990967221966997</c:v>
                </c:pt>
                <c:pt idx="978">
                  <c:v>84.990450025868995</c:v>
                </c:pt>
                <c:pt idx="979">
                  <c:v>84.990426722644003</c:v>
                </c:pt>
                <c:pt idx="980">
                  <c:v>84.991272074427997</c:v>
                </c:pt>
                <c:pt idx="981">
                  <c:v>84.991993808199993</c:v>
                </c:pt>
                <c:pt idx="982">
                  <c:v>84.992490038395005</c:v>
                </c:pt>
                <c:pt idx="983">
                  <c:v>84.992320787023999</c:v>
                </c:pt>
                <c:pt idx="984">
                  <c:v>84.992433923329003</c:v>
                </c:pt>
                <c:pt idx="985">
                  <c:v>84.992643453145007</c:v>
                </c:pt>
                <c:pt idx="986">
                  <c:v>84.994445921172996</c:v>
                </c:pt>
                <c:pt idx="987">
                  <c:v>84.994399089265997</c:v>
                </c:pt>
                <c:pt idx="988">
                  <c:v>84.993893381939003</c:v>
                </c:pt>
                <c:pt idx="989">
                  <c:v>84.993446274749004</c:v>
                </c:pt>
                <c:pt idx="990">
                  <c:v>84.993423819731007</c:v>
                </c:pt>
                <c:pt idx="991">
                  <c:v>84.996063808081004</c:v>
                </c:pt>
                <c:pt idx="992">
                  <c:v>84.996270442880999</c:v>
                </c:pt>
                <c:pt idx="993">
                  <c:v>84.996279192155001</c:v>
                </c:pt>
                <c:pt idx="994">
                  <c:v>84.993924564799997</c:v>
                </c:pt>
                <c:pt idx="995">
                  <c:v>84.995437848044006</c:v>
                </c:pt>
                <c:pt idx="996">
                  <c:v>84.995438729159005</c:v>
                </c:pt>
                <c:pt idx="997">
                  <c:v>84.999350202428005</c:v>
                </c:pt>
                <c:pt idx="998">
                  <c:v>84.998449740767995</c:v>
                </c:pt>
                <c:pt idx="999">
                  <c:v>84.997775834544001</c:v>
                </c:pt>
                <c:pt idx="1000">
                  <c:v>84.998175698967003</c:v>
                </c:pt>
                <c:pt idx="1001">
                  <c:v>84.998175823207006</c:v>
                </c:pt>
                <c:pt idx="1002">
                  <c:v>84.997196149608001</c:v>
                </c:pt>
                <c:pt idx="1003">
                  <c:v>84.999432508693999</c:v>
                </c:pt>
                <c:pt idx="1004">
                  <c:v>84.999663709314007</c:v>
                </c:pt>
                <c:pt idx="1005">
                  <c:v>85.000209156598004</c:v>
                </c:pt>
                <c:pt idx="1006">
                  <c:v>85.000640007024998</c:v>
                </c:pt>
                <c:pt idx="1007">
                  <c:v>85.001014326654996</c:v>
                </c:pt>
                <c:pt idx="1008">
                  <c:v>85.003397562474007</c:v>
                </c:pt>
                <c:pt idx="1009">
                  <c:v>85.002627783144007</c:v>
                </c:pt>
                <c:pt idx="1010">
                  <c:v>85.002454246008</c:v>
                </c:pt>
                <c:pt idx="1011">
                  <c:v>85.004032418513006</c:v>
                </c:pt>
                <c:pt idx="1012">
                  <c:v>85.004474792197996</c:v>
                </c:pt>
                <c:pt idx="1013">
                  <c:v>85.005136837983997</c:v>
                </c:pt>
                <c:pt idx="1014">
                  <c:v>85.004917254101002</c:v>
                </c:pt>
                <c:pt idx="1015">
                  <c:v>85.005034826187</c:v>
                </c:pt>
                <c:pt idx="1016">
                  <c:v>85.005649118934997</c:v>
                </c:pt>
                <c:pt idx="1017">
                  <c:v>85.005921231095002</c:v>
                </c:pt>
                <c:pt idx="1018">
                  <c:v>85.005962659690994</c:v>
                </c:pt>
                <c:pt idx="1019">
                  <c:v>85.006893528676002</c:v>
                </c:pt>
                <c:pt idx="1020">
                  <c:v>85.005929291295999</c:v>
                </c:pt>
                <c:pt idx="1021">
                  <c:v>85.004699791741004</c:v>
                </c:pt>
                <c:pt idx="1022">
                  <c:v>85.006692849353996</c:v>
                </c:pt>
                <c:pt idx="1023">
                  <c:v>85.006858424678001</c:v>
                </c:pt>
                <c:pt idx="1024">
                  <c:v>85.010177531533998</c:v>
                </c:pt>
                <c:pt idx="1025">
                  <c:v>85.009702266890997</c:v>
                </c:pt>
                <c:pt idx="1026">
                  <c:v>85.008556836886996</c:v>
                </c:pt>
                <c:pt idx="1027">
                  <c:v>85.006853977868005</c:v>
                </c:pt>
                <c:pt idx="1028">
                  <c:v>85.005788533821004</c:v>
                </c:pt>
                <c:pt idx="1029">
                  <c:v>85.011242169712006</c:v>
                </c:pt>
                <c:pt idx="1030">
                  <c:v>85.007353308370995</c:v>
                </c:pt>
                <c:pt idx="1031">
                  <c:v>85.008012123239993</c:v>
                </c:pt>
                <c:pt idx="1032">
                  <c:v>85.010008205275</c:v>
                </c:pt>
                <c:pt idx="1033">
                  <c:v>85.011676583585</c:v>
                </c:pt>
                <c:pt idx="1034">
                  <c:v>85.008735538097</c:v>
                </c:pt>
                <c:pt idx="1035">
                  <c:v>85.008594703830994</c:v>
                </c:pt>
                <c:pt idx="1036">
                  <c:v>85.011852960341997</c:v>
                </c:pt>
                <c:pt idx="1037">
                  <c:v>85.006617736547994</c:v>
                </c:pt>
                <c:pt idx="1038">
                  <c:v>85.005680632620994</c:v>
                </c:pt>
                <c:pt idx="1039">
                  <c:v>85.007007895154004</c:v>
                </c:pt>
                <c:pt idx="1040">
                  <c:v>85.007683335440007</c:v>
                </c:pt>
                <c:pt idx="1041">
                  <c:v>85.008495369555007</c:v>
                </c:pt>
                <c:pt idx="1042">
                  <c:v>85.010093792098004</c:v>
                </c:pt>
                <c:pt idx="1043">
                  <c:v>85.009614256139997</c:v>
                </c:pt>
                <c:pt idx="1044">
                  <c:v>85.008300818459006</c:v>
                </c:pt>
                <c:pt idx="1045">
                  <c:v>85.009917184816004</c:v>
                </c:pt>
                <c:pt idx="1046">
                  <c:v>85.009543780176003</c:v>
                </c:pt>
                <c:pt idx="1047">
                  <c:v>85.007903210071007</c:v>
                </c:pt>
                <c:pt idx="1048">
                  <c:v>85.010222543976994</c:v>
                </c:pt>
                <c:pt idx="1049">
                  <c:v>85.010223627337993</c:v>
                </c:pt>
                <c:pt idx="1050">
                  <c:v>85.010323160739006</c:v>
                </c:pt>
                <c:pt idx="1051">
                  <c:v>85.009101493014995</c:v>
                </c:pt>
                <c:pt idx="1052">
                  <c:v>85.008666599335001</c:v>
                </c:pt>
                <c:pt idx="1053">
                  <c:v>85.010412851843</c:v>
                </c:pt>
                <c:pt idx="1054">
                  <c:v>85.011440544316002</c:v>
                </c:pt>
                <c:pt idx="1055">
                  <c:v>85.012687259535994</c:v>
                </c:pt>
                <c:pt idx="1056">
                  <c:v>85.012091244746003</c:v>
                </c:pt>
                <c:pt idx="1057">
                  <c:v>85.012070567836005</c:v>
                </c:pt>
                <c:pt idx="1058">
                  <c:v>85.010279624489996</c:v>
                </c:pt>
                <c:pt idx="1059">
                  <c:v>85.010778001774995</c:v>
                </c:pt>
                <c:pt idx="1060">
                  <c:v>85.011591446601003</c:v>
                </c:pt>
                <c:pt idx="1061">
                  <c:v>85.013797593863003</c:v>
                </c:pt>
                <c:pt idx="1062">
                  <c:v>85.015172729938001</c:v>
                </c:pt>
                <c:pt idx="1063">
                  <c:v>85.014930550437995</c:v>
                </c:pt>
                <c:pt idx="1064">
                  <c:v>85.014804143505998</c:v>
                </c:pt>
                <c:pt idx="1065">
                  <c:v>85.014459517194993</c:v>
                </c:pt>
                <c:pt idx="1066">
                  <c:v>85.014115753550996</c:v>
                </c:pt>
                <c:pt idx="1067">
                  <c:v>85.014697937877003</c:v>
                </c:pt>
                <c:pt idx="1068">
                  <c:v>85.016269707616004</c:v>
                </c:pt>
                <c:pt idx="1069">
                  <c:v>85.016593924774</c:v>
                </c:pt>
                <c:pt idx="1070">
                  <c:v>85.016319346765002</c:v>
                </c:pt>
                <c:pt idx="1071">
                  <c:v>85.015982962890007</c:v>
                </c:pt>
                <c:pt idx="1072">
                  <c:v>85.015684949353997</c:v>
                </c:pt>
                <c:pt idx="1073">
                  <c:v>85.015412516050006</c:v>
                </c:pt>
                <c:pt idx="1074">
                  <c:v>85.01515287286</c:v>
                </c:pt>
                <c:pt idx="1075">
                  <c:v>85.015151026908001</c:v>
                </c:pt>
                <c:pt idx="1076">
                  <c:v>85.015607413726997</c:v>
                </c:pt>
                <c:pt idx="1077">
                  <c:v>85.016140608822994</c:v>
                </c:pt>
                <c:pt idx="1078">
                  <c:v>85.016821009848996</c:v>
                </c:pt>
                <c:pt idx="1079">
                  <c:v>85.017425045690999</c:v>
                </c:pt>
                <c:pt idx="1080">
                  <c:v>85.017469743321001</c:v>
                </c:pt>
                <c:pt idx="1081">
                  <c:v>85.017649455455995</c:v>
                </c:pt>
                <c:pt idx="1082">
                  <c:v>85.017837300530999</c:v>
                </c:pt>
                <c:pt idx="1083">
                  <c:v>85.017945469585996</c:v>
                </c:pt>
                <c:pt idx="1084">
                  <c:v>85.018624133103003</c:v>
                </c:pt>
                <c:pt idx="1085">
                  <c:v>85.018630686319995</c:v>
                </c:pt>
                <c:pt idx="1086">
                  <c:v>85.019047350746007</c:v>
                </c:pt>
                <c:pt idx="1087">
                  <c:v>85.019077233760001</c:v>
                </c:pt>
                <c:pt idx="1088">
                  <c:v>85.020422596844995</c:v>
                </c:pt>
                <c:pt idx="1089">
                  <c:v>85.020628149288001</c:v>
                </c:pt>
                <c:pt idx="1090">
                  <c:v>85.021335672765005</c:v>
                </c:pt>
                <c:pt idx="1091">
                  <c:v>85.022222522798998</c:v>
                </c:pt>
                <c:pt idx="1092">
                  <c:v>85.022713950422002</c:v>
                </c:pt>
                <c:pt idx="1093">
                  <c:v>85.023502532642993</c:v>
                </c:pt>
                <c:pt idx="1094">
                  <c:v>85.023678403000005</c:v>
                </c:pt>
                <c:pt idx="1095">
                  <c:v>85.024277153995996</c:v>
                </c:pt>
                <c:pt idx="1096">
                  <c:v>85.024329262280006</c:v>
                </c:pt>
                <c:pt idx="1097">
                  <c:v>85.024340616900005</c:v>
                </c:pt>
                <c:pt idx="1098">
                  <c:v>85.027640638796996</c:v>
                </c:pt>
                <c:pt idx="1099">
                  <c:v>85.028536637735996</c:v>
                </c:pt>
                <c:pt idx="1100">
                  <c:v>85.028628680465999</c:v>
                </c:pt>
                <c:pt idx="1101">
                  <c:v>85.028656077650993</c:v>
                </c:pt>
                <c:pt idx="1102">
                  <c:v>85.028237047659999</c:v>
                </c:pt>
                <c:pt idx="1103">
                  <c:v>85.028225749295004</c:v>
                </c:pt>
                <c:pt idx="1104">
                  <c:v>85.030189240583994</c:v>
                </c:pt>
                <c:pt idx="1105">
                  <c:v>85.029461944353997</c:v>
                </c:pt>
                <c:pt idx="1106">
                  <c:v>85.029491968618004</c:v>
                </c:pt>
                <c:pt idx="1107">
                  <c:v>85.029873875524999</c:v>
                </c:pt>
                <c:pt idx="1108">
                  <c:v>85.031702840226004</c:v>
                </c:pt>
                <c:pt idx="1109">
                  <c:v>85.03188476471</c:v>
                </c:pt>
                <c:pt idx="1110">
                  <c:v>85.031844503605996</c:v>
                </c:pt>
                <c:pt idx="1111">
                  <c:v>85.031697484144004</c:v>
                </c:pt>
                <c:pt idx="1112">
                  <c:v>85.031715681023002</c:v>
                </c:pt>
                <c:pt idx="1113">
                  <c:v>85.038558202985001</c:v>
                </c:pt>
                <c:pt idx="1114">
                  <c:v>85.037299286749004</c:v>
                </c:pt>
                <c:pt idx="1115">
                  <c:v>85.035462156527998</c:v>
                </c:pt>
                <c:pt idx="1116">
                  <c:v>85.036443544479994</c:v>
                </c:pt>
                <c:pt idx="1117">
                  <c:v>85.036611473063999</c:v>
                </c:pt>
                <c:pt idx="1118">
                  <c:v>85.043872259790007</c:v>
                </c:pt>
                <c:pt idx="1119">
                  <c:v>85.044729515175007</c:v>
                </c:pt>
                <c:pt idx="1120">
                  <c:v>85.045057557996003</c:v>
                </c:pt>
                <c:pt idx="1121">
                  <c:v>85.041920705902001</c:v>
                </c:pt>
                <c:pt idx="1122">
                  <c:v>85.042811525325007</c:v>
                </c:pt>
                <c:pt idx="1123">
                  <c:v>85.046237859604005</c:v>
                </c:pt>
                <c:pt idx="1124">
                  <c:v>85.042949813087006</c:v>
                </c:pt>
                <c:pt idx="1125">
                  <c:v>85.042505209363</c:v>
                </c:pt>
                <c:pt idx="1126">
                  <c:v>85.044698290010004</c:v>
                </c:pt>
                <c:pt idx="1127">
                  <c:v>85.043471635391995</c:v>
                </c:pt>
                <c:pt idx="1128">
                  <c:v>85.042945797672004</c:v>
                </c:pt>
                <c:pt idx="1129">
                  <c:v>85.038580292421003</c:v>
                </c:pt>
                <c:pt idx="1130">
                  <c:v>85.040677351680998</c:v>
                </c:pt>
                <c:pt idx="1131">
                  <c:v>85.045428911246006</c:v>
                </c:pt>
                <c:pt idx="1132">
                  <c:v>85.043645759163994</c:v>
                </c:pt>
                <c:pt idx="1133">
                  <c:v>85.043673823267</c:v>
                </c:pt>
                <c:pt idx="1134">
                  <c:v>85.043810984803997</c:v>
                </c:pt>
                <c:pt idx="1135">
                  <c:v>85.046732312789004</c:v>
                </c:pt>
                <c:pt idx="1136">
                  <c:v>85.047568149371997</c:v>
                </c:pt>
                <c:pt idx="1137">
                  <c:v>85.047799991817996</c:v>
                </c:pt>
                <c:pt idx="1138">
                  <c:v>85.047690936763004</c:v>
                </c:pt>
                <c:pt idx="1139">
                  <c:v>85.047528470074994</c:v>
                </c:pt>
                <c:pt idx="1140">
                  <c:v>85.048184136802007</c:v>
                </c:pt>
                <c:pt idx="1141">
                  <c:v>85.048466033709005</c:v>
                </c:pt>
                <c:pt idx="1142">
                  <c:v>85.048937577833996</c:v>
                </c:pt>
                <c:pt idx="1143">
                  <c:v>85.048372760863003</c:v>
                </c:pt>
                <c:pt idx="1144">
                  <c:v>85.048364234526005</c:v>
                </c:pt>
                <c:pt idx="1145">
                  <c:v>85.048334669289005</c:v>
                </c:pt>
                <c:pt idx="1146">
                  <c:v>85.050670160815997</c:v>
                </c:pt>
                <c:pt idx="1147">
                  <c:v>85.050641672772997</c:v>
                </c:pt>
                <c:pt idx="1148">
                  <c:v>85.050098001422</c:v>
                </c:pt>
                <c:pt idx="1149">
                  <c:v>85.049579074264003</c:v>
                </c:pt>
                <c:pt idx="1150">
                  <c:v>85.049277755180995</c:v>
                </c:pt>
                <c:pt idx="1151">
                  <c:v>85.051994957925999</c:v>
                </c:pt>
                <c:pt idx="1152">
                  <c:v>85.051994931500005</c:v>
                </c:pt>
                <c:pt idx="1153">
                  <c:v>85.051561921494994</c:v>
                </c:pt>
                <c:pt idx="1154">
                  <c:v>85.051826905647999</c:v>
                </c:pt>
                <c:pt idx="1155">
                  <c:v>85.052111802192996</c:v>
                </c:pt>
                <c:pt idx="1156">
                  <c:v>85.052114691276003</c:v>
                </c:pt>
                <c:pt idx="1157">
                  <c:v>85.052112931544002</c:v>
                </c:pt>
                <c:pt idx="1158">
                  <c:v>85.052277220611003</c:v>
                </c:pt>
                <c:pt idx="1159">
                  <c:v>85.052419165692996</c:v>
                </c:pt>
                <c:pt idx="1160">
                  <c:v>85.052771252328995</c:v>
                </c:pt>
                <c:pt idx="1161">
                  <c:v>85.053723379475002</c:v>
                </c:pt>
                <c:pt idx="1162">
                  <c:v>85.054325839602996</c:v>
                </c:pt>
                <c:pt idx="1163">
                  <c:v>85.054297225577002</c:v>
                </c:pt>
                <c:pt idx="1164">
                  <c:v>85.054084488984003</c:v>
                </c:pt>
                <c:pt idx="1165">
                  <c:v>85.053917926824994</c:v>
                </c:pt>
                <c:pt idx="1166">
                  <c:v>85.053751428615001</c:v>
                </c:pt>
                <c:pt idx="1167">
                  <c:v>85.053539139671997</c:v>
                </c:pt>
                <c:pt idx="1168">
                  <c:v>85.053452374461003</c:v>
                </c:pt>
                <c:pt idx="1169">
                  <c:v>85.053886918865999</c:v>
                </c:pt>
                <c:pt idx="1170">
                  <c:v>85.054793587893002</c:v>
                </c:pt>
                <c:pt idx="1171">
                  <c:v>85.055055664373995</c:v>
                </c:pt>
                <c:pt idx="1172">
                  <c:v>85.054876664343993</c:v>
                </c:pt>
                <c:pt idx="1173">
                  <c:v>85.054784873491002</c:v>
                </c:pt>
                <c:pt idx="1174">
                  <c:v>85.055084504164</c:v>
                </c:pt>
                <c:pt idx="1175">
                  <c:v>85.055164041967004</c:v>
                </c:pt>
                <c:pt idx="1176">
                  <c:v>85.055690789566</c:v>
                </c:pt>
                <c:pt idx="1177">
                  <c:v>85.055793763454005</c:v>
                </c:pt>
                <c:pt idx="1178">
                  <c:v>85.056044961354004</c:v>
                </c:pt>
                <c:pt idx="1179">
                  <c:v>85.05589464482</c:v>
                </c:pt>
                <c:pt idx="1180">
                  <c:v>85.055963903237995</c:v>
                </c:pt>
                <c:pt idx="1181">
                  <c:v>85.056207157046003</c:v>
                </c:pt>
                <c:pt idx="1182">
                  <c:v>85.056194968533006</c:v>
                </c:pt>
                <c:pt idx="1183">
                  <c:v>85.056484824156996</c:v>
                </c:pt>
                <c:pt idx="1184">
                  <c:v>85.056663274498007</c:v>
                </c:pt>
                <c:pt idx="1185">
                  <c:v>85.056017622875999</c:v>
                </c:pt>
                <c:pt idx="1186">
                  <c:v>85.057130890799996</c:v>
                </c:pt>
                <c:pt idx="1187">
                  <c:v>85.056462121468002</c:v>
                </c:pt>
                <c:pt idx="1188">
                  <c:v>85.055594518415006</c:v>
                </c:pt>
                <c:pt idx="1189">
                  <c:v>85.056450831232993</c:v>
                </c:pt>
                <c:pt idx="1190">
                  <c:v>85.056164122625006</c:v>
                </c:pt>
                <c:pt idx="1191">
                  <c:v>85.057486294319006</c:v>
                </c:pt>
                <c:pt idx="1192">
                  <c:v>85.058124974904004</c:v>
                </c:pt>
                <c:pt idx="1193">
                  <c:v>85.058124699106003</c:v>
                </c:pt>
                <c:pt idx="1194">
                  <c:v>85.056350215989994</c:v>
                </c:pt>
                <c:pt idx="1195">
                  <c:v>85.055410748935003</c:v>
                </c:pt>
                <c:pt idx="1196">
                  <c:v>85.055412251551004</c:v>
                </c:pt>
                <c:pt idx="1197">
                  <c:v>85.057676930564</c:v>
                </c:pt>
                <c:pt idx="1198">
                  <c:v>85.057714053683995</c:v>
                </c:pt>
                <c:pt idx="1199">
                  <c:v>85.055930156242994</c:v>
                </c:pt>
                <c:pt idx="1200">
                  <c:v>85.055991101173007</c:v>
                </c:pt>
                <c:pt idx="1201">
                  <c:v>85.057420803452004</c:v>
                </c:pt>
                <c:pt idx="1202">
                  <c:v>85.057372064733002</c:v>
                </c:pt>
                <c:pt idx="1203">
                  <c:v>85.057304358557005</c:v>
                </c:pt>
                <c:pt idx="1204">
                  <c:v>85.053635332875004</c:v>
                </c:pt>
                <c:pt idx="1205">
                  <c:v>85.055598037525002</c:v>
                </c:pt>
                <c:pt idx="1206">
                  <c:v>85.057572075289002</c:v>
                </c:pt>
                <c:pt idx="1207">
                  <c:v>85.061069273786003</c:v>
                </c:pt>
                <c:pt idx="1208">
                  <c:v>85.061016219723001</c:v>
                </c:pt>
                <c:pt idx="1209">
                  <c:v>85.061107110410006</c:v>
                </c:pt>
                <c:pt idx="1210">
                  <c:v>85.061870223832997</c:v>
                </c:pt>
                <c:pt idx="1211">
                  <c:v>85.061995249955004</c:v>
                </c:pt>
                <c:pt idx="1212">
                  <c:v>85.065132422618007</c:v>
                </c:pt>
                <c:pt idx="1213">
                  <c:v>85.065555712061993</c:v>
                </c:pt>
                <c:pt idx="1214">
                  <c:v>85.065984710053996</c:v>
                </c:pt>
                <c:pt idx="1215">
                  <c:v>85.064835061709999</c:v>
                </c:pt>
                <c:pt idx="1216">
                  <c:v>85.064801405997002</c:v>
                </c:pt>
                <c:pt idx="1217">
                  <c:v>85.067255296791998</c:v>
                </c:pt>
                <c:pt idx="1218">
                  <c:v>85.068044720130004</c:v>
                </c:pt>
                <c:pt idx="1219">
                  <c:v>85.069015727975</c:v>
                </c:pt>
                <c:pt idx="1220">
                  <c:v>85.068502428977993</c:v>
                </c:pt>
                <c:pt idx="1221">
                  <c:v>85.068440830637002</c:v>
                </c:pt>
                <c:pt idx="1222">
                  <c:v>85.069765373481999</c:v>
                </c:pt>
                <c:pt idx="1223">
                  <c:v>85.069932865897002</c:v>
                </c:pt>
                <c:pt idx="1224">
                  <c:v>85.071434374497002</c:v>
                </c:pt>
                <c:pt idx="1225">
                  <c:v>85.072050052711006</c:v>
                </c:pt>
                <c:pt idx="1226">
                  <c:v>85.073739349709001</c:v>
                </c:pt>
                <c:pt idx="1227">
                  <c:v>85.074351476377998</c:v>
                </c:pt>
                <c:pt idx="1228">
                  <c:v>85.076314413264996</c:v>
                </c:pt>
                <c:pt idx="1229">
                  <c:v>85.076367638107001</c:v>
                </c:pt>
                <c:pt idx="1230">
                  <c:v>85.076608331393004</c:v>
                </c:pt>
                <c:pt idx="1231">
                  <c:v>85.076765178795</c:v>
                </c:pt>
                <c:pt idx="1232">
                  <c:v>85.077067770236994</c:v>
                </c:pt>
                <c:pt idx="1233">
                  <c:v>85.078250234985006</c:v>
                </c:pt>
                <c:pt idx="1234">
                  <c:v>85.079080299279994</c:v>
                </c:pt>
                <c:pt idx="1235">
                  <c:v>85.079646063230001</c:v>
                </c:pt>
                <c:pt idx="1236">
                  <c:v>85.080035626954</c:v>
                </c:pt>
                <c:pt idx="1237">
                  <c:v>85.080335787403001</c:v>
                </c:pt>
                <c:pt idx="1238">
                  <c:v>85.080336779602007</c:v>
                </c:pt>
                <c:pt idx="1239">
                  <c:v>85.080564336242006</c:v>
                </c:pt>
                <c:pt idx="1240">
                  <c:v>85.080850775599004</c:v>
                </c:pt>
                <c:pt idx="1241">
                  <c:v>85.081254980395997</c:v>
                </c:pt>
                <c:pt idx="1242">
                  <c:v>85.081835833354006</c:v>
                </c:pt>
                <c:pt idx="1243">
                  <c:v>85.082652217190002</c:v>
                </c:pt>
                <c:pt idx="1244">
                  <c:v>85.083216833136007</c:v>
                </c:pt>
                <c:pt idx="1245">
                  <c:v>85.083899733379994</c:v>
                </c:pt>
                <c:pt idx="1246">
                  <c:v>85.085749071440006</c:v>
                </c:pt>
                <c:pt idx="1247">
                  <c:v>85.085918601485005</c:v>
                </c:pt>
                <c:pt idx="1248">
                  <c:v>85.087927570092006</c:v>
                </c:pt>
                <c:pt idx="1249">
                  <c:v>85.088476588380004</c:v>
                </c:pt>
                <c:pt idx="1250">
                  <c:v>85.09006830058</c:v>
                </c:pt>
                <c:pt idx="1251">
                  <c:v>85.090410802264003</c:v>
                </c:pt>
                <c:pt idx="1252">
                  <c:v>85.093334008995996</c:v>
                </c:pt>
                <c:pt idx="1253">
                  <c:v>85.093681932001004</c:v>
                </c:pt>
                <c:pt idx="1254">
                  <c:v>85.09682648834</c:v>
                </c:pt>
                <c:pt idx="1255">
                  <c:v>85.097276065592993</c:v>
                </c:pt>
                <c:pt idx="1256">
                  <c:v>85.097971401137002</c:v>
                </c:pt>
                <c:pt idx="1257">
                  <c:v>85.102018729346995</c:v>
                </c:pt>
                <c:pt idx="1258">
                  <c:v>85.102214740167994</c:v>
                </c:pt>
                <c:pt idx="1259">
                  <c:v>85.102076338675005</c:v>
                </c:pt>
                <c:pt idx="1260">
                  <c:v>85.103823391724006</c:v>
                </c:pt>
                <c:pt idx="1261">
                  <c:v>85.104951619374006</c:v>
                </c:pt>
                <c:pt idx="1262">
                  <c:v>85.107281009074001</c:v>
                </c:pt>
                <c:pt idx="1263">
                  <c:v>85.107405907092001</c:v>
                </c:pt>
                <c:pt idx="1264">
                  <c:v>85.110977222241004</c:v>
                </c:pt>
                <c:pt idx="1265">
                  <c:v>85.112320243892995</c:v>
                </c:pt>
                <c:pt idx="1266">
                  <c:v>85.112815087306004</c:v>
                </c:pt>
                <c:pt idx="1267">
                  <c:v>85.113271209333007</c:v>
                </c:pt>
                <c:pt idx="1268">
                  <c:v>85.114564246851003</c:v>
                </c:pt>
                <c:pt idx="1269">
                  <c:v>85.116330585583</c:v>
                </c:pt>
                <c:pt idx="1270">
                  <c:v>85.118137533961999</c:v>
                </c:pt>
                <c:pt idx="1271">
                  <c:v>85.118153225805003</c:v>
                </c:pt>
                <c:pt idx="1272">
                  <c:v>85.119661516272998</c:v>
                </c:pt>
                <c:pt idx="1273">
                  <c:v>85.120403788358004</c:v>
                </c:pt>
                <c:pt idx="1274">
                  <c:v>85.120726504489994</c:v>
                </c:pt>
                <c:pt idx="1275">
                  <c:v>85.122663918290002</c:v>
                </c:pt>
                <c:pt idx="1276">
                  <c:v>85.122823302461001</c:v>
                </c:pt>
                <c:pt idx="1277">
                  <c:v>85.123426130149994</c:v>
                </c:pt>
                <c:pt idx="1278">
                  <c:v>85.125581074199005</c:v>
                </c:pt>
                <c:pt idx="1279">
                  <c:v>85.126419134564998</c:v>
                </c:pt>
                <c:pt idx="1280">
                  <c:v>85.127838849618001</c:v>
                </c:pt>
                <c:pt idx="1281">
                  <c:v>85.127768308544006</c:v>
                </c:pt>
                <c:pt idx="1282">
                  <c:v>85.127502870119997</c:v>
                </c:pt>
                <c:pt idx="1283">
                  <c:v>85.129902186159995</c:v>
                </c:pt>
                <c:pt idx="1284">
                  <c:v>85.130582183966993</c:v>
                </c:pt>
                <c:pt idx="1285">
                  <c:v>85.131879156349996</c:v>
                </c:pt>
                <c:pt idx="1286">
                  <c:v>85.131864082326999</c:v>
                </c:pt>
                <c:pt idx="1287">
                  <c:v>85.133582957594996</c:v>
                </c:pt>
                <c:pt idx="1288">
                  <c:v>85.134558743170004</c:v>
                </c:pt>
                <c:pt idx="1289">
                  <c:v>85.134950647029001</c:v>
                </c:pt>
                <c:pt idx="1290">
                  <c:v>85.135642229146995</c:v>
                </c:pt>
                <c:pt idx="1291">
                  <c:v>85.135649968623994</c:v>
                </c:pt>
                <c:pt idx="1292">
                  <c:v>85.136559566234993</c:v>
                </c:pt>
                <c:pt idx="1293">
                  <c:v>85.136870127804002</c:v>
                </c:pt>
                <c:pt idx="1294">
                  <c:v>85.137188288637006</c:v>
                </c:pt>
                <c:pt idx="1295">
                  <c:v>85.137521951568004</c:v>
                </c:pt>
                <c:pt idx="1296">
                  <c:v>85.137604895050998</c:v>
                </c:pt>
                <c:pt idx="1297">
                  <c:v>85.138554313323993</c:v>
                </c:pt>
                <c:pt idx="1298">
                  <c:v>85.138781514697996</c:v>
                </c:pt>
                <c:pt idx="1299">
                  <c:v>85.138741698193002</c:v>
                </c:pt>
                <c:pt idx="1300">
                  <c:v>85.138654691395999</c:v>
                </c:pt>
                <c:pt idx="1301">
                  <c:v>85.138623969445007</c:v>
                </c:pt>
                <c:pt idx="1302">
                  <c:v>85.139042778773003</c:v>
                </c:pt>
                <c:pt idx="1303">
                  <c:v>85.139570858431995</c:v>
                </c:pt>
                <c:pt idx="1304">
                  <c:v>85.139969581288</c:v>
                </c:pt>
                <c:pt idx="1305">
                  <c:v>85.140239728631997</c:v>
                </c:pt>
                <c:pt idx="1306">
                  <c:v>85.140403588496</c:v>
                </c:pt>
                <c:pt idx="1307">
                  <c:v>85.140487732750998</c:v>
                </c:pt>
                <c:pt idx="1308">
                  <c:v>85.140518381714003</c:v>
                </c:pt>
                <c:pt idx="1309">
                  <c:v>85.140518707637995</c:v>
                </c:pt>
                <c:pt idx="1310">
                  <c:v>85.140522813435993</c:v>
                </c:pt>
                <c:pt idx="1311">
                  <c:v>85.140526322357005</c:v>
                </c:pt>
                <c:pt idx="1312">
                  <c:v>85.140550884798998</c:v>
                </c:pt>
                <c:pt idx="1313">
                  <c:v>85.140617554285001</c:v>
                </c:pt>
                <c:pt idx="1314">
                  <c:v>85.140747384337004</c:v>
                </c:pt>
                <c:pt idx="1315">
                  <c:v>85.140961428476004</c:v>
                </c:pt>
                <c:pt idx="1316">
                  <c:v>85.141305841914004</c:v>
                </c:pt>
                <c:pt idx="1317">
                  <c:v>85.141730147776002</c:v>
                </c:pt>
                <c:pt idx="1318">
                  <c:v>85.141787331827999</c:v>
                </c:pt>
                <c:pt idx="1319">
                  <c:v>85.142625292510999</c:v>
                </c:pt>
                <c:pt idx="1320">
                  <c:v>85.143408078470003</c:v>
                </c:pt>
                <c:pt idx="1321">
                  <c:v>85.143856516680003</c:v>
                </c:pt>
                <c:pt idx="1322">
                  <c:v>85.145634945222</c:v>
                </c:pt>
                <c:pt idx="1323">
                  <c:v>85.145736102011</c:v>
                </c:pt>
                <c:pt idx="1324">
                  <c:v>85.146246713994998</c:v>
                </c:pt>
                <c:pt idx="1325">
                  <c:v>85.146318359912001</c:v>
                </c:pt>
                <c:pt idx="1326">
                  <c:v>85.150103106954006</c:v>
                </c:pt>
                <c:pt idx="1327">
                  <c:v>85.151074177528002</c:v>
                </c:pt>
                <c:pt idx="1328">
                  <c:v>85.148636149449999</c:v>
                </c:pt>
                <c:pt idx="1329">
                  <c:v>85.147652601291995</c:v>
                </c:pt>
                <c:pt idx="1330">
                  <c:v>85.153885066260003</c:v>
                </c:pt>
                <c:pt idx="1331">
                  <c:v>85.155213360580007</c:v>
                </c:pt>
                <c:pt idx="1332">
                  <c:v>85.156455849007003</c:v>
                </c:pt>
                <c:pt idx="1333">
                  <c:v>85.156586089724996</c:v>
                </c:pt>
                <c:pt idx="1334">
                  <c:v>85.158565089133006</c:v>
                </c:pt>
                <c:pt idx="1335">
                  <c:v>85.158652965884002</c:v>
                </c:pt>
                <c:pt idx="1336">
                  <c:v>85.158113527354999</c:v>
                </c:pt>
                <c:pt idx="1337">
                  <c:v>85.158121219666</c:v>
                </c:pt>
                <c:pt idx="1338">
                  <c:v>85.162908289648001</c:v>
                </c:pt>
                <c:pt idx="1339">
                  <c:v>85.164483222727995</c:v>
                </c:pt>
                <c:pt idx="1340">
                  <c:v>85.167513143020003</c:v>
                </c:pt>
                <c:pt idx="1341">
                  <c:v>85.170932119157001</c:v>
                </c:pt>
                <c:pt idx="1342">
                  <c:v>85.171902719447999</c:v>
                </c:pt>
                <c:pt idx="1343">
                  <c:v>85.176055350595007</c:v>
                </c:pt>
                <c:pt idx="1344">
                  <c:v>85.177309131724996</c:v>
                </c:pt>
                <c:pt idx="1345">
                  <c:v>85.181840932208004</c:v>
                </c:pt>
                <c:pt idx="1346">
                  <c:v>85.188450991222993</c:v>
                </c:pt>
                <c:pt idx="1347">
                  <c:v>85.188457283741002</c:v>
                </c:pt>
                <c:pt idx="1348">
                  <c:v>85.194921293476</c:v>
                </c:pt>
                <c:pt idx="1349">
                  <c:v>85.205511458708997</c:v>
                </c:pt>
                <c:pt idx="1350">
                  <c:v>85.199927621143004</c:v>
                </c:pt>
                <c:pt idx="1351">
                  <c:v>85.188266067789002</c:v>
                </c:pt>
                <c:pt idx="1352">
                  <c:v>85.175064750421001</c:v>
                </c:pt>
                <c:pt idx="1353">
                  <c:v>85.175066189055002</c:v>
                </c:pt>
                <c:pt idx="1354">
                  <c:v>85.180848877615006</c:v>
                </c:pt>
                <c:pt idx="1355">
                  <c:v>85.181553504386002</c:v>
                </c:pt>
                <c:pt idx="1356">
                  <c:v>85.173010610727005</c:v>
                </c:pt>
                <c:pt idx="1357">
                  <c:v>85.154457188061997</c:v>
                </c:pt>
                <c:pt idx="1358">
                  <c:v>85.154428794037997</c:v>
                </c:pt>
                <c:pt idx="1359">
                  <c:v>85.166126421106995</c:v>
                </c:pt>
                <c:pt idx="1360">
                  <c:v>85.177027608725993</c:v>
                </c:pt>
                <c:pt idx="1361">
                  <c:v>85.177545845617999</c:v>
                </c:pt>
                <c:pt idx="1362">
                  <c:v>85.192161512045004</c:v>
                </c:pt>
                <c:pt idx="1363">
                  <c:v>85.206507796116</c:v>
                </c:pt>
                <c:pt idx="1364">
                  <c:v>85.206524535799005</c:v>
                </c:pt>
                <c:pt idx="1365">
                  <c:v>85.203318559172004</c:v>
                </c:pt>
                <c:pt idx="1366">
                  <c:v>85.201644405777003</c:v>
                </c:pt>
                <c:pt idx="1367">
                  <c:v>85.205074471524995</c:v>
                </c:pt>
                <c:pt idx="1368">
                  <c:v>85.212201527185002</c:v>
                </c:pt>
                <c:pt idx="1369">
                  <c:v>85.212958722568004</c:v>
                </c:pt>
                <c:pt idx="1370">
                  <c:v>85.212754128802999</c:v>
                </c:pt>
                <c:pt idx="1371">
                  <c:v>85.212578365804006</c:v>
                </c:pt>
                <c:pt idx="1372">
                  <c:v>85.213670055874999</c:v>
                </c:pt>
                <c:pt idx="1373">
                  <c:v>85.217974239984002</c:v>
                </c:pt>
                <c:pt idx="1374">
                  <c:v>85.219901981137994</c:v>
                </c:pt>
                <c:pt idx="1375">
                  <c:v>85.220588414736994</c:v>
                </c:pt>
                <c:pt idx="1376">
                  <c:v>85.221806446832005</c:v>
                </c:pt>
                <c:pt idx="1377">
                  <c:v>85.222114549981995</c:v>
                </c:pt>
                <c:pt idx="1378">
                  <c:v>85.224275989922006</c:v>
                </c:pt>
                <c:pt idx="1379">
                  <c:v>85.227070264195007</c:v>
                </c:pt>
                <c:pt idx="1380">
                  <c:v>85.227607842921003</c:v>
                </c:pt>
                <c:pt idx="1381">
                  <c:v>85.228958818910996</c:v>
                </c:pt>
                <c:pt idx="1382">
                  <c:v>85.230533293695004</c:v>
                </c:pt>
                <c:pt idx="1383">
                  <c:v>85.231124790235</c:v>
                </c:pt>
                <c:pt idx="1384">
                  <c:v>85.232272916203002</c:v>
                </c:pt>
                <c:pt idx="1385">
                  <c:v>85.234031276981</c:v>
                </c:pt>
                <c:pt idx="1386">
                  <c:v>85.235608843687999</c:v>
                </c:pt>
                <c:pt idx="1387">
                  <c:v>85.235813168129994</c:v>
                </c:pt>
                <c:pt idx="1388">
                  <c:v>85.236846775884004</c:v>
                </c:pt>
                <c:pt idx="1389">
                  <c:v>85.237955085956997</c:v>
                </c:pt>
                <c:pt idx="1390">
                  <c:v>85.238995288954996</c:v>
                </c:pt>
                <c:pt idx="1391">
                  <c:v>85.239840703032996</c:v>
                </c:pt>
                <c:pt idx="1392">
                  <c:v>85.239997524290004</c:v>
                </c:pt>
                <c:pt idx="1393">
                  <c:v>85.241000965783002</c:v>
                </c:pt>
                <c:pt idx="1394">
                  <c:v>85.242025879672994</c:v>
                </c:pt>
                <c:pt idx="1395">
                  <c:v>85.243101715055005</c:v>
                </c:pt>
                <c:pt idx="1396">
                  <c:v>85.243945827513002</c:v>
                </c:pt>
                <c:pt idx="1397">
                  <c:v>85.244292857475003</c:v>
                </c:pt>
                <c:pt idx="1398">
                  <c:v>85.245704082445997</c:v>
                </c:pt>
                <c:pt idx="1399">
                  <c:v>85.247336668329993</c:v>
                </c:pt>
                <c:pt idx="1400">
                  <c:v>85.249187594540999</c:v>
                </c:pt>
                <c:pt idx="1401">
                  <c:v>85.250301355464003</c:v>
                </c:pt>
                <c:pt idx="1402">
                  <c:v>85.251269284350002</c:v>
                </c:pt>
                <c:pt idx="1403">
                  <c:v>85.253610367405003</c:v>
                </c:pt>
                <c:pt idx="1404">
                  <c:v>85.256307354415995</c:v>
                </c:pt>
                <c:pt idx="1405">
                  <c:v>85.256324648946006</c:v>
                </c:pt>
                <c:pt idx="1406">
                  <c:v>85.259326096722006</c:v>
                </c:pt>
                <c:pt idx="1407">
                  <c:v>85.262186722915004</c:v>
                </c:pt>
                <c:pt idx="1408">
                  <c:v>85.262807113403994</c:v>
                </c:pt>
                <c:pt idx="1409">
                  <c:v>85.266806487617004</c:v>
                </c:pt>
                <c:pt idx="1410">
                  <c:v>85.268310543821997</c:v>
                </c:pt>
                <c:pt idx="1411">
                  <c:v>85.271054320974997</c:v>
                </c:pt>
                <c:pt idx="1412">
                  <c:v>85.274242269856998</c:v>
                </c:pt>
                <c:pt idx="1413">
                  <c:v>85.275476705158994</c:v>
                </c:pt>
                <c:pt idx="1414">
                  <c:v>85.279956785210999</c:v>
                </c:pt>
                <c:pt idx="1415">
                  <c:v>85.279990418035993</c:v>
                </c:pt>
                <c:pt idx="1416">
                  <c:v>85.284710591665998</c:v>
                </c:pt>
                <c:pt idx="1417">
                  <c:v>85.285751304550999</c:v>
                </c:pt>
                <c:pt idx="1418">
                  <c:v>85.289401167841007</c:v>
                </c:pt>
                <c:pt idx="1419">
                  <c:v>85.291351318359006</c:v>
                </c:pt>
                <c:pt idx="1420">
                  <c:v>85.294290895806995</c:v>
                </c:pt>
                <c:pt idx="1421">
                  <c:v>85.297363274521999</c:v>
                </c:pt>
                <c:pt idx="1422">
                  <c:v>85.299008880472002</c:v>
                </c:pt>
                <c:pt idx="1423">
                  <c:v>85.302440824448993</c:v>
                </c:pt>
                <c:pt idx="1424">
                  <c:v>85.303413887787997</c:v>
                </c:pt>
                <c:pt idx="1425">
                  <c:v>85.308642980933996</c:v>
                </c:pt>
                <c:pt idx="1426">
                  <c:v>85.308832795585005</c:v>
                </c:pt>
                <c:pt idx="1427">
                  <c:v>85.315354850573996</c:v>
                </c:pt>
                <c:pt idx="1428">
                  <c:v>85.317230346878006</c:v>
                </c:pt>
                <c:pt idx="1429">
                  <c:v>85.316521036647003</c:v>
                </c:pt>
                <c:pt idx="1430">
                  <c:v>85.315971530298</c:v>
                </c:pt>
                <c:pt idx="1431">
                  <c:v>85.321574293153006</c:v>
                </c:pt>
                <c:pt idx="1432">
                  <c:v>85.332764674531006</c:v>
                </c:pt>
                <c:pt idx="1433">
                  <c:v>85.331120813645001</c:v>
                </c:pt>
                <c:pt idx="1434">
                  <c:v>85.315740867241004</c:v>
                </c:pt>
                <c:pt idx="1435">
                  <c:v>85.311327561831007</c:v>
                </c:pt>
                <c:pt idx="1436">
                  <c:v>85.334129525996005</c:v>
                </c:pt>
                <c:pt idx="1437">
                  <c:v>85.359155238300005</c:v>
                </c:pt>
                <c:pt idx="1438">
                  <c:v>85.356428472420006</c:v>
                </c:pt>
                <c:pt idx="1439">
                  <c:v>85.342871338289001</c:v>
                </c:pt>
                <c:pt idx="1440">
                  <c:v>85.336937661232</c:v>
                </c:pt>
                <c:pt idx="1441">
                  <c:v>85.343656409266003</c:v>
                </c:pt>
                <c:pt idx="1442">
                  <c:v>85.355333443454995</c:v>
                </c:pt>
                <c:pt idx="1443">
                  <c:v>85.359675966948998</c:v>
                </c:pt>
                <c:pt idx="1444">
                  <c:v>85.357954940661998</c:v>
                </c:pt>
                <c:pt idx="1445">
                  <c:v>85.355374056529001</c:v>
                </c:pt>
                <c:pt idx="1446">
                  <c:v>85.353259237068002</c:v>
                </c:pt>
                <c:pt idx="1447">
                  <c:v>85.353336491476</c:v>
                </c:pt>
                <c:pt idx="1448">
                  <c:v>85.356174280508995</c:v>
                </c:pt>
                <c:pt idx="1449">
                  <c:v>85.358419138420004</c:v>
                </c:pt>
                <c:pt idx="1450">
                  <c:v>85.360176592189006</c:v>
                </c:pt>
                <c:pt idx="1451">
                  <c:v>85.361412951621006</c:v>
                </c:pt>
                <c:pt idx="1452">
                  <c:v>85.362268854281993</c:v>
                </c:pt>
                <c:pt idx="1453">
                  <c:v>85.362828112334995</c:v>
                </c:pt>
                <c:pt idx="1454">
                  <c:v>85.363174537934995</c:v>
                </c:pt>
                <c:pt idx="1455">
                  <c:v>85.363391943246995</c:v>
                </c:pt>
                <c:pt idx="1456">
                  <c:v>85.363551113564995</c:v>
                </c:pt>
                <c:pt idx="1457">
                  <c:v>85.363670726758002</c:v>
                </c:pt>
                <c:pt idx="1458">
                  <c:v>85.363756433846007</c:v>
                </c:pt>
                <c:pt idx="1459">
                  <c:v>85.363813885859003</c:v>
                </c:pt>
                <c:pt idx="1460">
                  <c:v>85.363848733796004</c:v>
                </c:pt>
                <c:pt idx="1461">
                  <c:v>85.363851917714996</c:v>
                </c:pt>
                <c:pt idx="1462">
                  <c:v>85.363852923775994</c:v>
                </c:pt>
                <c:pt idx="1463">
                  <c:v>85.363853374654994</c:v>
                </c:pt>
                <c:pt idx="1464">
                  <c:v>85.363853439066006</c:v>
                </c:pt>
                <c:pt idx="1465">
                  <c:v>85.363853568693003</c:v>
                </c:pt>
                <c:pt idx="1466">
                  <c:v>85.363854476083006</c:v>
                </c:pt>
                <c:pt idx="1467">
                  <c:v>85.363856938997998</c:v>
                </c:pt>
                <c:pt idx="1468">
                  <c:v>85.363861735203002</c:v>
                </c:pt>
                <c:pt idx="1469">
                  <c:v>85.363869642455995</c:v>
                </c:pt>
                <c:pt idx="1470">
                  <c:v>85.363881438524004</c:v>
                </c:pt>
                <c:pt idx="1471">
                  <c:v>85.363897901168002</c:v>
                </c:pt>
                <c:pt idx="1472">
                  <c:v>85.363872335869004</c:v>
                </c:pt>
                <c:pt idx="1473">
                  <c:v>85.363921253567</c:v>
                </c:pt>
                <c:pt idx="1474">
                  <c:v>85.363965981502005</c:v>
                </c:pt>
                <c:pt idx="1475">
                  <c:v>85.364301988424998</c:v>
                </c:pt>
                <c:pt idx="1476">
                  <c:v>85.365984785424999</c:v>
                </c:pt>
                <c:pt idx="1477">
                  <c:v>85.367792073268006</c:v>
                </c:pt>
                <c:pt idx="1478">
                  <c:v>85.369447663143006</c:v>
                </c:pt>
                <c:pt idx="1479">
                  <c:v>85.369523072410004</c:v>
                </c:pt>
                <c:pt idx="1480">
                  <c:v>85.370166578275004</c:v>
                </c:pt>
                <c:pt idx="1481">
                  <c:v>85.370803368026998</c:v>
                </c:pt>
                <c:pt idx="1482">
                  <c:v>85.371327180210997</c:v>
                </c:pt>
                <c:pt idx="1483">
                  <c:v>85.371585488934002</c:v>
                </c:pt>
                <c:pt idx="1484">
                  <c:v>85.373232501928001</c:v>
                </c:pt>
                <c:pt idx="1485">
                  <c:v>85.374805037171996</c:v>
                </c:pt>
                <c:pt idx="1486">
                  <c:v>85.376226144219004</c:v>
                </c:pt>
                <c:pt idx="1487">
                  <c:v>85.376880422764003</c:v>
                </c:pt>
                <c:pt idx="1488">
                  <c:v>85.376801425669996</c:v>
                </c:pt>
                <c:pt idx="1489">
                  <c:v>85.376645387888004</c:v>
                </c:pt>
                <c:pt idx="1490">
                  <c:v>85.376433340446994</c:v>
                </c:pt>
                <c:pt idx="1491">
                  <c:v>85.376299863011994</c:v>
                </c:pt>
                <c:pt idx="1492">
                  <c:v>85.376180968070997</c:v>
                </c:pt>
                <c:pt idx="1493">
                  <c:v>85.376209440758004</c:v>
                </c:pt>
                <c:pt idx="1494">
                  <c:v>85.378788863384997</c:v>
                </c:pt>
                <c:pt idx="1495">
                  <c:v>85.381391106752005</c:v>
                </c:pt>
                <c:pt idx="1496">
                  <c:v>85.384058758083</c:v>
                </c:pt>
                <c:pt idx="1497">
                  <c:v>85.386675312823996</c:v>
                </c:pt>
                <c:pt idx="1498">
                  <c:v>85.388336048545</c:v>
                </c:pt>
                <c:pt idx="1499">
                  <c:v>85.386660875442999</c:v>
                </c:pt>
                <c:pt idx="1500">
                  <c:v>85.382063812707003</c:v>
                </c:pt>
                <c:pt idx="1501">
                  <c:v>85.377812242833997</c:v>
                </c:pt>
                <c:pt idx="1502">
                  <c:v>85.373534687226993</c:v>
                </c:pt>
                <c:pt idx="1503">
                  <c:v>85.368842327473004</c:v>
                </c:pt>
                <c:pt idx="1504">
                  <c:v>85.366712680800006</c:v>
                </c:pt>
                <c:pt idx="1505">
                  <c:v>85.371297875064997</c:v>
                </c:pt>
                <c:pt idx="1506">
                  <c:v>85.379266917131005</c:v>
                </c:pt>
                <c:pt idx="1507">
                  <c:v>85.386817214217004</c:v>
                </c:pt>
                <c:pt idx="1508">
                  <c:v>85.394436636167995</c:v>
                </c:pt>
                <c:pt idx="1509">
                  <c:v>85.401974733423998</c:v>
                </c:pt>
                <c:pt idx="1510">
                  <c:v>85.406818601303002</c:v>
                </c:pt>
                <c:pt idx="1511">
                  <c:v>85.406785646686004</c:v>
                </c:pt>
                <c:pt idx="1512">
                  <c:v>85.406562467068994</c:v>
                </c:pt>
                <c:pt idx="1513">
                  <c:v>85.406164783809999</c:v>
                </c:pt>
                <c:pt idx="1514">
                  <c:v>85.405044048112003</c:v>
                </c:pt>
                <c:pt idx="1515">
                  <c:v>85.404423805380006</c:v>
                </c:pt>
                <c:pt idx="1516">
                  <c:v>85.403734143993006</c:v>
                </c:pt>
                <c:pt idx="1517">
                  <c:v>85.403637732270994</c:v>
                </c:pt>
                <c:pt idx="1518">
                  <c:v>85.406403033412005</c:v>
                </c:pt>
                <c:pt idx="1519">
                  <c:v>85.409895166957995</c:v>
                </c:pt>
                <c:pt idx="1520">
                  <c:v>85.414051741362002</c:v>
                </c:pt>
                <c:pt idx="1521">
                  <c:v>85.417349149735003</c:v>
                </c:pt>
                <c:pt idx="1522">
                  <c:v>85.420426455867997</c:v>
                </c:pt>
                <c:pt idx="1523">
                  <c:v>85.429630484723006</c:v>
                </c:pt>
                <c:pt idx="1524">
                  <c:v>85.422159053006993</c:v>
                </c:pt>
                <c:pt idx="1525">
                  <c:v>85.423257164676997</c:v>
                </c:pt>
                <c:pt idx="1526">
                  <c:v>85.420619484629995</c:v>
                </c:pt>
                <c:pt idx="1527">
                  <c:v>85.424353707582</c:v>
                </c:pt>
                <c:pt idx="1528">
                  <c:v>85.422704833222994</c:v>
                </c:pt>
                <c:pt idx="1529">
                  <c:v>85.431003387472003</c:v>
                </c:pt>
                <c:pt idx="1530">
                  <c:v>85.425228008898003</c:v>
                </c:pt>
                <c:pt idx="1531">
                  <c:v>85.427220342579005</c:v>
                </c:pt>
                <c:pt idx="1532">
                  <c:v>85.446651870210005</c:v>
                </c:pt>
                <c:pt idx="1533">
                  <c:v>85.423558973431</c:v>
                </c:pt>
                <c:pt idx="1534">
                  <c:v>85.455951097989001</c:v>
                </c:pt>
                <c:pt idx="1535">
                  <c:v>85.461562301466998</c:v>
                </c:pt>
                <c:pt idx="1536">
                  <c:v>85.474184186349007</c:v>
                </c:pt>
                <c:pt idx="1537">
                  <c:v>85.468068270334001</c:v>
                </c:pt>
                <c:pt idx="1538">
                  <c:v>85.469681758660002</c:v>
                </c:pt>
                <c:pt idx="1539">
                  <c:v>85.466601933682</c:v>
                </c:pt>
                <c:pt idx="1540">
                  <c:v>85.465460658408006</c:v>
                </c:pt>
                <c:pt idx="1541">
                  <c:v>85.467149865177007</c:v>
                </c:pt>
                <c:pt idx="1542">
                  <c:v>85.449458025644006</c:v>
                </c:pt>
                <c:pt idx="1543">
                  <c:v>85.482801345984996</c:v>
                </c:pt>
                <c:pt idx="1544">
                  <c:v>85.448854942500006</c:v>
                </c:pt>
                <c:pt idx="1545">
                  <c:v>85.469750578009993</c:v>
                </c:pt>
                <c:pt idx="1546">
                  <c:v>85.474282907643996</c:v>
                </c:pt>
                <c:pt idx="1547">
                  <c:v>85.484110599179999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844A-4E5C-82CD-5B660BDFCC03}"/>
            </c:ext>
          </c:extLst>
        </c:ser>
        <c:ser>
          <c:idx val="10"/>
          <c:order val="4"/>
          <c:tx>
            <c:v>WSPL_HQ100</c:v>
          </c:tx>
          <c:spPr>
            <a:ln w="12700" cap="rnd">
              <a:solidFill>
                <a:srgbClr val="0909FF"/>
              </a:solidFill>
              <a:round/>
            </a:ln>
            <a:effectLst/>
          </c:spPr>
          <c:marker>
            <c:symbol val="none"/>
          </c:marker>
          <c:xVal>
            <c:numRef>
              <c:f>'WSPL_2D-Model_PLAN'!$L$4:$L$1551</c:f>
              <c:numCache>
                <c:formatCode>0.00</c:formatCode>
                <c:ptCount val="1548"/>
                <c:pt idx="0">
                  <c:v>0</c:v>
                </c:pt>
                <c:pt idx="1">
                  <c:v>0.59995932580989997</c:v>
                </c:pt>
                <c:pt idx="2">
                  <c:v>3.6327394664624002</c:v>
                </c:pt>
                <c:pt idx="3">
                  <c:v>5.8718930800777001</c:v>
                </c:pt>
                <c:pt idx="4">
                  <c:v>8.5565360961621</c:v>
                </c:pt>
                <c:pt idx="5">
                  <c:v>12.00899669963</c:v>
                </c:pt>
                <c:pt idx="6">
                  <c:v>13.43143552611</c:v>
                </c:pt>
                <c:pt idx="7">
                  <c:v>17.749447076585</c:v>
                </c:pt>
                <c:pt idx="8">
                  <c:v>19.999946878816001</c:v>
                </c:pt>
                <c:pt idx="9">
                  <c:v>21.740415307503</c:v>
                </c:pt>
                <c:pt idx="10">
                  <c:v>24.617915376092999</c:v>
                </c:pt>
                <c:pt idx="11">
                  <c:v>26.88633858032</c:v>
                </c:pt>
                <c:pt idx="12">
                  <c:v>29.011627438798001</c:v>
                </c:pt>
                <c:pt idx="13">
                  <c:v>29.244278795930001</c:v>
                </c:pt>
                <c:pt idx="14">
                  <c:v>31.136718763800999</c:v>
                </c:pt>
                <c:pt idx="15">
                  <c:v>31.311522488436999</c:v>
                </c:pt>
                <c:pt idx="16">
                  <c:v>33.124779103621997</c:v>
                </c:pt>
                <c:pt idx="17">
                  <c:v>33.262327046997001</c:v>
                </c:pt>
                <c:pt idx="18">
                  <c:v>34.717426711564997</c:v>
                </c:pt>
                <c:pt idx="19">
                  <c:v>35.389553014957997</c:v>
                </c:pt>
                <c:pt idx="20">
                  <c:v>36.121831747179002</c:v>
                </c:pt>
                <c:pt idx="21">
                  <c:v>37.369384564880001</c:v>
                </c:pt>
                <c:pt idx="22">
                  <c:v>37.523072089027998</c:v>
                </c:pt>
                <c:pt idx="23">
                  <c:v>38.490842494938001</c:v>
                </c:pt>
                <c:pt idx="24">
                  <c:v>39.517127856122002</c:v>
                </c:pt>
                <c:pt idx="25">
                  <c:v>39.645469944547003</c:v>
                </c:pt>
                <c:pt idx="26">
                  <c:v>40.475567247320001</c:v>
                </c:pt>
                <c:pt idx="27">
                  <c:v>41.374702066337001</c:v>
                </c:pt>
                <c:pt idx="28">
                  <c:v>41.765097391375001</c:v>
                </c:pt>
                <c:pt idx="29">
                  <c:v>42.217786703126002</c:v>
                </c:pt>
                <c:pt idx="30">
                  <c:v>43.007606351692999</c:v>
                </c:pt>
                <c:pt idx="31">
                  <c:v>43.746461637644998</c:v>
                </c:pt>
                <c:pt idx="32">
                  <c:v>43.889532959569003</c:v>
                </c:pt>
                <c:pt idx="33">
                  <c:v>44.436165143361997</c:v>
                </c:pt>
                <c:pt idx="34">
                  <c:v>44.946097052474997</c:v>
                </c:pt>
                <c:pt idx="35">
                  <c:v>45.078052159857002</c:v>
                </c:pt>
                <c:pt idx="36">
                  <c:v>45.673008565163002</c:v>
                </c:pt>
                <c:pt idx="37">
                  <c:v>46.002296206227001</c:v>
                </c:pt>
                <c:pt idx="38">
                  <c:v>46.222115883489998</c:v>
                </c:pt>
                <c:pt idx="39">
                  <c:v>46.728572177507999</c:v>
                </c:pt>
                <c:pt idx="40">
                  <c:v>47.060257448919998</c:v>
                </c:pt>
                <c:pt idx="41">
                  <c:v>47.196032560592002</c:v>
                </c:pt>
                <c:pt idx="42">
                  <c:v>47.628037345564998</c:v>
                </c:pt>
                <c:pt idx="43">
                  <c:v>48.028041756264003</c:v>
                </c:pt>
                <c:pt idx="44">
                  <c:v>48.114059461282999</c:v>
                </c:pt>
                <c:pt idx="45">
                  <c:v>48.399467870191003</c:v>
                </c:pt>
                <c:pt idx="46">
                  <c:v>48.745783883378998</c:v>
                </c:pt>
                <c:pt idx="47">
                  <c:v>49.070613289280999</c:v>
                </c:pt>
                <c:pt idx="48">
                  <c:v>49.167678590243</c:v>
                </c:pt>
                <c:pt idx="49">
                  <c:v>49.378558893463001</c:v>
                </c:pt>
                <c:pt idx="50">
                  <c:v>49.677133038397002</c:v>
                </c:pt>
                <c:pt idx="51">
                  <c:v>49.974344187024997</c:v>
                </c:pt>
                <c:pt idx="52">
                  <c:v>50.223004599306996</c:v>
                </c:pt>
                <c:pt idx="53">
                  <c:v>50.277984175343001</c:v>
                </c:pt>
                <c:pt idx="54">
                  <c:v>50.595692857837001</c:v>
                </c:pt>
                <c:pt idx="55">
                  <c:v>50.935051357790002</c:v>
                </c:pt>
                <c:pt idx="56">
                  <c:v>51.303669693487002</c:v>
                </c:pt>
                <c:pt idx="57">
                  <c:v>51.513109185037997</c:v>
                </c:pt>
                <c:pt idx="58">
                  <c:v>51.709245594263997</c:v>
                </c:pt>
                <c:pt idx="59">
                  <c:v>52.157645130626001</c:v>
                </c:pt>
                <c:pt idx="60">
                  <c:v>52.646931966525997</c:v>
                </c:pt>
                <c:pt idx="61">
                  <c:v>52.796205074405002</c:v>
                </c:pt>
                <c:pt idx="62">
                  <c:v>53.173188236145002</c:v>
                </c:pt>
                <c:pt idx="63">
                  <c:v>53.732711827034002</c:v>
                </c:pt>
                <c:pt idx="64">
                  <c:v>54.081664616523</c:v>
                </c:pt>
                <c:pt idx="65">
                  <c:v>54.322226523685998</c:v>
                </c:pt>
                <c:pt idx="66">
                  <c:v>54.939058844144</c:v>
                </c:pt>
                <c:pt idx="67">
                  <c:v>55.367715942433001</c:v>
                </c:pt>
                <c:pt idx="68">
                  <c:v>55.581300675480001</c:v>
                </c:pt>
                <c:pt idx="69">
                  <c:v>56.247963956355001</c:v>
                </c:pt>
                <c:pt idx="70">
                  <c:v>56.651639138470998</c:v>
                </c:pt>
                <c:pt idx="71">
                  <c:v>56.938892417245</c:v>
                </c:pt>
                <c:pt idx="72">
                  <c:v>57.653176305803001</c:v>
                </c:pt>
                <c:pt idx="73">
                  <c:v>57.936582218024</c:v>
                </c:pt>
                <c:pt idx="74">
                  <c:v>58.388657252575001</c:v>
                </c:pt>
                <c:pt idx="75">
                  <c:v>59.142337879538999</c:v>
                </c:pt>
                <c:pt idx="76">
                  <c:v>59.227281785080997</c:v>
                </c:pt>
                <c:pt idx="77">
                  <c:v>59.910640564369999</c:v>
                </c:pt>
                <c:pt idx="78">
                  <c:v>60.516534056490997</c:v>
                </c:pt>
                <c:pt idx="79">
                  <c:v>60.689612453652003</c:v>
                </c:pt>
                <c:pt idx="80">
                  <c:v>61.475093908780998</c:v>
                </c:pt>
                <c:pt idx="81">
                  <c:v>61.804279029416001</c:v>
                </c:pt>
                <c:pt idx="82">
                  <c:v>62.262865102296999</c:v>
                </c:pt>
                <c:pt idx="83">
                  <c:v>63.047793444343</c:v>
                </c:pt>
                <c:pt idx="84">
                  <c:v>63.091831223833999</c:v>
                </c:pt>
                <c:pt idx="85">
                  <c:v>63.820876250216003</c:v>
                </c:pt>
                <c:pt idx="86">
                  <c:v>64.372884258439996</c:v>
                </c:pt>
                <c:pt idx="87">
                  <c:v>64.572102857755993</c:v>
                </c:pt>
                <c:pt idx="88">
                  <c:v>65.291438655560995</c:v>
                </c:pt>
                <c:pt idx="89">
                  <c:v>65.658375897122994</c:v>
                </c:pt>
                <c:pt idx="90">
                  <c:v>65.968831354130003</c:v>
                </c:pt>
                <c:pt idx="91">
                  <c:v>66.594216018283007</c:v>
                </c:pt>
                <c:pt idx="92">
                  <c:v>66.942725235462007</c:v>
                </c:pt>
                <c:pt idx="93">
                  <c:v>67.157519704116993</c:v>
                </c:pt>
                <c:pt idx="94">
                  <c:v>67.648666940723004</c:v>
                </c:pt>
                <c:pt idx="95">
                  <c:v>68.060990856857998</c:v>
                </c:pt>
                <c:pt idx="96">
                  <c:v>68.229217689360993</c:v>
                </c:pt>
                <c:pt idx="97">
                  <c:v>68.401448760606002</c:v>
                </c:pt>
                <c:pt idx="98">
                  <c:v>68.680414969620998</c:v>
                </c:pt>
                <c:pt idx="99">
                  <c:v>68.908275592311</c:v>
                </c:pt>
                <c:pt idx="100">
                  <c:v>69.095415499032001</c:v>
                </c:pt>
                <c:pt idx="101">
                  <c:v>69.252184890419997</c:v>
                </c:pt>
                <c:pt idx="102">
                  <c:v>69.388842258775995</c:v>
                </c:pt>
                <c:pt idx="103">
                  <c:v>69.512903404537994</c:v>
                </c:pt>
                <c:pt idx="104">
                  <c:v>69.515503430878994</c:v>
                </c:pt>
                <c:pt idx="105">
                  <c:v>69.643254453173995</c:v>
                </c:pt>
                <c:pt idx="106">
                  <c:v>69.787538676660006</c:v>
                </c:pt>
                <c:pt idx="107">
                  <c:v>69.964987398111006</c:v>
                </c:pt>
                <c:pt idx="108">
                  <c:v>70.192320691929993</c:v>
                </c:pt>
                <c:pt idx="109">
                  <c:v>70.486293006093007</c:v>
                </c:pt>
                <c:pt idx="110">
                  <c:v>70.754681194113999</c:v>
                </c:pt>
                <c:pt idx="111">
                  <c:v>70.863659499600999</c:v>
                </c:pt>
                <c:pt idx="112">
                  <c:v>71.341165618177001</c:v>
                </c:pt>
                <c:pt idx="113">
                  <c:v>71.935546718923007</c:v>
                </c:pt>
                <c:pt idx="114">
                  <c:v>71.989293911073005</c:v>
                </c:pt>
                <c:pt idx="115">
                  <c:v>72.656591701509001</c:v>
                </c:pt>
                <c:pt idx="116">
                  <c:v>73.220726676305006</c:v>
                </c:pt>
                <c:pt idx="117">
                  <c:v>73.486330793679997</c:v>
                </c:pt>
                <c:pt idx="118">
                  <c:v>74.399856755759998</c:v>
                </c:pt>
                <c:pt idx="119">
                  <c:v>74.459655847215998</c:v>
                </c:pt>
                <c:pt idx="120">
                  <c:v>75.372267505031999</c:v>
                </c:pt>
                <c:pt idx="121">
                  <c:v>75.694206008815001</c:v>
                </c:pt>
                <c:pt idx="122">
                  <c:v>76.378669764684005</c:v>
                </c:pt>
                <c:pt idx="123">
                  <c:v>76.931495881561005</c:v>
                </c:pt>
                <c:pt idx="124">
                  <c:v>77.394183805818997</c:v>
                </c:pt>
                <c:pt idx="125">
                  <c:v>78.165876301995993</c:v>
                </c:pt>
                <c:pt idx="126">
                  <c:v>78.393950761162998</c:v>
                </c:pt>
                <c:pt idx="127">
                  <c:v>79.353144992658002</c:v>
                </c:pt>
                <c:pt idx="128">
                  <c:v>79.405920485148997</c:v>
                </c:pt>
                <c:pt idx="129">
                  <c:v>80.252896736270998</c:v>
                </c:pt>
                <c:pt idx="130">
                  <c:v>81.069802524870994</c:v>
                </c:pt>
                <c:pt idx="131">
                  <c:v>81.098101924424995</c:v>
                </c:pt>
                <c:pt idx="132">
                  <c:v>81.899928119281</c:v>
                </c:pt>
                <c:pt idx="133">
                  <c:v>82.670071861674998</c:v>
                </c:pt>
                <c:pt idx="134">
                  <c:v>82.734810465909007</c:v>
                </c:pt>
                <c:pt idx="135">
                  <c:v>83.420871066933998</c:v>
                </c:pt>
                <c:pt idx="136">
                  <c:v>84.165337338499</c:v>
                </c:pt>
                <c:pt idx="137">
                  <c:v>84.398485371006998</c:v>
                </c:pt>
                <c:pt idx="138">
                  <c:v>84.917078712920002</c:v>
                </c:pt>
                <c:pt idx="139">
                  <c:v>85.690116848770998</c:v>
                </c:pt>
                <c:pt idx="140">
                  <c:v>86.063878052405997</c:v>
                </c:pt>
                <c:pt idx="141">
                  <c:v>86.496659750096995</c:v>
                </c:pt>
                <c:pt idx="142">
                  <c:v>87.340771720625</c:v>
                </c:pt>
                <c:pt idx="143">
                  <c:v>87.729845253215998</c:v>
                </c:pt>
                <c:pt idx="144">
                  <c:v>88.224062632683001</c:v>
                </c:pt>
                <c:pt idx="145">
                  <c:v>89.147723543550001</c:v>
                </c:pt>
                <c:pt idx="146">
                  <c:v>89.401604451915006</c:v>
                </c:pt>
                <c:pt idx="147">
                  <c:v>90.112597812063001</c:v>
                </c:pt>
                <c:pt idx="148">
                  <c:v>91.069306161954003</c:v>
                </c:pt>
                <c:pt idx="149">
                  <c:v>91.119241591955998</c:v>
                </c:pt>
                <c:pt idx="150">
                  <c:v>92.167974438352999</c:v>
                </c:pt>
                <c:pt idx="151">
                  <c:v>92.737463551877994</c:v>
                </c:pt>
                <c:pt idx="152">
                  <c:v>93.258921229885004</c:v>
                </c:pt>
                <c:pt idx="153">
                  <c:v>94.388825302531998</c:v>
                </c:pt>
                <c:pt idx="154">
                  <c:v>94.400852716629998</c:v>
                </c:pt>
                <c:pt idx="155">
                  <c:v>95.541319516011001</c:v>
                </c:pt>
                <c:pt idx="156">
                  <c:v>96.062426388453005</c:v>
                </c:pt>
                <c:pt idx="157">
                  <c:v>96.696557232301998</c:v>
                </c:pt>
                <c:pt idx="158">
                  <c:v>97.724101426299001</c:v>
                </c:pt>
                <c:pt idx="159">
                  <c:v>97.834551948417001</c:v>
                </c:pt>
                <c:pt idx="160">
                  <c:v>98.935287196914999</c:v>
                </c:pt>
                <c:pt idx="161">
                  <c:v>99.386374063850994</c:v>
                </c:pt>
                <c:pt idx="162">
                  <c:v>99.978829798560994</c:v>
                </c:pt>
                <c:pt idx="163">
                  <c:v>100.94548210332999</c:v>
                </c:pt>
                <c:pt idx="164">
                  <c:v>101.0460979873</c:v>
                </c:pt>
                <c:pt idx="165">
                  <c:v>101.81603765278</c:v>
                </c:pt>
                <c:pt idx="166">
                  <c:v>102.57836924126001</c:v>
                </c:pt>
                <c:pt idx="167">
                  <c:v>102.710491453</c:v>
                </c:pt>
                <c:pt idx="168">
                  <c:v>103.24572205624</c:v>
                </c:pt>
                <c:pt idx="169">
                  <c:v>103.83764064367</c:v>
                </c:pt>
                <c:pt idx="170">
                  <c:v>104.37350447954</c:v>
                </c:pt>
                <c:pt idx="171">
                  <c:v>104.37455090800999</c:v>
                </c:pt>
                <c:pt idx="172">
                  <c:v>104.87208047474</c:v>
                </c:pt>
                <c:pt idx="173">
                  <c:v>105.35105470115001</c:v>
                </c:pt>
                <c:pt idx="174">
                  <c:v>105.56543220615001</c:v>
                </c:pt>
                <c:pt idx="175">
                  <c:v>105.82678941974</c:v>
                </c:pt>
                <c:pt idx="176">
                  <c:v>106.31449026494001</c:v>
                </c:pt>
                <c:pt idx="177">
                  <c:v>106.75759037124</c:v>
                </c:pt>
                <c:pt idx="178">
                  <c:v>106.82560322027</c:v>
                </c:pt>
                <c:pt idx="179">
                  <c:v>107.35893903055999</c:v>
                </c:pt>
                <c:pt idx="180">
                  <c:v>107.9101964149</c:v>
                </c:pt>
                <c:pt idx="181">
                  <c:v>107.94522695945</c:v>
                </c:pt>
                <c:pt idx="182">
                  <c:v>108.47511558834999</c:v>
                </c:pt>
                <c:pt idx="183">
                  <c:v>109.04950119243</c:v>
                </c:pt>
                <c:pt idx="184">
                  <c:v>109.13621796113</c:v>
                </c:pt>
                <c:pt idx="185">
                  <c:v>109.62924720372</c:v>
                </c:pt>
                <c:pt idx="186">
                  <c:v>110.21036618015999</c:v>
                </c:pt>
                <c:pt idx="187">
                  <c:v>110.32873627239999</c:v>
                </c:pt>
                <c:pt idx="188">
                  <c:v>110.789025412</c:v>
                </c:pt>
                <c:pt idx="189">
                  <c:v>111.36126234161</c:v>
                </c:pt>
                <c:pt idx="190">
                  <c:v>111.51974467314</c:v>
                </c:pt>
                <c:pt idx="191">
                  <c:v>111.92185314808</c:v>
                </c:pt>
                <c:pt idx="192">
                  <c:v>112.46507938275001</c:v>
                </c:pt>
                <c:pt idx="193">
                  <c:v>112.71343373913</c:v>
                </c:pt>
                <c:pt idx="194">
                  <c:v>112.98507247089</c:v>
                </c:pt>
                <c:pt idx="195">
                  <c:v>113.47584518732</c:v>
                </c:pt>
                <c:pt idx="196">
                  <c:v>113.90190840919</c:v>
                </c:pt>
                <c:pt idx="197">
                  <c:v>113.93131573721</c:v>
                </c:pt>
                <c:pt idx="198">
                  <c:v>114.3453265878</c:v>
                </c:pt>
                <c:pt idx="199">
                  <c:v>114.71165975513</c:v>
                </c:pt>
                <c:pt idx="200">
                  <c:v>115.02622506873</c:v>
                </c:pt>
                <c:pt idx="201">
                  <c:v>115.09601541633999</c:v>
                </c:pt>
                <c:pt idx="202">
                  <c:v>115.29360912204</c:v>
                </c:pt>
                <c:pt idx="203">
                  <c:v>115.52057247389</c:v>
                </c:pt>
                <c:pt idx="204">
                  <c:v>115.71387528466001</c:v>
                </c:pt>
                <c:pt idx="205">
                  <c:v>115.71417703829</c:v>
                </c:pt>
                <c:pt idx="206">
                  <c:v>115.88027425638001</c:v>
                </c:pt>
                <c:pt idx="207">
                  <c:v>116.02651761308</c:v>
                </c:pt>
                <c:pt idx="208">
                  <c:v>116.15933932078001</c:v>
                </c:pt>
                <c:pt idx="209">
                  <c:v>116.28396930151</c:v>
                </c:pt>
                <c:pt idx="210">
                  <c:v>116.285456311</c:v>
                </c:pt>
                <c:pt idx="211">
                  <c:v>116.41506802009</c:v>
                </c:pt>
                <c:pt idx="212">
                  <c:v>116.57238034127001</c:v>
                </c:pt>
                <c:pt idx="213">
                  <c:v>116.78518557666</c:v>
                </c:pt>
                <c:pt idx="214">
                  <c:v>117.08133051608</c:v>
                </c:pt>
                <c:pt idx="215">
                  <c:v>117.48866737754</c:v>
                </c:pt>
                <c:pt idx="216">
                  <c:v>118.03503940637</c:v>
                </c:pt>
                <c:pt idx="217">
                  <c:v>118.48933898029</c:v>
                </c:pt>
                <c:pt idx="218">
                  <c:v>118.74828119895</c:v>
                </c:pt>
                <c:pt idx="219">
                  <c:v>119.65622143536</c:v>
                </c:pt>
                <c:pt idx="220">
                  <c:v>120.69140269165</c:v>
                </c:pt>
                <c:pt idx="221">
                  <c:v>120.78087760181999</c:v>
                </c:pt>
                <c:pt idx="222">
                  <c:v>122.12158454988</c:v>
                </c:pt>
                <c:pt idx="223">
                  <c:v>122.89861857978001</c:v>
                </c:pt>
                <c:pt idx="224">
                  <c:v>123.67395028420999</c:v>
                </c:pt>
                <c:pt idx="225">
                  <c:v>125.10199217195</c:v>
                </c:pt>
                <c:pt idx="226">
                  <c:v>125.43662834454</c:v>
                </c:pt>
                <c:pt idx="227">
                  <c:v>127.30196780236</c:v>
                </c:pt>
                <c:pt idx="228">
                  <c:v>127.41179689377</c:v>
                </c:pt>
                <c:pt idx="229">
                  <c:v>129.50902832499</c:v>
                </c:pt>
                <c:pt idx="230">
                  <c:v>129.60539764599</c:v>
                </c:pt>
                <c:pt idx="231">
                  <c:v>131.71069250405</c:v>
                </c:pt>
                <c:pt idx="232">
                  <c:v>132.02720501152001</c:v>
                </c:pt>
                <c:pt idx="233">
                  <c:v>133.91521865518001</c:v>
                </c:pt>
                <c:pt idx="234">
                  <c:v>134.6907533415</c:v>
                </c:pt>
                <c:pt idx="235">
                  <c:v>136.11831157016999</c:v>
                </c:pt>
                <c:pt idx="236">
                  <c:v>137.59847031411999</c:v>
                </c:pt>
                <c:pt idx="237">
                  <c:v>139.14587576003001</c:v>
                </c:pt>
                <c:pt idx="238">
                  <c:v>140.69298333985</c:v>
                </c:pt>
                <c:pt idx="239">
                  <c:v>142.17536623870001</c:v>
                </c:pt>
                <c:pt idx="240">
                  <c:v>143.89686537668001</c:v>
                </c:pt>
                <c:pt idx="241">
                  <c:v>145.19979951149</c:v>
                </c:pt>
                <c:pt idx="242">
                  <c:v>147.12931682483</c:v>
                </c:pt>
                <c:pt idx="243">
                  <c:v>148.22975638161</c:v>
                </c:pt>
                <c:pt idx="244">
                  <c:v>150.30767561457</c:v>
                </c:pt>
                <c:pt idx="245">
                  <c:v>151.25708490631999</c:v>
                </c:pt>
                <c:pt idx="246">
                  <c:v>153.34836041693001</c:v>
                </c:pt>
                <c:pt idx="247">
                  <c:v>154.28660470724</c:v>
                </c:pt>
                <c:pt idx="248">
                  <c:v>156.16763485449999</c:v>
                </c:pt>
                <c:pt idx="249">
                  <c:v>157.31282551430999</c:v>
                </c:pt>
                <c:pt idx="250">
                  <c:v>158.68252954828</c:v>
                </c:pt>
                <c:pt idx="251">
                  <c:v>160.34038382047001</c:v>
                </c:pt>
                <c:pt idx="252">
                  <c:v>160.83231795501999</c:v>
                </c:pt>
                <c:pt idx="253">
                  <c:v>162.63806564391999</c:v>
                </c:pt>
                <c:pt idx="254">
                  <c:v>163.3676042463</c:v>
                </c:pt>
                <c:pt idx="255">
                  <c:v>164.14063817229001</c:v>
                </c:pt>
                <c:pt idx="256">
                  <c:v>165.38028134605</c:v>
                </c:pt>
                <c:pt idx="257">
                  <c:v>166.39347908043999</c:v>
                </c:pt>
                <c:pt idx="258">
                  <c:v>166.39610947999</c:v>
                </c:pt>
                <c:pt idx="259">
                  <c:v>166.88765928040999</c:v>
                </c:pt>
                <c:pt idx="260">
                  <c:v>167.22532032433</c:v>
                </c:pt>
                <c:pt idx="261">
                  <c:v>167.41153946804999</c:v>
                </c:pt>
                <c:pt idx="262">
                  <c:v>167.89811675511999</c:v>
                </c:pt>
                <c:pt idx="263">
                  <c:v>167.90218135270001</c:v>
                </c:pt>
                <c:pt idx="264">
                  <c:v>168.43066976763001</c:v>
                </c:pt>
                <c:pt idx="265">
                  <c:v>168.45717161495</c:v>
                </c:pt>
                <c:pt idx="266">
                  <c:v>168.91500609478999</c:v>
                </c:pt>
                <c:pt idx="267">
                  <c:v>168.92178671521</c:v>
                </c:pt>
                <c:pt idx="268">
                  <c:v>169.28992789654001</c:v>
                </c:pt>
                <c:pt idx="269">
                  <c:v>169.44915362136999</c:v>
                </c:pt>
                <c:pt idx="270">
                  <c:v>169.59382408816001</c:v>
                </c:pt>
                <c:pt idx="271">
                  <c:v>169.83858819789</c:v>
                </c:pt>
                <c:pt idx="272">
                  <c:v>169.93078944479001</c:v>
                </c:pt>
                <c:pt idx="273">
                  <c:v>170.03611612959</c:v>
                </c:pt>
                <c:pt idx="274">
                  <c:v>170.19829289008001</c:v>
                </c:pt>
                <c:pt idx="275">
                  <c:v>170.33696605143001</c:v>
                </c:pt>
                <c:pt idx="276">
                  <c:v>170.46138832132999</c:v>
                </c:pt>
                <c:pt idx="277">
                  <c:v>170.46391721307</c:v>
                </c:pt>
                <c:pt idx="278">
                  <c:v>170.59182546064</c:v>
                </c:pt>
                <c:pt idx="279">
                  <c:v>170.73718580566</c:v>
                </c:pt>
                <c:pt idx="280">
                  <c:v>170.91745964999001</c:v>
                </c:pt>
                <c:pt idx="281">
                  <c:v>171.03469787322999</c:v>
                </c:pt>
                <c:pt idx="282">
                  <c:v>171.15011652708</c:v>
                </c:pt>
                <c:pt idx="283">
                  <c:v>171.45262891799999</c:v>
                </c:pt>
                <c:pt idx="284">
                  <c:v>171.67404013346001</c:v>
                </c:pt>
                <c:pt idx="285">
                  <c:v>171.84246922060001</c:v>
                </c:pt>
                <c:pt idx="286">
                  <c:v>172.25066997719</c:v>
                </c:pt>
                <c:pt idx="287">
                  <c:v>172.3371089021</c:v>
                </c:pt>
                <c:pt idx="288">
                  <c:v>172.88917129084001</c:v>
                </c:pt>
                <c:pt idx="289">
                  <c:v>172.95401849709</c:v>
                </c:pt>
                <c:pt idx="290">
                  <c:v>173.45625431876999</c:v>
                </c:pt>
                <c:pt idx="291">
                  <c:v>173.71095789794001</c:v>
                </c:pt>
                <c:pt idx="292">
                  <c:v>174.10172955036001</c:v>
                </c:pt>
                <c:pt idx="293">
                  <c:v>174.63033939537999</c:v>
                </c:pt>
                <c:pt idx="294">
                  <c:v>174.65245865102</c:v>
                </c:pt>
                <c:pt idx="295">
                  <c:v>175.31279401565999</c:v>
                </c:pt>
                <c:pt idx="296">
                  <c:v>175.74800020287</c:v>
                </c:pt>
                <c:pt idx="297">
                  <c:v>175.86978033567999</c:v>
                </c:pt>
                <c:pt idx="298">
                  <c:v>176.53017555739001</c:v>
                </c:pt>
                <c:pt idx="299">
                  <c:v>177.11592451638001</c:v>
                </c:pt>
                <c:pt idx="300">
                  <c:v>177.57673682792</c:v>
                </c:pt>
                <c:pt idx="301">
                  <c:v>178.75309174860001</c:v>
                </c:pt>
                <c:pt idx="302">
                  <c:v>178.79913630984001</c:v>
                </c:pt>
                <c:pt idx="303">
                  <c:v>179.87192873980999</c:v>
                </c:pt>
                <c:pt idx="304">
                  <c:v>180.87088503473001</c:v>
                </c:pt>
                <c:pt idx="305">
                  <c:v>180.97964250095001</c:v>
                </c:pt>
                <c:pt idx="306">
                  <c:v>182.07792833105</c:v>
                </c:pt>
                <c:pt idx="307">
                  <c:v>183.20008935708</c:v>
                </c:pt>
                <c:pt idx="308">
                  <c:v>183.40865919340999</c:v>
                </c:pt>
                <c:pt idx="309">
                  <c:v>184.32162408836999</c:v>
                </c:pt>
                <c:pt idx="310">
                  <c:v>185.43312544874999</c:v>
                </c:pt>
                <c:pt idx="311">
                  <c:v>186.46748471245999</c:v>
                </c:pt>
                <c:pt idx="312">
                  <c:v>186.49170333153</c:v>
                </c:pt>
                <c:pt idx="313">
                  <c:v>187.65178796498</c:v>
                </c:pt>
                <c:pt idx="314">
                  <c:v>188.75823105116001</c:v>
                </c:pt>
                <c:pt idx="315">
                  <c:v>189.88113419497</c:v>
                </c:pt>
                <c:pt idx="316">
                  <c:v>190.16503258961001</c:v>
                </c:pt>
                <c:pt idx="317">
                  <c:v>190.97691818224999</c:v>
                </c:pt>
                <c:pt idx="318">
                  <c:v>192.10326300944999</c:v>
                </c:pt>
                <c:pt idx="319">
                  <c:v>193.21165146562001</c:v>
                </c:pt>
                <c:pt idx="320">
                  <c:v>194.32669488018999</c:v>
                </c:pt>
                <c:pt idx="321">
                  <c:v>194.32976806137</c:v>
                </c:pt>
                <c:pt idx="322">
                  <c:v>196.03265290419</c:v>
                </c:pt>
                <c:pt idx="323">
                  <c:v>197.74957068357</c:v>
                </c:pt>
                <c:pt idx="324">
                  <c:v>198.84487670537001</c:v>
                </c:pt>
                <c:pt idx="325">
                  <c:v>199.45664179593001</c:v>
                </c:pt>
                <c:pt idx="326">
                  <c:v>201.17713127767999</c:v>
                </c:pt>
                <c:pt idx="327">
                  <c:v>202.87014494076001</c:v>
                </c:pt>
                <c:pt idx="328">
                  <c:v>203.56656852863</c:v>
                </c:pt>
                <c:pt idx="329">
                  <c:v>204.59712040734999</c:v>
                </c:pt>
                <c:pt idx="330">
                  <c:v>206.30619237027</c:v>
                </c:pt>
                <c:pt idx="331">
                  <c:v>208.01709489934001</c:v>
                </c:pt>
                <c:pt idx="332">
                  <c:v>208.35123430375</c:v>
                </c:pt>
                <c:pt idx="333">
                  <c:v>209.72082994815</c:v>
                </c:pt>
                <c:pt idx="334">
                  <c:v>211.43633026194999</c:v>
                </c:pt>
                <c:pt idx="335">
                  <c:v>213.05779325603999</c:v>
                </c:pt>
                <c:pt idx="336">
                  <c:v>213.07613961106</c:v>
                </c:pt>
                <c:pt idx="337">
                  <c:v>214.86237523486</c:v>
                </c:pt>
                <c:pt idx="338">
                  <c:v>216.52725529532</c:v>
                </c:pt>
                <c:pt idx="339">
                  <c:v>217.55067069175001</c:v>
                </c:pt>
                <c:pt idx="340">
                  <c:v>218.28446233861001</c:v>
                </c:pt>
                <c:pt idx="341">
                  <c:v>220.00520370059999</c:v>
                </c:pt>
                <c:pt idx="342">
                  <c:v>221.70451344444001</c:v>
                </c:pt>
                <c:pt idx="343">
                  <c:v>221.70486981405</c:v>
                </c:pt>
                <c:pt idx="344">
                  <c:v>223.4396071585</c:v>
                </c:pt>
                <c:pt idx="345">
                  <c:v>225.13772587474</c:v>
                </c:pt>
                <c:pt idx="346">
                  <c:v>225.44016967985999</c:v>
                </c:pt>
                <c:pt idx="347">
                  <c:v>226.8313180669</c:v>
                </c:pt>
                <c:pt idx="348">
                  <c:v>228.57077753710001</c:v>
                </c:pt>
                <c:pt idx="349">
                  <c:v>228.78847005308</c:v>
                </c:pt>
                <c:pt idx="350">
                  <c:v>230.32904233363001</c:v>
                </c:pt>
                <c:pt idx="351">
                  <c:v>231.79744872446</c:v>
                </c:pt>
                <c:pt idx="352">
                  <c:v>231.99993698149001</c:v>
                </c:pt>
                <c:pt idx="353">
                  <c:v>233.81522491125</c:v>
                </c:pt>
                <c:pt idx="354">
                  <c:v>234.50196655784001</c:v>
                </c:pt>
                <c:pt idx="355">
                  <c:v>235.43344807412001</c:v>
                </c:pt>
                <c:pt idx="356">
                  <c:v>236.92304225919</c:v>
                </c:pt>
                <c:pt idx="357">
                  <c:v>237.26446661970999</c:v>
                </c:pt>
                <c:pt idx="358">
                  <c:v>238.86140357145999</c:v>
                </c:pt>
                <c:pt idx="359">
                  <c:v>239.06786979093999</c:v>
                </c:pt>
                <c:pt idx="360">
                  <c:v>239.56404828369</c:v>
                </c:pt>
                <c:pt idx="361">
                  <c:v>240.20507642937</c:v>
                </c:pt>
                <c:pt idx="362">
                  <c:v>240.91331523015</c:v>
                </c:pt>
                <c:pt idx="363">
                  <c:v>240.93089677892999</c:v>
                </c:pt>
                <c:pt idx="364">
                  <c:v>241.54983964316</c:v>
                </c:pt>
                <c:pt idx="365">
                  <c:v>242.25065948075999</c:v>
                </c:pt>
                <c:pt idx="366">
                  <c:v>242.49596577228999</c:v>
                </c:pt>
                <c:pt idx="367">
                  <c:v>242.88939885918001</c:v>
                </c:pt>
                <c:pt idx="368">
                  <c:v>243.59101322154001</c:v>
                </c:pt>
                <c:pt idx="369">
                  <c:v>243.75085898288</c:v>
                </c:pt>
                <c:pt idx="370">
                  <c:v>244.23431823716001</c:v>
                </c:pt>
                <c:pt idx="371">
                  <c:v>244.72489543569</c:v>
                </c:pt>
                <c:pt idx="372">
                  <c:v>244.93446014361999</c:v>
                </c:pt>
                <c:pt idx="373">
                  <c:v>245.45820244948001</c:v>
                </c:pt>
                <c:pt idx="374">
                  <c:v>245.57332566861001</c:v>
                </c:pt>
                <c:pt idx="375">
                  <c:v>245.99090977008001</c:v>
                </c:pt>
                <c:pt idx="376">
                  <c:v>246.21006978928</c:v>
                </c:pt>
                <c:pt idx="377">
                  <c:v>246.36315134009999</c:v>
                </c:pt>
                <c:pt idx="378">
                  <c:v>246.61506737284</c:v>
                </c:pt>
                <c:pt idx="379">
                  <c:v>246.78680150176001</c:v>
                </c:pt>
                <c:pt idx="380">
                  <c:v>246.91702208293</c:v>
                </c:pt>
                <c:pt idx="381">
                  <c:v>246.91847447160001</c:v>
                </c:pt>
                <c:pt idx="382">
                  <c:v>247.04970373815999</c:v>
                </c:pt>
                <c:pt idx="383">
                  <c:v>247.21408551896999</c:v>
                </c:pt>
                <c:pt idx="384">
                  <c:v>247.21896836001</c:v>
                </c:pt>
                <c:pt idx="385">
                  <c:v>247.41301380503</c:v>
                </c:pt>
                <c:pt idx="386">
                  <c:v>247.46602568231</c:v>
                </c:pt>
                <c:pt idx="387">
                  <c:v>247.83131679109999</c:v>
                </c:pt>
                <c:pt idx="388">
                  <c:v>248.35518261719</c:v>
                </c:pt>
                <c:pt idx="389">
                  <c:v>249.06593955445999</c:v>
                </c:pt>
                <c:pt idx="390">
                  <c:v>249.07777714269</c:v>
                </c:pt>
                <c:pt idx="391">
                  <c:v>250.03913038064999</c:v>
                </c:pt>
                <c:pt idx="392">
                  <c:v>250.99044987325999</c:v>
                </c:pt>
                <c:pt idx="393">
                  <c:v>251.27920100227001</c:v>
                </c:pt>
                <c:pt idx="394">
                  <c:v>252.69423005822</c:v>
                </c:pt>
                <c:pt idx="395">
                  <c:v>252.82544008264</c:v>
                </c:pt>
                <c:pt idx="396">
                  <c:v>254.42851717188</c:v>
                </c:pt>
                <c:pt idx="397">
                  <c:v>254.65569668551001</c:v>
                </c:pt>
                <c:pt idx="398">
                  <c:v>256.13314694333002</c:v>
                </c:pt>
                <c:pt idx="399">
                  <c:v>256.73625759481001</c:v>
                </c:pt>
                <c:pt idx="400">
                  <c:v>257.86435308760002</c:v>
                </c:pt>
                <c:pt idx="401">
                  <c:v>259.03470592092998</c:v>
                </c:pt>
                <c:pt idx="402">
                  <c:v>259.56623955475999</c:v>
                </c:pt>
                <c:pt idx="403">
                  <c:v>261.30294213878</c:v>
                </c:pt>
                <c:pt idx="404">
                  <c:v>261.52027447180001</c:v>
                </c:pt>
                <c:pt idx="405">
                  <c:v>263.01389145297998</c:v>
                </c:pt>
                <c:pt idx="406">
                  <c:v>264.16424952163999</c:v>
                </c:pt>
                <c:pt idx="407">
                  <c:v>264.73995749616</c:v>
                </c:pt>
                <c:pt idx="408">
                  <c:v>266.40121464253002</c:v>
                </c:pt>
                <c:pt idx="409">
                  <c:v>266.94045700698001</c:v>
                </c:pt>
                <c:pt idx="410">
                  <c:v>268.17784042434999</c:v>
                </c:pt>
                <c:pt idx="411">
                  <c:v>269.78859677243997</c:v>
                </c:pt>
                <c:pt idx="412">
                  <c:v>269.82585467206002</c:v>
                </c:pt>
                <c:pt idx="413">
                  <c:v>271.61489168700001</c:v>
                </c:pt>
                <c:pt idx="414">
                  <c:v>272.79882641031998</c:v>
                </c:pt>
                <c:pt idx="415">
                  <c:v>273.2628330252</c:v>
                </c:pt>
                <c:pt idx="416">
                  <c:v>275.05231537856002</c:v>
                </c:pt>
                <c:pt idx="417">
                  <c:v>275.82965664736003</c:v>
                </c:pt>
                <c:pt idx="418">
                  <c:v>276.72759807068002</c:v>
                </c:pt>
                <c:pt idx="419">
                  <c:v>278.48971301430998</c:v>
                </c:pt>
                <c:pt idx="420">
                  <c:v>278.88430564654999</c:v>
                </c:pt>
                <c:pt idx="421">
                  <c:v>280.19704690965</c:v>
                </c:pt>
                <c:pt idx="422">
                  <c:v>281.92690607738001</c:v>
                </c:pt>
                <c:pt idx="423">
                  <c:v>281.92717877957</c:v>
                </c:pt>
                <c:pt idx="424">
                  <c:v>283.29790128825999</c:v>
                </c:pt>
                <c:pt idx="425">
                  <c:v>284.70939284384002</c:v>
                </c:pt>
                <c:pt idx="426">
                  <c:v>284.92171479705002</c:v>
                </c:pt>
                <c:pt idx="427">
                  <c:v>286.06898699572002</c:v>
                </c:pt>
                <c:pt idx="428">
                  <c:v>287.49201316300002</c:v>
                </c:pt>
                <c:pt idx="429">
                  <c:v>287.83086710772</c:v>
                </c:pt>
                <c:pt idx="430">
                  <c:v>288.83538303802999</c:v>
                </c:pt>
                <c:pt idx="431">
                  <c:v>290.27420577045001</c:v>
                </c:pt>
                <c:pt idx="432">
                  <c:v>290.61756311847</c:v>
                </c:pt>
                <c:pt idx="433">
                  <c:v>291.62574872873</c:v>
                </c:pt>
                <c:pt idx="434">
                  <c:v>293.05690626173998</c:v>
                </c:pt>
                <c:pt idx="435">
                  <c:v>293.24523456002999</c:v>
                </c:pt>
                <c:pt idx="436">
                  <c:v>294.40914624595001</c:v>
                </c:pt>
                <c:pt idx="437">
                  <c:v>295.68502484888</c:v>
                </c:pt>
                <c:pt idx="438">
                  <c:v>295.84006402231</c:v>
                </c:pt>
                <c:pt idx="439">
                  <c:v>297.16593290921003</c:v>
                </c:pt>
                <c:pt idx="440">
                  <c:v>297.93404739830999</c:v>
                </c:pt>
                <c:pt idx="441">
                  <c:v>298.62254869410998</c:v>
                </c:pt>
                <c:pt idx="442">
                  <c:v>299.91577626671</c:v>
                </c:pt>
                <c:pt idx="443">
                  <c:v>299.99341126629997</c:v>
                </c:pt>
                <c:pt idx="444">
                  <c:v>301.40601936926998</c:v>
                </c:pt>
                <c:pt idx="445">
                  <c:v>301.86156223556998</c:v>
                </c:pt>
                <c:pt idx="446">
                  <c:v>302.70754836745999</c:v>
                </c:pt>
                <c:pt idx="447">
                  <c:v>303.53442856552999</c:v>
                </c:pt>
                <c:pt idx="448">
                  <c:v>304.19055189324001</c:v>
                </c:pt>
                <c:pt idx="449">
                  <c:v>305.00561457338</c:v>
                </c:pt>
                <c:pt idx="450">
                  <c:v>305.46974619521001</c:v>
                </c:pt>
                <c:pt idx="451">
                  <c:v>306.26664943806003</c:v>
                </c:pt>
                <c:pt idx="452">
                  <c:v>306.97711706433</c:v>
                </c:pt>
                <c:pt idx="453">
                  <c:v>307.30733135853001</c:v>
                </c:pt>
                <c:pt idx="454">
                  <c:v>308.12339992577</c:v>
                </c:pt>
                <c:pt idx="455">
                  <c:v>308.20168668395002</c:v>
                </c:pt>
                <c:pt idx="456">
                  <c:v>308.73863409409</c:v>
                </c:pt>
                <c:pt idx="457">
                  <c:v>309.18389419674997</c:v>
                </c:pt>
                <c:pt idx="458">
                  <c:v>309.49004743067002</c:v>
                </c:pt>
                <c:pt idx="459">
                  <c:v>309.68798432738998</c:v>
                </c:pt>
                <c:pt idx="460">
                  <c:v>309.77595020587</c:v>
                </c:pt>
                <c:pt idx="461">
                  <c:v>309.80867041262002</c:v>
                </c:pt>
                <c:pt idx="462">
                  <c:v>309.88326143696003</c:v>
                </c:pt>
                <c:pt idx="463">
                  <c:v>309.94297314793999</c:v>
                </c:pt>
                <c:pt idx="464">
                  <c:v>310.02116498307998</c:v>
                </c:pt>
                <c:pt idx="465">
                  <c:v>310.16248486792</c:v>
                </c:pt>
                <c:pt idx="466">
                  <c:v>310.41480480547</c:v>
                </c:pt>
                <c:pt idx="467">
                  <c:v>310.57748869538</c:v>
                </c:pt>
                <c:pt idx="468">
                  <c:v>310.82605534038998</c:v>
                </c:pt>
                <c:pt idx="469">
                  <c:v>311.44414897338999</c:v>
                </c:pt>
                <c:pt idx="470">
                  <c:v>311.47836672558998</c:v>
                </c:pt>
                <c:pt idx="471">
                  <c:v>312.31698321354003</c:v>
                </c:pt>
                <c:pt idx="472">
                  <c:v>312.33224082318998</c:v>
                </c:pt>
                <c:pt idx="473">
                  <c:v>313.19025154513002</c:v>
                </c:pt>
                <c:pt idx="474">
                  <c:v>313.49244704680001</c:v>
                </c:pt>
                <c:pt idx="475">
                  <c:v>314.05290694727</c:v>
                </c:pt>
                <c:pt idx="476">
                  <c:v>314.90342773972998</c:v>
                </c:pt>
                <c:pt idx="477">
                  <c:v>315.01842468462002</c:v>
                </c:pt>
                <c:pt idx="478">
                  <c:v>315.76622432863002</c:v>
                </c:pt>
                <c:pt idx="479">
                  <c:v>316.61845313533001</c:v>
                </c:pt>
                <c:pt idx="480">
                  <c:v>316.92537423635002</c:v>
                </c:pt>
                <c:pt idx="481">
                  <c:v>317.48008841180001</c:v>
                </c:pt>
                <c:pt idx="482">
                  <c:v>318.33134231372998</c:v>
                </c:pt>
                <c:pt idx="483">
                  <c:v>319.17447205881001</c:v>
                </c:pt>
                <c:pt idx="484">
                  <c:v>319.90090240828999</c:v>
                </c:pt>
                <c:pt idx="485">
                  <c:v>321.36803159967002</c:v>
                </c:pt>
                <c:pt idx="486">
                  <c:v>321.71105934294002</c:v>
                </c:pt>
                <c:pt idx="487">
                  <c:v>322.93613054695999</c:v>
                </c:pt>
                <c:pt idx="488">
                  <c:v>324.40322303352002</c:v>
                </c:pt>
                <c:pt idx="489">
                  <c:v>324.48304555845999</c:v>
                </c:pt>
                <c:pt idx="490">
                  <c:v>325.89135387658001</c:v>
                </c:pt>
                <c:pt idx="491">
                  <c:v>327.44152807263998</c:v>
                </c:pt>
                <c:pt idx="492">
                  <c:v>327.44186443315999</c:v>
                </c:pt>
                <c:pt idx="493">
                  <c:v>328.97242586751997</c:v>
                </c:pt>
                <c:pt idx="494">
                  <c:v>330.54360813877997</c:v>
                </c:pt>
                <c:pt idx="495">
                  <c:v>330.54363359289999</c:v>
                </c:pt>
                <c:pt idx="496">
                  <c:v>332.13237653764003</c:v>
                </c:pt>
                <c:pt idx="497">
                  <c:v>333.75064306809003</c:v>
                </c:pt>
                <c:pt idx="498">
                  <c:v>333.75068505679002</c:v>
                </c:pt>
                <c:pt idx="499">
                  <c:v>335.37452546348999</c:v>
                </c:pt>
                <c:pt idx="500">
                  <c:v>337.03327284331999</c:v>
                </c:pt>
                <c:pt idx="501">
                  <c:v>337.03358506385001</c:v>
                </c:pt>
                <c:pt idx="502">
                  <c:v>338.68873529178001</c:v>
                </c:pt>
                <c:pt idx="503">
                  <c:v>340.37264554925002</c:v>
                </c:pt>
                <c:pt idx="504">
                  <c:v>340.37297999734</c:v>
                </c:pt>
                <c:pt idx="505">
                  <c:v>342.09281338668001</c:v>
                </c:pt>
                <c:pt idx="506">
                  <c:v>343.75618001477</c:v>
                </c:pt>
                <c:pt idx="507">
                  <c:v>343.75620226151</c:v>
                </c:pt>
                <c:pt idx="508">
                  <c:v>345.48483167978998</c:v>
                </c:pt>
                <c:pt idx="509">
                  <c:v>347.16763288485998</c:v>
                </c:pt>
                <c:pt idx="510">
                  <c:v>347.16780120879997</c:v>
                </c:pt>
                <c:pt idx="511">
                  <c:v>348.89874417291003</c:v>
                </c:pt>
                <c:pt idx="512">
                  <c:v>350.58712259883998</c:v>
                </c:pt>
                <c:pt idx="513">
                  <c:v>350.58739848552</c:v>
                </c:pt>
                <c:pt idx="514">
                  <c:v>352.30717194913001</c:v>
                </c:pt>
                <c:pt idx="515">
                  <c:v>353.99172473703999</c:v>
                </c:pt>
                <c:pt idx="516">
                  <c:v>353.99226629091999</c:v>
                </c:pt>
                <c:pt idx="517">
                  <c:v>355.69388789324</c:v>
                </c:pt>
                <c:pt idx="518">
                  <c:v>357.35902211384001</c:v>
                </c:pt>
                <c:pt idx="519">
                  <c:v>357.35915035483998</c:v>
                </c:pt>
                <c:pt idx="520">
                  <c:v>358.98816250937</c:v>
                </c:pt>
                <c:pt idx="521">
                  <c:v>360.66259905752003</c:v>
                </c:pt>
                <c:pt idx="522">
                  <c:v>360.66321708688002</c:v>
                </c:pt>
                <c:pt idx="523">
                  <c:v>362.29176050397001</c:v>
                </c:pt>
                <c:pt idx="524">
                  <c:v>363.88001364546</c:v>
                </c:pt>
                <c:pt idx="525">
                  <c:v>363.88015641318998</c:v>
                </c:pt>
                <c:pt idx="526">
                  <c:v>365.45077780457001</c:v>
                </c:pt>
                <c:pt idx="527">
                  <c:v>366.98875538328002</c:v>
                </c:pt>
                <c:pt idx="528">
                  <c:v>366.99022656762003</c:v>
                </c:pt>
                <c:pt idx="529">
                  <c:v>368.50420877893998</c:v>
                </c:pt>
                <c:pt idx="530">
                  <c:v>369.97358959539997</c:v>
                </c:pt>
                <c:pt idx="531">
                  <c:v>369.97472919093002</c:v>
                </c:pt>
                <c:pt idx="532">
                  <c:v>371.41512664585002</c:v>
                </c:pt>
                <c:pt idx="533">
                  <c:v>372.81400135055998</c:v>
                </c:pt>
                <c:pt idx="534">
                  <c:v>372.81496198519</c:v>
                </c:pt>
                <c:pt idx="535">
                  <c:v>374.16397018687002</c:v>
                </c:pt>
                <c:pt idx="536">
                  <c:v>375.48765335185999</c:v>
                </c:pt>
                <c:pt idx="537">
                  <c:v>375.48831473665001</c:v>
                </c:pt>
                <c:pt idx="538">
                  <c:v>376.73571114933998</c:v>
                </c:pt>
                <c:pt idx="539">
                  <c:v>377.96028200841999</c:v>
                </c:pt>
                <c:pt idx="540">
                  <c:v>377.96195373817</c:v>
                </c:pt>
                <c:pt idx="541">
                  <c:v>379.07165298452998</c:v>
                </c:pt>
                <c:pt idx="542">
                  <c:v>380.20247920626002</c:v>
                </c:pt>
                <c:pt idx="543">
                  <c:v>380.20454206271</c:v>
                </c:pt>
                <c:pt idx="544">
                  <c:v>380.60271984748999</c:v>
                </c:pt>
                <c:pt idx="545">
                  <c:v>381.41853200192003</c:v>
                </c:pt>
                <c:pt idx="546">
                  <c:v>382.17923136408001</c:v>
                </c:pt>
                <c:pt idx="547">
                  <c:v>382.17923933594</c:v>
                </c:pt>
                <c:pt idx="548">
                  <c:v>382.99754206430998</c:v>
                </c:pt>
                <c:pt idx="549">
                  <c:v>383.75622832783</c:v>
                </c:pt>
                <c:pt idx="550">
                  <c:v>383.84769612153002</c:v>
                </c:pt>
                <c:pt idx="551">
                  <c:v>384.57562333252997</c:v>
                </c:pt>
                <c:pt idx="552">
                  <c:v>385.18408906450998</c:v>
                </c:pt>
                <c:pt idx="553">
                  <c:v>385.33537678702999</c:v>
                </c:pt>
                <c:pt idx="554">
                  <c:v>386.15322608695999</c:v>
                </c:pt>
                <c:pt idx="555">
                  <c:v>386.21786023265997</c:v>
                </c:pt>
                <c:pt idx="556">
                  <c:v>386.91660753541998</c:v>
                </c:pt>
                <c:pt idx="557">
                  <c:v>386.99236426953001</c:v>
                </c:pt>
                <c:pt idx="558">
                  <c:v>387.55096659941</c:v>
                </c:pt>
                <c:pt idx="559">
                  <c:v>387.71486136456002</c:v>
                </c:pt>
                <c:pt idx="560">
                  <c:v>387.93705187408</c:v>
                </c:pt>
                <c:pt idx="561">
                  <c:v>388.19403542209</c:v>
                </c:pt>
                <c:pt idx="562">
                  <c:v>388.36535462543998</c:v>
                </c:pt>
                <c:pt idx="563">
                  <c:v>388.49434297842998</c:v>
                </c:pt>
                <c:pt idx="564">
                  <c:v>388.49559158411</c:v>
                </c:pt>
                <c:pt idx="565">
                  <c:v>388.62421133223</c:v>
                </c:pt>
                <c:pt idx="566">
                  <c:v>388.79887993902003</c:v>
                </c:pt>
                <c:pt idx="567">
                  <c:v>389.06274385438002</c:v>
                </c:pt>
                <c:pt idx="568">
                  <c:v>389.46029990761002</c:v>
                </c:pt>
                <c:pt idx="569">
                  <c:v>390.03602439523002</c:v>
                </c:pt>
                <c:pt idx="570">
                  <c:v>390.30178482351999</c:v>
                </c:pt>
                <c:pt idx="571">
                  <c:v>390.83436462566999</c:v>
                </c:pt>
                <c:pt idx="572">
                  <c:v>391.89974961759998</c:v>
                </c:pt>
                <c:pt idx="573">
                  <c:v>392.38182116732003</c:v>
                </c:pt>
                <c:pt idx="574">
                  <c:v>393.27659806579999</c:v>
                </c:pt>
                <c:pt idx="575">
                  <c:v>394.39047697793001</c:v>
                </c:pt>
                <c:pt idx="576">
                  <c:v>394.99518609618002</c:v>
                </c:pt>
                <c:pt idx="577">
                  <c:v>396.26732591826999</c:v>
                </c:pt>
                <c:pt idx="578">
                  <c:v>397.02953811339</c:v>
                </c:pt>
                <c:pt idx="579">
                  <c:v>398.11697619068002</c:v>
                </c:pt>
                <c:pt idx="580">
                  <c:v>399.34065807902999</c:v>
                </c:pt>
                <c:pt idx="581">
                  <c:v>400.15377249646002</c:v>
                </c:pt>
                <c:pt idx="582">
                  <c:v>401.89129213834002</c:v>
                </c:pt>
                <c:pt idx="583">
                  <c:v>401.96715897192001</c:v>
                </c:pt>
                <c:pt idx="584">
                  <c:v>404.03727228585001</c:v>
                </c:pt>
                <c:pt idx="585">
                  <c:v>404.64647367583001</c:v>
                </c:pt>
                <c:pt idx="586">
                  <c:v>405.8922189621</c:v>
                </c:pt>
                <c:pt idx="587">
                  <c:v>407.57412539504003</c:v>
                </c:pt>
                <c:pt idx="588">
                  <c:v>407.92314935035</c:v>
                </c:pt>
                <c:pt idx="589">
                  <c:v>409.75047322978003</c:v>
                </c:pt>
                <c:pt idx="590">
                  <c:v>410.64577342551001</c:v>
                </c:pt>
                <c:pt idx="591">
                  <c:v>411.80687920944001</c:v>
                </c:pt>
                <c:pt idx="592">
                  <c:v>413.56861954800002</c:v>
                </c:pt>
                <c:pt idx="593">
                  <c:v>413.83740627036002</c:v>
                </c:pt>
                <c:pt idx="594">
                  <c:v>415.69210098607999</c:v>
                </c:pt>
                <c:pt idx="595">
                  <c:v>417.12854494458998</c:v>
                </c:pt>
                <c:pt idx="596">
                  <c:v>417.46552828458999</c:v>
                </c:pt>
                <c:pt idx="597">
                  <c:v>419.58043636368001</c:v>
                </c:pt>
                <c:pt idx="598">
                  <c:v>420.49470798751997</c:v>
                </c:pt>
                <c:pt idx="599">
                  <c:v>421.40968428529999</c:v>
                </c:pt>
                <c:pt idx="600">
                  <c:v>423.46353648913998</c:v>
                </c:pt>
                <c:pt idx="601">
                  <c:v>423.91022632844999</c:v>
                </c:pt>
                <c:pt idx="602">
                  <c:v>425.33826875989001</c:v>
                </c:pt>
                <c:pt idx="603">
                  <c:v>427.35063870418998</c:v>
                </c:pt>
                <c:pt idx="604">
                  <c:v>427.35211395020002</c:v>
                </c:pt>
                <c:pt idx="605">
                  <c:v>428.01255249085</c:v>
                </c:pt>
                <c:pt idx="606">
                  <c:v>428.68724733542001</c:v>
                </c:pt>
                <c:pt idx="607">
                  <c:v>429.75694860200002</c:v>
                </c:pt>
                <c:pt idx="608">
                  <c:v>430.79248335022999</c:v>
                </c:pt>
                <c:pt idx="609">
                  <c:v>430.79356090194</c:v>
                </c:pt>
                <c:pt idx="610">
                  <c:v>432.35815092562001</c:v>
                </c:pt>
                <c:pt idx="611">
                  <c:v>433.96028528182001</c:v>
                </c:pt>
                <c:pt idx="612">
                  <c:v>434.21966277382</c:v>
                </c:pt>
                <c:pt idx="613">
                  <c:v>435.49916310318002</c:v>
                </c:pt>
                <c:pt idx="614">
                  <c:v>437.13403403752</c:v>
                </c:pt>
                <c:pt idx="615">
                  <c:v>437.61382490649999</c:v>
                </c:pt>
                <c:pt idx="616">
                  <c:v>438.78487494186999</c:v>
                </c:pt>
                <c:pt idx="617">
                  <c:v>440.30256872708998</c:v>
                </c:pt>
                <c:pt idx="618">
                  <c:v>440.96653340873002</c:v>
                </c:pt>
                <c:pt idx="619">
                  <c:v>441.97546293629</c:v>
                </c:pt>
                <c:pt idx="620">
                  <c:v>443.47310456617998</c:v>
                </c:pt>
                <c:pt idx="621">
                  <c:v>444.27300624444001</c:v>
                </c:pt>
                <c:pt idx="622">
                  <c:v>445.14891598537002</c:v>
                </c:pt>
                <c:pt idx="623">
                  <c:v>446.64085691470001</c:v>
                </c:pt>
                <c:pt idx="624">
                  <c:v>447.51768000688003</c:v>
                </c:pt>
                <c:pt idx="625">
                  <c:v>448.31301136465999</c:v>
                </c:pt>
                <c:pt idx="626">
                  <c:v>449.81011177364002</c:v>
                </c:pt>
                <c:pt idx="627">
                  <c:v>450.67063477195001</c:v>
                </c:pt>
                <c:pt idx="628">
                  <c:v>451.46948889070001</c:v>
                </c:pt>
                <c:pt idx="629">
                  <c:v>452.97900854163998</c:v>
                </c:pt>
                <c:pt idx="630">
                  <c:v>453.69186533705999</c:v>
                </c:pt>
                <c:pt idx="631">
                  <c:v>454.62172025500001</c:v>
                </c:pt>
                <c:pt idx="632">
                  <c:v>456.14697276651998</c:v>
                </c:pt>
                <c:pt idx="633">
                  <c:v>456.53380288128</c:v>
                </c:pt>
                <c:pt idx="634">
                  <c:v>457.77714218125999</c:v>
                </c:pt>
                <c:pt idx="635">
                  <c:v>459.14324052910001</c:v>
                </c:pt>
                <c:pt idx="636">
                  <c:v>459.31787533556002</c:v>
                </c:pt>
                <c:pt idx="637">
                  <c:v>460.94498271024003</c:v>
                </c:pt>
                <c:pt idx="638">
                  <c:v>461.46280180614002</c:v>
                </c:pt>
                <c:pt idx="639">
                  <c:v>462.48622260188</c:v>
                </c:pt>
                <c:pt idx="640">
                  <c:v>463.43212078303998</c:v>
                </c:pt>
                <c:pt idx="641">
                  <c:v>464.04610227524</c:v>
                </c:pt>
                <c:pt idx="642">
                  <c:v>465.00804949368001</c:v>
                </c:pt>
                <c:pt idx="643">
                  <c:v>465.65843565712998</c:v>
                </c:pt>
                <c:pt idx="644">
                  <c:v>466.22311852836998</c:v>
                </c:pt>
                <c:pt idx="645">
                  <c:v>467.12889907648997</c:v>
                </c:pt>
                <c:pt idx="646">
                  <c:v>467.16176254438</c:v>
                </c:pt>
                <c:pt idx="647">
                  <c:v>467.77697318108</c:v>
                </c:pt>
                <c:pt idx="648">
                  <c:v>468.21894325390002</c:v>
                </c:pt>
                <c:pt idx="649">
                  <c:v>468.50644763762</c:v>
                </c:pt>
                <c:pt idx="650">
                  <c:v>468.69116266499998</c:v>
                </c:pt>
                <c:pt idx="651">
                  <c:v>468.82452480849003</c:v>
                </c:pt>
                <c:pt idx="652">
                  <c:v>468.82466955913998</c:v>
                </c:pt>
                <c:pt idx="653">
                  <c:v>468.95565413358997</c:v>
                </c:pt>
                <c:pt idx="654">
                  <c:v>469.12262793167002</c:v>
                </c:pt>
                <c:pt idx="655">
                  <c:v>469.36180006226999</c:v>
                </c:pt>
                <c:pt idx="656">
                  <c:v>469.70947676351</c:v>
                </c:pt>
                <c:pt idx="657">
                  <c:v>470.20195724432</c:v>
                </c:pt>
                <c:pt idx="658">
                  <c:v>470.33323927695</c:v>
                </c:pt>
                <c:pt idx="659">
                  <c:v>470.87551720792999</c:v>
                </c:pt>
                <c:pt idx="660">
                  <c:v>471.71121268738</c:v>
                </c:pt>
                <c:pt idx="661">
                  <c:v>471.76641533545001</c:v>
                </c:pt>
                <c:pt idx="662">
                  <c:v>472.91090004109998</c:v>
                </c:pt>
                <c:pt idx="663">
                  <c:v>473.18286350325002</c:v>
                </c:pt>
                <c:pt idx="664">
                  <c:v>474.33879882242002</c:v>
                </c:pt>
                <c:pt idx="665">
                  <c:v>474.59946907736003</c:v>
                </c:pt>
                <c:pt idx="666">
                  <c:v>476.05473389281002</c:v>
                </c:pt>
                <c:pt idx="667">
                  <c:v>476.10506815324999</c:v>
                </c:pt>
                <c:pt idx="668">
                  <c:v>477.48345034254999</c:v>
                </c:pt>
                <c:pt idx="669">
                  <c:v>478.05857847415001</c:v>
                </c:pt>
                <c:pt idx="670">
                  <c:v>478.96429046295998</c:v>
                </c:pt>
                <c:pt idx="671">
                  <c:v>480.35255556661002</c:v>
                </c:pt>
                <c:pt idx="672">
                  <c:v>480.37221048505</c:v>
                </c:pt>
                <c:pt idx="673">
                  <c:v>481.84305272707002</c:v>
                </c:pt>
                <c:pt idx="674">
                  <c:v>482.94152276993998</c:v>
                </c:pt>
                <c:pt idx="675">
                  <c:v>483.26332230045</c:v>
                </c:pt>
                <c:pt idx="676">
                  <c:v>484.73975227254999</c:v>
                </c:pt>
                <c:pt idx="677">
                  <c:v>485.83308066621998</c:v>
                </c:pt>
                <c:pt idx="678">
                  <c:v>486.14990017094999</c:v>
                </c:pt>
                <c:pt idx="679">
                  <c:v>487.60824696108</c:v>
                </c:pt>
                <c:pt idx="680">
                  <c:v>489.03649438087001</c:v>
                </c:pt>
                <c:pt idx="681">
                  <c:v>489.03757753485002</c:v>
                </c:pt>
                <c:pt idx="682">
                  <c:v>490.49937792151002</c:v>
                </c:pt>
                <c:pt idx="683">
                  <c:v>491.92458318854</c:v>
                </c:pt>
                <c:pt idx="684">
                  <c:v>492.56804218788</c:v>
                </c:pt>
                <c:pt idx="685">
                  <c:v>493.41726830836001</c:v>
                </c:pt>
                <c:pt idx="686">
                  <c:v>494.81435511485</c:v>
                </c:pt>
                <c:pt idx="687">
                  <c:v>496.33710564470999</c:v>
                </c:pt>
                <c:pt idx="688">
                  <c:v>496.42177871289999</c:v>
                </c:pt>
                <c:pt idx="689">
                  <c:v>497.69742924505999</c:v>
                </c:pt>
                <c:pt idx="690">
                  <c:v>499.16004384444</c:v>
                </c:pt>
                <c:pt idx="691">
                  <c:v>500.52373955465998</c:v>
                </c:pt>
                <c:pt idx="692">
                  <c:v>500.58960381741002</c:v>
                </c:pt>
                <c:pt idx="693">
                  <c:v>502.01505584744001</c:v>
                </c:pt>
                <c:pt idx="694">
                  <c:v>503.47099908717001</c:v>
                </c:pt>
                <c:pt idx="695">
                  <c:v>504.77973928525</c:v>
                </c:pt>
                <c:pt idx="696">
                  <c:v>505.10065011472</c:v>
                </c:pt>
                <c:pt idx="697">
                  <c:v>506.92008849326999</c:v>
                </c:pt>
                <c:pt idx="698">
                  <c:v>508.55118868842999</c:v>
                </c:pt>
                <c:pt idx="699">
                  <c:v>509.09557466131997</c:v>
                </c:pt>
                <c:pt idx="700">
                  <c:v>510.36639857531998</c:v>
                </c:pt>
                <c:pt idx="701">
                  <c:v>512.03746367252995</c:v>
                </c:pt>
                <c:pt idx="702">
                  <c:v>513.37794498395999</c:v>
                </c:pt>
                <c:pt idx="703">
                  <c:v>513.81073773195999</c:v>
                </c:pt>
                <c:pt idx="704">
                  <c:v>515.50591030851001</c:v>
                </c:pt>
                <c:pt idx="705">
                  <c:v>517.26083881163004</c:v>
                </c:pt>
                <c:pt idx="706">
                  <c:v>517.53550877171006</c:v>
                </c:pt>
                <c:pt idx="707">
                  <c:v>518.92957361141998</c:v>
                </c:pt>
                <c:pt idx="708">
                  <c:v>520.70818748427996</c:v>
                </c:pt>
                <c:pt idx="709">
                  <c:v>521.48044114048002</c:v>
                </c:pt>
                <c:pt idx="710">
                  <c:v>522.32390795090998</c:v>
                </c:pt>
                <c:pt idx="711">
                  <c:v>524.15551252782996</c:v>
                </c:pt>
                <c:pt idx="712">
                  <c:v>525.13111301250001</c:v>
                </c:pt>
                <c:pt idx="713">
                  <c:v>525.71222962717002</c:v>
                </c:pt>
                <c:pt idx="714">
                  <c:v>527.60049728177</c:v>
                </c:pt>
                <c:pt idx="715">
                  <c:v>528.43462021333005</c:v>
                </c:pt>
                <c:pt idx="716">
                  <c:v>529.15909028565</c:v>
                </c:pt>
                <c:pt idx="717">
                  <c:v>531.05535605734997</c:v>
                </c:pt>
                <c:pt idx="718">
                  <c:v>531.41491146861995</c:v>
                </c:pt>
                <c:pt idx="719">
                  <c:v>532.61595634551998</c:v>
                </c:pt>
                <c:pt idx="720">
                  <c:v>534.10607927988997</c:v>
                </c:pt>
                <c:pt idx="721">
                  <c:v>534.50387385459999</c:v>
                </c:pt>
                <c:pt idx="722">
                  <c:v>536.48700711164997</c:v>
                </c:pt>
                <c:pt idx="723">
                  <c:v>536.53231540576996</c:v>
                </c:pt>
                <c:pt idx="724">
                  <c:v>537.88340343247</c:v>
                </c:pt>
                <c:pt idx="725">
                  <c:v>538.70741378807998</c:v>
                </c:pt>
                <c:pt idx="726">
                  <c:v>540.03853079959003</c:v>
                </c:pt>
                <c:pt idx="727">
                  <c:v>540.63494311948</c:v>
                </c:pt>
                <c:pt idx="728">
                  <c:v>541.37835018886994</c:v>
                </c:pt>
                <c:pt idx="729">
                  <c:v>542.30908448819002</c:v>
                </c:pt>
                <c:pt idx="730">
                  <c:v>542.96332304329997</c:v>
                </c:pt>
                <c:pt idx="731">
                  <c:v>543.71615896368996</c:v>
                </c:pt>
                <c:pt idx="732">
                  <c:v>544.84661152285003</c:v>
                </c:pt>
                <c:pt idx="733">
                  <c:v>544.85521997267995</c:v>
                </c:pt>
                <c:pt idx="734">
                  <c:v>545.49073088405999</c:v>
                </c:pt>
                <c:pt idx="735">
                  <c:v>545.72687358714995</c:v>
                </c:pt>
                <c:pt idx="736">
                  <c:v>546.30934286729996</c:v>
                </c:pt>
                <c:pt idx="737">
                  <c:v>546.39271760337999</c:v>
                </c:pt>
                <c:pt idx="738">
                  <c:v>546.87993054041999</c:v>
                </c:pt>
                <c:pt idx="739">
                  <c:v>546.92011291797996</c:v>
                </c:pt>
                <c:pt idx="740">
                  <c:v>547.22432332988001</c:v>
                </c:pt>
                <c:pt idx="741">
                  <c:v>547.46173962754006</c:v>
                </c:pt>
                <c:pt idx="742">
                  <c:v>547.62803173512998</c:v>
                </c:pt>
                <c:pt idx="743">
                  <c:v>547.75891449866003</c:v>
                </c:pt>
                <c:pt idx="744">
                  <c:v>547.76618758781001</c:v>
                </c:pt>
                <c:pt idx="745">
                  <c:v>547.88719825710996</c:v>
                </c:pt>
                <c:pt idx="746">
                  <c:v>548.03520654425995</c:v>
                </c:pt>
                <c:pt idx="747">
                  <c:v>548.22273923849002</c:v>
                </c:pt>
                <c:pt idx="748">
                  <c:v>548.46965641321003</c:v>
                </c:pt>
                <c:pt idx="749">
                  <c:v>548.79583578918005</c:v>
                </c:pt>
                <c:pt idx="750">
                  <c:v>549.15253839466004</c:v>
                </c:pt>
                <c:pt idx="751">
                  <c:v>549.22115164995</c:v>
                </c:pt>
                <c:pt idx="752">
                  <c:v>549.76547036726004</c:v>
                </c:pt>
                <c:pt idx="753">
                  <c:v>550.16040667333004</c:v>
                </c:pt>
                <c:pt idx="754">
                  <c:v>550.44865147128996</c:v>
                </c:pt>
                <c:pt idx="755">
                  <c:v>551.28426274664002</c:v>
                </c:pt>
                <c:pt idx="756">
                  <c:v>551.51999005847995</c:v>
                </c:pt>
                <c:pt idx="757">
                  <c:v>552.26095257654003</c:v>
                </c:pt>
                <c:pt idx="758">
                  <c:v>552.56475282177996</c:v>
                </c:pt>
                <c:pt idx="759">
                  <c:v>553.36193312194996</c:v>
                </c:pt>
                <c:pt idx="760">
                  <c:v>553.90394081379998</c:v>
                </c:pt>
                <c:pt idx="761">
                  <c:v>554.57173689527997</c:v>
                </c:pt>
                <c:pt idx="762">
                  <c:v>554.96003924586</c:v>
                </c:pt>
                <c:pt idx="763">
                  <c:v>555.87661806059998</c:v>
                </c:pt>
                <c:pt idx="764">
                  <c:v>556.27346175857997</c:v>
                </c:pt>
                <c:pt idx="765">
                  <c:v>557.26497510073</c:v>
                </c:pt>
                <c:pt idx="766">
                  <c:v>557.35829722005997</c:v>
                </c:pt>
                <c:pt idx="767">
                  <c:v>558.10191989995997</c:v>
                </c:pt>
                <c:pt idx="768">
                  <c:v>558.72781882065999</c:v>
                </c:pt>
                <c:pt idx="769">
                  <c:v>559.25975286696996</c:v>
                </c:pt>
                <c:pt idx="770">
                  <c:v>559.75415889123997</c:v>
                </c:pt>
                <c:pt idx="771">
                  <c:v>560.12037379636001</c:v>
                </c:pt>
                <c:pt idx="772">
                  <c:v>560.25928440764994</c:v>
                </c:pt>
                <c:pt idx="773">
                  <c:v>560.71266094400005</c:v>
                </c:pt>
                <c:pt idx="774">
                  <c:v>561.84139472463005</c:v>
                </c:pt>
                <c:pt idx="775">
                  <c:v>561.85618889679995</c:v>
                </c:pt>
                <c:pt idx="776">
                  <c:v>562.15259872954005</c:v>
                </c:pt>
                <c:pt idx="777">
                  <c:v>562.41327961519005</c:v>
                </c:pt>
                <c:pt idx="778">
                  <c:v>562.91621996158005</c:v>
                </c:pt>
                <c:pt idx="779">
                  <c:v>563.42463851818002</c:v>
                </c:pt>
                <c:pt idx="780">
                  <c:v>563.51267701818006</c:v>
                </c:pt>
                <c:pt idx="781">
                  <c:v>564.54857562869995</c:v>
                </c:pt>
                <c:pt idx="782">
                  <c:v>564.96477083419995</c:v>
                </c:pt>
                <c:pt idx="783">
                  <c:v>565.21965428396004</c:v>
                </c:pt>
                <c:pt idx="784">
                  <c:v>566.28271205546002</c:v>
                </c:pt>
                <c:pt idx="785">
                  <c:v>566.96607126429001</c:v>
                </c:pt>
                <c:pt idx="786">
                  <c:v>567.02721546781004</c:v>
                </c:pt>
                <c:pt idx="787">
                  <c:v>567.77705133664006</c:v>
                </c:pt>
                <c:pt idx="788">
                  <c:v>568.73945636684005</c:v>
                </c:pt>
                <c:pt idx="789">
                  <c:v>569.08394205773004</c:v>
                </c:pt>
                <c:pt idx="790">
                  <c:v>569.83626409580995</c:v>
                </c:pt>
                <c:pt idx="791">
                  <c:v>570.52629833840001</c:v>
                </c:pt>
                <c:pt idx="792">
                  <c:v>571.14762743854999</c:v>
                </c:pt>
                <c:pt idx="793">
                  <c:v>571.89784669751998</c:v>
                </c:pt>
                <c:pt idx="794">
                  <c:v>572.31232538459005</c:v>
                </c:pt>
                <c:pt idx="795">
                  <c:v>572.63289997965001</c:v>
                </c:pt>
                <c:pt idx="796">
                  <c:v>573.96693099738002</c:v>
                </c:pt>
                <c:pt idx="797">
                  <c:v>574.08271460282003</c:v>
                </c:pt>
                <c:pt idx="798">
                  <c:v>574.69150947808998</c:v>
                </c:pt>
                <c:pt idx="799">
                  <c:v>575.82329829921002</c:v>
                </c:pt>
                <c:pt idx="800">
                  <c:v>576.03347906317003</c:v>
                </c:pt>
                <c:pt idx="801">
                  <c:v>576.76392256345002</c:v>
                </c:pt>
                <c:pt idx="802">
                  <c:v>577.50723365604995</c:v>
                </c:pt>
                <c:pt idx="803">
                  <c:v>577.52355230568003</c:v>
                </c:pt>
                <c:pt idx="804">
                  <c:v>578.83424696362999</c:v>
                </c:pt>
                <c:pt idx="805">
                  <c:v>579.17322158696004</c:v>
                </c:pt>
                <c:pt idx="806">
                  <c:v>579.56994435412003</c:v>
                </c:pt>
                <c:pt idx="807">
                  <c:v>580.13290862302995</c:v>
                </c:pt>
                <c:pt idx="808">
                  <c:v>580.76138323483997</c:v>
                </c:pt>
                <c:pt idx="809">
                  <c:v>581.31226573028005</c:v>
                </c:pt>
                <c:pt idx="810">
                  <c:v>581.6388756586</c:v>
                </c:pt>
                <c:pt idx="811">
                  <c:v>582.10548862830001</c:v>
                </c:pt>
                <c:pt idx="812">
                  <c:v>582.27657051102995</c:v>
                </c:pt>
                <c:pt idx="813">
                  <c:v>583.17749667179999</c:v>
                </c:pt>
                <c:pt idx="814">
                  <c:v>583.34693064798</c:v>
                </c:pt>
                <c:pt idx="815">
                  <c:v>583.70681663092</c:v>
                </c:pt>
                <c:pt idx="816">
                  <c:v>583.70688123051002</c:v>
                </c:pt>
                <c:pt idx="817">
                  <c:v>584.29125265717005</c:v>
                </c:pt>
                <c:pt idx="818">
                  <c:v>584.92816559701998</c:v>
                </c:pt>
                <c:pt idx="819">
                  <c:v>585.04007782145004</c:v>
                </c:pt>
                <c:pt idx="820">
                  <c:v>585.50818746524999</c:v>
                </c:pt>
                <c:pt idx="821">
                  <c:v>586.14889324525996</c:v>
                </c:pt>
                <c:pt idx="822">
                  <c:v>586.26368914400996</c:v>
                </c:pt>
                <c:pt idx="823">
                  <c:v>586.72806613348996</c:v>
                </c:pt>
                <c:pt idx="824">
                  <c:v>587.36865436686003</c:v>
                </c:pt>
                <c:pt idx="825">
                  <c:v>587.36867100353004</c:v>
                </c:pt>
                <c:pt idx="826">
                  <c:v>587.94523961967002</c:v>
                </c:pt>
                <c:pt idx="827">
                  <c:v>588.36000088153003</c:v>
                </c:pt>
                <c:pt idx="828">
                  <c:v>588.58656428402003</c:v>
                </c:pt>
                <c:pt idx="829">
                  <c:v>589.15943702901995</c:v>
                </c:pt>
                <c:pt idx="830">
                  <c:v>589.24628648257999</c:v>
                </c:pt>
                <c:pt idx="831">
                  <c:v>589.80344420931999</c:v>
                </c:pt>
                <c:pt idx="832">
                  <c:v>590.03607604616002</c:v>
                </c:pt>
                <c:pt idx="833">
                  <c:v>590.37514464886999</c:v>
                </c:pt>
                <c:pt idx="834">
                  <c:v>590.73794486842996</c:v>
                </c:pt>
                <c:pt idx="835">
                  <c:v>591.0179766174</c:v>
                </c:pt>
                <c:pt idx="836">
                  <c:v>591.36048316342999</c:v>
                </c:pt>
                <c:pt idx="837">
                  <c:v>591.58675069899004</c:v>
                </c:pt>
                <c:pt idx="838">
                  <c:v>591.91230182423999</c:v>
                </c:pt>
                <c:pt idx="839">
                  <c:v>592.40203921245995</c:v>
                </c:pt>
                <c:pt idx="840">
                  <c:v>592.42870620371002</c:v>
                </c:pt>
                <c:pt idx="841">
                  <c:v>592.68966250636004</c:v>
                </c:pt>
                <c:pt idx="842">
                  <c:v>592.83805390022997</c:v>
                </c:pt>
                <c:pt idx="843">
                  <c:v>593.13460635260003</c:v>
                </c:pt>
                <c:pt idx="844">
                  <c:v>593.22746819710005</c:v>
                </c:pt>
                <c:pt idx="845">
                  <c:v>593.48304283284006</c:v>
                </c:pt>
                <c:pt idx="846">
                  <c:v>593.57707890558004</c:v>
                </c:pt>
                <c:pt idx="847">
                  <c:v>593.89365553828998</c:v>
                </c:pt>
                <c:pt idx="848">
                  <c:v>593.89405233012997</c:v>
                </c:pt>
                <c:pt idx="849">
                  <c:v>594.17181539391004</c:v>
                </c:pt>
                <c:pt idx="850">
                  <c:v>594.18392396597005</c:v>
                </c:pt>
                <c:pt idx="851">
                  <c:v>594.45455095363002</c:v>
                </c:pt>
                <c:pt idx="852">
                  <c:v>594.45464804938001</c:v>
                </c:pt>
                <c:pt idx="853">
                  <c:v>594.71213614828002</c:v>
                </c:pt>
                <c:pt idx="854">
                  <c:v>594.83467765094997</c:v>
                </c:pt>
                <c:pt idx="855">
                  <c:v>594.96321865284995</c:v>
                </c:pt>
                <c:pt idx="856">
                  <c:v>595.21615455820995</c:v>
                </c:pt>
                <c:pt idx="857">
                  <c:v>595.21621138881005</c:v>
                </c:pt>
                <c:pt idx="858">
                  <c:v>595.48720497726003</c:v>
                </c:pt>
                <c:pt idx="859">
                  <c:v>595.50417363172005</c:v>
                </c:pt>
                <c:pt idx="860">
                  <c:v>595.79438630621996</c:v>
                </c:pt>
                <c:pt idx="861">
                  <c:v>596.13253955615005</c:v>
                </c:pt>
                <c:pt idx="862">
                  <c:v>596.15617456339999</c:v>
                </c:pt>
                <c:pt idx="863">
                  <c:v>596.46648078687997</c:v>
                </c:pt>
                <c:pt idx="864">
                  <c:v>596.59115039871006</c:v>
                </c:pt>
                <c:pt idx="865">
                  <c:v>596.79430199735998</c:v>
                </c:pt>
                <c:pt idx="866">
                  <c:v>597.11796520892995</c:v>
                </c:pt>
                <c:pt idx="867">
                  <c:v>597.75405543785996</c:v>
                </c:pt>
                <c:pt idx="868">
                  <c:v>597.75528189736997</c:v>
                </c:pt>
                <c:pt idx="869">
                  <c:v>598.52174832671005</c:v>
                </c:pt>
                <c:pt idx="870">
                  <c:v>598.93838996617001</c:v>
                </c:pt>
                <c:pt idx="871">
                  <c:v>599.43044766160006</c:v>
                </c:pt>
                <c:pt idx="872">
                  <c:v>600.22200734436001</c:v>
                </c:pt>
                <c:pt idx="873">
                  <c:v>600.47225480310999</c:v>
                </c:pt>
                <c:pt idx="874">
                  <c:v>601.40953642854004</c:v>
                </c:pt>
                <c:pt idx="875">
                  <c:v>601.63245881720002</c:v>
                </c:pt>
                <c:pt idx="876">
                  <c:v>602.68557445965996</c:v>
                </c:pt>
                <c:pt idx="877">
                  <c:v>602.89632485452</c:v>
                </c:pt>
                <c:pt idx="878">
                  <c:v>603.88239346760997</c:v>
                </c:pt>
                <c:pt idx="879">
                  <c:v>604.24910500749002</c:v>
                </c:pt>
                <c:pt idx="880">
                  <c:v>605.14965100587006</c:v>
                </c:pt>
                <c:pt idx="881">
                  <c:v>605.67604387719996</c:v>
                </c:pt>
                <c:pt idx="882">
                  <c:v>606.36059345403999</c:v>
                </c:pt>
                <c:pt idx="883">
                  <c:v>607.16238172932003</c:v>
                </c:pt>
                <c:pt idx="884">
                  <c:v>607.65848337192995</c:v>
                </c:pt>
                <c:pt idx="885">
                  <c:v>608.69335646872003</c:v>
                </c:pt>
                <c:pt idx="886">
                  <c:v>608.83163802591002</c:v>
                </c:pt>
                <c:pt idx="887">
                  <c:v>610.13706046506002</c:v>
                </c:pt>
                <c:pt idx="888">
                  <c:v>610.25553174992001</c:v>
                </c:pt>
                <c:pt idx="889">
                  <c:v>611.29605005575002</c:v>
                </c:pt>
                <c:pt idx="890">
                  <c:v>611.84076895635997</c:v>
                </c:pt>
                <c:pt idx="891">
                  <c:v>612.62379591686999</c:v>
                </c:pt>
                <c:pt idx="892">
                  <c:v>613.44224766681998</c:v>
                </c:pt>
                <c:pt idx="893">
                  <c:v>613.76204449625004</c:v>
                </c:pt>
                <c:pt idx="894">
                  <c:v>615.05316142099002</c:v>
                </c:pt>
                <c:pt idx="895">
                  <c:v>615.10000222406995</c:v>
                </c:pt>
                <c:pt idx="896">
                  <c:v>616.23404735992005</c:v>
                </c:pt>
                <c:pt idx="897">
                  <c:v>616.66674162493996</c:v>
                </c:pt>
                <c:pt idx="898">
                  <c:v>617.58008200603001</c:v>
                </c:pt>
                <c:pt idx="899">
                  <c:v>618.27628235783004</c:v>
                </c:pt>
                <c:pt idx="900">
                  <c:v>618.70848624052996</c:v>
                </c:pt>
                <c:pt idx="901">
                  <c:v>619.80456966149995</c:v>
                </c:pt>
                <c:pt idx="902">
                  <c:v>619.87516760189999</c:v>
                </c:pt>
                <c:pt idx="903">
                  <c:v>620.44583430814998</c:v>
                </c:pt>
                <c:pt idx="904">
                  <c:v>621.37170680664997</c:v>
                </c:pt>
                <c:pt idx="905">
                  <c:v>621.45690260286005</c:v>
                </c:pt>
                <c:pt idx="906">
                  <c:v>622.15741514761999</c:v>
                </c:pt>
                <c:pt idx="907">
                  <c:v>623.01515974525</c:v>
                </c:pt>
                <c:pt idx="908">
                  <c:v>623.11552221173997</c:v>
                </c:pt>
                <c:pt idx="909">
                  <c:v>623.84615677792999</c:v>
                </c:pt>
                <c:pt idx="910">
                  <c:v>624.54417156534998</c:v>
                </c:pt>
                <c:pt idx="911">
                  <c:v>625.30671950836995</c:v>
                </c:pt>
                <c:pt idx="912">
                  <c:v>626.03951889829</c:v>
                </c:pt>
                <c:pt idx="913">
                  <c:v>626.63018046443995</c:v>
                </c:pt>
                <c:pt idx="914">
                  <c:v>627.49884676935005</c:v>
                </c:pt>
                <c:pt idx="915">
                  <c:v>627.7997192345</c:v>
                </c:pt>
                <c:pt idx="916">
                  <c:v>628.92268285338002</c:v>
                </c:pt>
                <c:pt idx="917">
                  <c:v>630.25659518752002</c:v>
                </c:pt>
                <c:pt idx="918">
                  <c:v>630.31537222046995</c:v>
                </c:pt>
                <c:pt idx="919">
                  <c:v>631.24234163334995</c:v>
                </c:pt>
                <c:pt idx="920">
                  <c:v>631.68605223154998</c:v>
                </c:pt>
                <c:pt idx="921">
                  <c:v>632.03527807804005</c:v>
                </c:pt>
                <c:pt idx="922">
                  <c:v>633.04948471837997</c:v>
                </c:pt>
                <c:pt idx="923">
                  <c:v>633.57227413342002</c:v>
                </c:pt>
                <c:pt idx="924">
                  <c:v>634.42185917166</c:v>
                </c:pt>
                <c:pt idx="925">
                  <c:v>634.73305750716997</c:v>
                </c:pt>
                <c:pt idx="926">
                  <c:v>635.80055621649001</c:v>
                </c:pt>
                <c:pt idx="927">
                  <c:v>636.04427755728</c:v>
                </c:pt>
                <c:pt idx="928">
                  <c:v>637.17043973508999</c:v>
                </c:pt>
                <c:pt idx="929">
                  <c:v>637.20735005234997</c:v>
                </c:pt>
                <c:pt idx="930">
                  <c:v>638.51009692595005</c:v>
                </c:pt>
                <c:pt idx="931">
                  <c:v>638.51913963503</c:v>
                </c:pt>
                <c:pt idx="932">
                  <c:v>639.70616182848005</c:v>
                </c:pt>
                <c:pt idx="933">
                  <c:v>639.79375040880996</c:v>
                </c:pt>
                <c:pt idx="934">
                  <c:v>640.99258730814995</c:v>
                </c:pt>
                <c:pt idx="935">
                  <c:v>640.99734578751998</c:v>
                </c:pt>
                <c:pt idx="936">
                  <c:v>642.07568567084002</c:v>
                </c:pt>
                <c:pt idx="937">
                  <c:v>642.20090972262005</c:v>
                </c:pt>
                <c:pt idx="938">
                  <c:v>643.01069784578999</c:v>
                </c:pt>
                <c:pt idx="939">
                  <c:v>643.47174648992996</c:v>
                </c:pt>
                <c:pt idx="940">
                  <c:v>643.77380086710002</c:v>
                </c:pt>
                <c:pt idx="941">
                  <c:v>644.37831718235998</c:v>
                </c:pt>
                <c:pt idx="942">
                  <c:v>644.68799620032996</c:v>
                </c:pt>
                <c:pt idx="943">
                  <c:v>644.84690272205</c:v>
                </c:pt>
                <c:pt idx="944">
                  <c:v>645.20221365415</c:v>
                </c:pt>
                <c:pt idx="945">
                  <c:v>645.46690645747003</c:v>
                </c:pt>
                <c:pt idx="946">
                  <c:v>645.66363781924997</c:v>
                </c:pt>
                <c:pt idx="947">
                  <c:v>645.81506397131</c:v>
                </c:pt>
                <c:pt idx="948">
                  <c:v>645.94144320485998</c:v>
                </c:pt>
                <c:pt idx="949">
                  <c:v>645.94383900653997</c:v>
                </c:pt>
                <c:pt idx="950">
                  <c:v>646.07191515265004</c:v>
                </c:pt>
                <c:pt idx="951">
                  <c:v>646.21854215207998</c:v>
                </c:pt>
                <c:pt idx="952">
                  <c:v>646.40259937711005</c:v>
                </c:pt>
                <c:pt idx="953">
                  <c:v>646.64323917347997</c:v>
                </c:pt>
                <c:pt idx="954">
                  <c:v>646.95970041407998</c:v>
                </c:pt>
                <c:pt idx="955">
                  <c:v>647.10051508351</c:v>
                </c:pt>
                <c:pt idx="956">
                  <c:v>647.37121005752999</c:v>
                </c:pt>
                <c:pt idx="957">
                  <c:v>647.89696006864006</c:v>
                </c:pt>
                <c:pt idx="958">
                  <c:v>648.08424031238997</c:v>
                </c:pt>
                <c:pt idx="959">
                  <c:v>648.55611115514</c:v>
                </c:pt>
                <c:pt idx="960">
                  <c:v>649.19292520725003</c:v>
                </c:pt>
                <c:pt idx="961">
                  <c:v>649.36230889513001</c:v>
                </c:pt>
                <c:pt idx="962">
                  <c:v>650.22878367974999</c:v>
                </c:pt>
                <c:pt idx="963">
                  <c:v>650.30744040356001</c:v>
                </c:pt>
                <c:pt idx="964">
                  <c:v>651.34465357225997</c:v>
                </c:pt>
                <c:pt idx="965">
                  <c:v>651.37860528652004</c:v>
                </c:pt>
                <c:pt idx="966">
                  <c:v>652.36730142588999</c:v>
                </c:pt>
                <c:pt idx="967">
                  <c:v>652.56389402205002</c:v>
                </c:pt>
                <c:pt idx="968">
                  <c:v>653.48575388775998</c:v>
                </c:pt>
                <c:pt idx="969">
                  <c:v>653.85261822973996</c:v>
                </c:pt>
                <c:pt idx="970">
                  <c:v>654.51478318535999</c:v>
                </c:pt>
                <c:pt idx="971">
                  <c:v>655.23554467150996</c:v>
                </c:pt>
                <c:pt idx="972">
                  <c:v>655.62801941174996</c:v>
                </c:pt>
                <c:pt idx="973">
                  <c:v>656.64968433475997</c:v>
                </c:pt>
                <c:pt idx="974">
                  <c:v>656.70514439245005</c:v>
                </c:pt>
                <c:pt idx="975">
                  <c:v>657.76638658186005</c:v>
                </c:pt>
                <c:pt idx="976">
                  <c:v>658.25585690820003</c:v>
                </c:pt>
                <c:pt idx="977">
                  <c:v>658.79898866245003</c:v>
                </c:pt>
                <c:pt idx="978">
                  <c:v>659.88579263405995</c:v>
                </c:pt>
                <c:pt idx="979">
                  <c:v>659.92757810446994</c:v>
                </c:pt>
                <c:pt idx="980">
                  <c:v>660.93360762230998</c:v>
                </c:pt>
                <c:pt idx="981">
                  <c:v>661.60011309849995</c:v>
                </c:pt>
                <c:pt idx="982">
                  <c:v>662.04676352991999</c:v>
                </c:pt>
                <c:pt idx="983">
                  <c:v>663.07641197409998</c:v>
                </c:pt>
                <c:pt idx="984">
                  <c:v>663.40518459990994</c:v>
                </c:pt>
                <c:pt idx="985">
                  <c:v>664.17954507830996</c:v>
                </c:pt>
                <c:pt idx="986">
                  <c:v>665.22204742512997</c:v>
                </c:pt>
                <c:pt idx="987">
                  <c:v>665.30700653624001</c:v>
                </c:pt>
                <c:pt idx="988">
                  <c:v>666.31402565657004</c:v>
                </c:pt>
                <c:pt idx="989">
                  <c:v>667.31123883220005</c:v>
                </c:pt>
                <c:pt idx="990">
                  <c:v>667.36760719008998</c:v>
                </c:pt>
                <c:pt idx="991">
                  <c:v>668.45815266784996</c:v>
                </c:pt>
                <c:pt idx="992">
                  <c:v>669.42323246135004</c:v>
                </c:pt>
                <c:pt idx="993">
                  <c:v>669.50738800971999</c:v>
                </c:pt>
                <c:pt idx="994">
                  <c:v>670.59330568746998</c:v>
                </c:pt>
                <c:pt idx="995">
                  <c:v>671.64806061701995</c:v>
                </c:pt>
                <c:pt idx="996">
                  <c:v>671.64862769280001</c:v>
                </c:pt>
                <c:pt idx="997">
                  <c:v>673.11109865373999</c:v>
                </c:pt>
                <c:pt idx="998">
                  <c:v>673.99054891834999</c:v>
                </c:pt>
                <c:pt idx="999">
                  <c:v>674.55765058101997</c:v>
                </c:pt>
                <c:pt idx="1000">
                  <c:v>676.44895869478</c:v>
                </c:pt>
                <c:pt idx="1001">
                  <c:v>676.45027677952999</c:v>
                </c:pt>
                <c:pt idx="1002">
                  <c:v>677.50789335303</c:v>
                </c:pt>
                <c:pt idx="1003">
                  <c:v>678.52058742715997</c:v>
                </c:pt>
                <c:pt idx="1004">
                  <c:v>678.99510559035002</c:v>
                </c:pt>
                <c:pt idx="1005">
                  <c:v>680.36177600413998</c:v>
                </c:pt>
                <c:pt idx="1006">
                  <c:v>681.32919424030001</c:v>
                </c:pt>
                <c:pt idx="1007">
                  <c:v>681.59276782544998</c:v>
                </c:pt>
                <c:pt idx="1008">
                  <c:v>683.28652681827998</c:v>
                </c:pt>
                <c:pt idx="1009">
                  <c:v>684.20480071531995</c:v>
                </c:pt>
                <c:pt idx="1010">
                  <c:v>684.41796545605996</c:v>
                </c:pt>
                <c:pt idx="1011">
                  <c:v>686.20497576220998</c:v>
                </c:pt>
                <c:pt idx="1012">
                  <c:v>686.79384966068994</c:v>
                </c:pt>
                <c:pt idx="1013">
                  <c:v>687.68001359049003</c:v>
                </c:pt>
                <c:pt idx="1014">
                  <c:v>689.11349427504001</c:v>
                </c:pt>
                <c:pt idx="1015">
                  <c:v>689.32301225458002</c:v>
                </c:pt>
                <c:pt idx="1016">
                  <c:v>690.55339599139995</c:v>
                </c:pt>
                <c:pt idx="1017">
                  <c:v>691.75660002356005</c:v>
                </c:pt>
                <c:pt idx="1018">
                  <c:v>692.02612874687998</c:v>
                </c:pt>
                <c:pt idx="1019">
                  <c:v>693.43877858692997</c:v>
                </c:pt>
                <c:pt idx="1020">
                  <c:v>694.06118835332995</c:v>
                </c:pt>
                <c:pt idx="1021">
                  <c:v>694.93427927334005</c:v>
                </c:pt>
                <c:pt idx="1022">
                  <c:v>696.21510969724</c:v>
                </c:pt>
                <c:pt idx="1023">
                  <c:v>696.30962864154003</c:v>
                </c:pt>
                <c:pt idx="1024">
                  <c:v>697.84676193301004</c:v>
                </c:pt>
                <c:pt idx="1025">
                  <c:v>698.23126433455002</c:v>
                </c:pt>
                <c:pt idx="1026">
                  <c:v>699.24213323606</c:v>
                </c:pt>
                <c:pt idx="1027">
                  <c:v>700.13009473816999</c:v>
                </c:pt>
                <c:pt idx="1028">
                  <c:v>700.75383321061997</c:v>
                </c:pt>
                <c:pt idx="1029">
                  <c:v>701.00411743070003</c:v>
                </c:pt>
                <c:pt idx="1030">
                  <c:v>701.47526902657</c:v>
                </c:pt>
                <c:pt idx="1031">
                  <c:v>701.93099850279998</c:v>
                </c:pt>
                <c:pt idx="1032">
                  <c:v>703.16302414560005</c:v>
                </c:pt>
                <c:pt idx="1033">
                  <c:v>703.38645092672004</c:v>
                </c:pt>
                <c:pt idx="1034">
                  <c:v>703.65196855479996</c:v>
                </c:pt>
                <c:pt idx="1035">
                  <c:v>703.66507406215999</c:v>
                </c:pt>
                <c:pt idx="1036">
                  <c:v>704.04724843658005</c:v>
                </c:pt>
                <c:pt idx="1037">
                  <c:v>705.30928399061997</c:v>
                </c:pt>
                <c:pt idx="1038">
                  <c:v>705.53179111717998</c:v>
                </c:pt>
                <c:pt idx="1039">
                  <c:v>706.58067796333</c:v>
                </c:pt>
                <c:pt idx="1040">
                  <c:v>706.91730510192997</c:v>
                </c:pt>
                <c:pt idx="1041">
                  <c:v>707.44019182597003</c:v>
                </c:pt>
                <c:pt idx="1042">
                  <c:v>708.22714741031996</c:v>
                </c:pt>
                <c:pt idx="1043">
                  <c:v>708.48841267914997</c:v>
                </c:pt>
                <c:pt idx="1044">
                  <c:v>709.08916419216996</c:v>
                </c:pt>
                <c:pt idx="1045">
                  <c:v>709.87650415070004</c:v>
                </c:pt>
                <c:pt idx="1046">
                  <c:v>710.02892571908001</c:v>
                </c:pt>
                <c:pt idx="1047">
                  <c:v>710.66479453649004</c:v>
                </c:pt>
                <c:pt idx="1048">
                  <c:v>711.52453536828</c:v>
                </c:pt>
                <c:pt idx="1049">
                  <c:v>711.52705130393997</c:v>
                </c:pt>
                <c:pt idx="1050">
                  <c:v>712.30599271255005</c:v>
                </c:pt>
                <c:pt idx="1051">
                  <c:v>712.96603911704995</c:v>
                </c:pt>
                <c:pt idx="1052">
                  <c:v>713.17762207985004</c:v>
                </c:pt>
                <c:pt idx="1053">
                  <c:v>713.94823998581001</c:v>
                </c:pt>
                <c:pt idx="1054">
                  <c:v>714.32856362951998</c:v>
                </c:pt>
                <c:pt idx="1055">
                  <c:v>714.82426019703996</c:v>
                </c:pt>
                <c:pt idx="1056">
                  <c:v>715.58591192495999</c:v>
                </c:pt>
                <c:pt idx="1057">
                  <c:v>715.59684507126997</c:v>
                </c:pt>
                <c:pt idx="1058">
                  <c:v>716.47724574565996</c:v>
                </c:pt>
                <c:pt idx="1059">
                  <c:v>716.75274172041998</c:v>
                </c:pt>
                <c:pt idx="1060">
                  <c:v>717.23314349660996</c:v>
                </c:pt>
                <c:pt idx="1061">
                  <c:v>717.77782131316997</c:v>
                </c:pt>
                <c:pt idx="1062">
                  <c:v>718.12878036842005</c:v>
                </c:pt>
                <c:pt idx="1063">
                  <c:v>718.65341775859997</c:v>
                </c:pt>
                <c:pt idx="1064">
                  <c:v>718.87239998765006</c:v>
                </c:pt>
                <c:pt idx="1065">
                  <c:v>719.36735741205996</c:v>
                </c:pt>
                <c:pt idx="1066">
                  <c:v>719.77869263870002</c:v>
                </c:pt>
                <c:pt idx="1067">
                  <c:v>719.93409457438997</c:v>
                </c:pt>
                <c:pt idx="1068">
                  <c:v>720.37478174888997</c:v>
                </c:pt>
                <c:pt idx="1069">
                  <c:v>720.47267394620997</c:v>
                </c:pt>
                <c:pt idx="1070">
                  <c:v>720.71061254363997</c:v>
                </c:pt>
                <c:pt idx="1071">
                  <c:v>720.96283082799005</c:v>
                </c:pt>
                <c:pt idx="1072">
                  <c:v>721.15270899464997</c:v>
                </c:pt>
                <c:pt idx="1073">
                  <c:v>721.30142441162002</c:v>
                </c:pt>
                <c:pt idx="1074">
                  <c:v>721.42979259302001</c:v>
                </c:pt>
                <c:pt idx="1075">
                  <c:v>721.43068841799004</c:v>
                </c:pt>
                <c:pt idx="1076">
                  <c:v>721.55823925397999</c:v>
                </c:pt>
                <c:pt idx="1077">
                  <c:v>721.70736590159004</c:v>
                </c:pt>
                <c:pt idx="1078">
                  <c:v>721.89785261966995</c:v>
                </c:pt>
                <c:pt idx="1079">
                  <c:v>722.06710877472005</c:v>
                </c:pt>
                <c:pt idx="1080">
                  <c:v>722.15037955417995</c:v>
                </c:pt>
                <c:pt idx="1081">
                  <c:v>722.48562687623996</c:v>
                </c:pt>
                <c:pt idx="1082">
                  <c:v>722.83638319784995</c:v>
                </c:pt>
                <c:pt idx="1083">
                  <c:v>722.92427474686997</c:v>
                </c:pt>
                <c:pt idx="1084">
                  <c:v>723.47587862797002</c:v>
                </c:pt>
                <c:pt idx="1085">
                  <c:v>723.48700332553005</c:v>
                </c:pt>
                <c:pt idx="1086">
                  <c:v>724.19449275474005</c:v>
                </c:pt>
                <c:pt idx="1087">
                  <c:v>724.24543867859995</c:v>
                </c:pt>
                <c:pt idx="1088">
                  <c:v>724.88809058899994</c:v>
                </c:pt>
                <c:pt idx="1089">
                  <c:v>725.06081497758998</c:v>
                </c:pt>
                <c:pt idx="1090">
                  <c:v>725.65323326474004</c:v>
                </c:pt>
                <c:pt idx="1091">
                  <c:v>726.07375712185001</c:v>
                </c:pt>
                <c:pt idx="1092">
                  <c:v>726.30595689837003</c:v>
                </c:pt>
                <c:pt idx="1093">
                  <c:v>727.06137212862996</c:v>
                </c:pt>
                <c:pt idx="1094">
                  <c:v>727.21513116374001</c:v>
                </c:pt>
                <c:pt idx="1095">
                  <c:v>727.71723164857997</c:v>
                </c:pt>
                <c:pt idx="1096">
                  <c:v>728.46546276200002</c:v>
                </c:pt>
                <c:pt idx="1097">
                  <c:v>728.46780079047005</c:v>
                </c:pt>
                <c:pt idx="1098">
                  <c:v>729.13174266376996</c:v>
                </c:pt>
                <c:pt idx="1099">
                  <c:v>729.81603711126002</c:v>
                </c:pt>
                <c:pt idx="1100">
                  <c:v>729.87232675856001</c:v>
                </c:pt>
                <c:pt idx="1101">
                  <c:v>730.60514626171005</c:v>
                </c:pt>
                <c:pt idx="1102">
                  <c:v>731.24589593045005</c:v>
                </c:pt>
                <c:pt idx="1103">
                  <c:v>731.28130974895998</c:v>
                </c:pt>
                <c:pt idx="1104">
                  <c:v>732.00676594086997</c:v>
                </c:pt>
                <c:pt idx="1105">
                  <c:v>732.68644398159995</c:v>
                </c:pt>
                <c:pt idx="1106">
                  <c:v>732.74564912933999</c:v>
                </c:pt>
                <c:pt idx="1107">
                  <c:v>733.36781405150998</c:v>
                </c:pt>
                <c:pt idx="1108">
                  <c:v>734.30628245296998</c:v>
                </c:pt>
                <c:pt idx="1109">
                  <c:v>734.39099887110001</c:v>
                </c:pt>
                <c:pt idx="1110">
                  <c:v>735.38619277938005</c:v>
                </c:pt>
                <c:pt idx="1111">
                  <c:v>735.92209530887999</c:v>
                </c:pt>
                <c:pt idx="1112">
                  <c:v>736.48580870806995</c:v>
                </c:pt>
                <c:pt idx="1113">
                  <c:v>737.08284860301001</c:v>
                </c:pt>
                <c:pt idx="1114">
                  <c:v>737.58944170677</c:v>
                </c:pt>
                <c:pt idx="1115">
                  <c:v>738.23282435127999</c:v>
                </c:pt>
                <c:pt idx="1116">
                  <c:v>739.27851506329</c:v>
                </c:pt>
                <c:pt idx="1117">
                  <c:v>739.30424448065003</c:v>
                </c:pt>
                <c:pt idx="1118">
                  <c:v>740.42335690707</c:v>
                </c:pt>
                <c:pt idx="1119">
                  <c:v>741.06196675867</c:v>
                </c:pt>
                <c:pt idx="1120">
                  <c:v>741.47597680692002</c:v>
                </c:pt>
                <c:pt idx="1121">
                  <c:v>742.63821028789005</c:v>
                </c:pt>
                <c:pt idx="1122">
                  <c:v>742.85785024307995</c:v>
                </c:pt>
                <c:pt idx="1123">
                  <c:v>743.67398790267998</c:v>
                </c:pt>
                <c:pt idx="1124">
                  <c:v>744.68712005487998</c:v>
                </c:pt>
                <c:pt idx="1125">
                  <c:v>744.83363132248996</c:v>
                </c:pt>
                <c:pt idx="1126">
                  <c:v>745.87246398550997</c:v>
                </c:pt>
                <c:pt idx="1127">
                  <c:v>746.54516812664997</c:v>
                </c:pt>
                <c:pt idx="1128">
                  <c:v>747.01545074878004</c:v>
                </c:pt>
                <c:pt idx="1129">
                  <c:v>748.068738381</c:v>
                </c:pt>
                <c:pt idx="1130">
                  <c:v>748.42772441032002</c:v>
                </c:pt>
                <c:pt idx="1131">
                  <c:v>749.19703292675001</c:v>
                </c:pt>
                <c:pt idx="1132">
                  <c:v>750.26607348905998</c:v>
                </c:pt>
                <c:pt idx="1133">
                  <c:v>750.32739832166999</c:v>
                </c:pt>
                <c:pt idx="1134">
                  <c:v>751.38966893971997</c:v>
                </c:pt>
                <c:pt idx="1135">
                  <c:v>752.22131330818002</c:v>
                </c:pt>
                <c:pt idx="1136">
                  <c:v>752.46332244429004</c:v>
                </c:pt>
                <c:pt idx="1137">
                  <c:v>753.59436858290996</c:v>
                </c:pt>
                <c:pt idx="1138">
                  <c:v>754.08026756146</c:v>
                </c:pt>
                <c:pt idx="1139">
                  <c:v>754.66006839953002</c:v>
                </c:pt>
                <c:pt idx="1140">
                  <c:v>755.56004656587004</c:v>
                </c:pt>
                <c:pt idx="1141">
                  <c:v>755.87296201469997</c:v>
                </c:pt>
                <c:pt idx="1142">
                  <c:v>756.42242848337003</c:v>
                </c:pt>
                <c:pt idx="1143">
                  <c:v>757.31535110130005</c:v>
                </c:pt>
                <c:pt idx="1144">
                  <c:v>757.56659530908996</c:v>
                </c:pt>
                <c:pt idx="1145">
                  <c:v>758.18486031453006</c:v>
                </c:pt>
                <c:pt idx="1146">
                  <c:v>759.07893968406995</c:v>
                </c:pt>
                <c:pt idx="1147">
                  <c:v>759.12727942061997</c:v>
                </c:pt>
                <c:pt idx="1148">
                  <c:v>759.94806157117</c:v>
                </c:pt>
                <c:pt idx="1149">
                  <c:v>760.52034458505</c:v>
                </c:pt>
                <c:pt idx="1150">
                  <c:v>760.84021726567005</c:v>
                </c:pt>
                <c:pt idx="1151">
                  <c:v>761.71055071625995</c:v>
                </c:pt>
                <c:pt idx="1152">
                  <c:v>761.71059038149997</c:v>
                </c:pt>
                <c:pt idx="1153">
                  <c:v>762.35974879359003</c:v>
                </c:pt>
                <c:pt idx="1154">
                  <c:v>762.67343657807999</c:v>
                </c:pt>
                <c:pt idx="1155">
                  <c:v>763.01460053890003</c:v>
                </c:pt>
                <c:pt idx="1156">
                  <c:v>763.42780441835998</c:v>
                </c:pt>
                <c:pt idx="1157">
                  <c:v>763.65983043276003</c:v>
                </c:pt>
                <c:pt idx="1158">
                  <c:v>764.00350569192994</c:v>
                </c:pt>
                <c:pt idx="1159">
                  <c:v>764.31780472287005</c:v>
                </c:pt>
                <c:pt idx="1160">
                  <c:v>764.43036455288996</c:v>
                </c:pt>
                <c:pt idx="1161">
                  <c:v>764.73822389830002</c:v>
                </c:pt>
                <c:pt idx="1162">
                  <c:v>764.93643371891005</c:v>
                </c:pt>
                <c:pt idx="1163">
                  <c:v>764.95694788205003</c:v>
                </c:pt>
                <c:pt idx="1164">
                  <c:v>765.11639401361003</c:v>
                </c:pt>
                <c:pt idx="1165">
                  <c:v>765.24630482266002</c:v>
                </c:pt>
                <c:pt idx="1166">
                  <c:v>765.37799630185998</c:v>
                </c:pt>
                <c:pt idx="1167">
                  <c:v>765.54985973034002</c:v>
                </c:pt>
                <c:pt idx="1168">
                  <c:v>765.62189018787001</c:v>
                </c:pt>
                <c:pt idx="1169">
                  <c:v>765.80212586426001</c:v>
                </c:pt>
                <c:pt idx="1170">
                  <c:v>766.17504797148001</c:v>
                </c:pt>
                <c:pt idx="1171">
                  <c:v>766.28228540947998</c:v>
                </c:pt>
                <c:pt idx="1172">
                  <c:v>766.7088759065</c:v>
                </c:pt>
                <c:pt idx="1173">
                  <c:v>766.92569368399995</c:v>
                </c:pt>
                <c:pt idx="1174">
                  <c:v>767.44385333436003</c:v>
                </c:pt>
                <c:pt idx="1175">
                  <c:v>767.58200828217002</c:v>
                </c:pt>
                <c:pt idx="1176">
                  <c:v>768.22978046418996</c:v>
                </c:pt>
                <c:pt idx="1177">
                  <c:v>768.42021979312995</c:v>
                </c:pt>
                <c:pt idx="1178">
                  <c:v>768.88589033698997</c:v>
                </c:pt>
                <c:pt idx="1179">
                  <c:v>769.53394484378998</c:v>
                </c:pt>
                <c:pt idx="1180">
                  <c:v>769.67821242831997</c:v>
                </c:pt>
                <c:pt idx="1181">
                  <c:v>770.19068019591998</c:v>
                </c:pt>
                <c:pt idx="1182">
                  <c:v>770.83746737359002</c:v>
                </c:pt>
                <c:pt idx="1183">
                  <c:v>771.24174150037004</c:v>
                </c:pt>
                <c:pt idx="1184">
                  <c:v>771.49970498589005</c:v>
                </c:pt>
                <c:pt idx="1185">
                  <c:v>772.14103522212997</c:v>
                </c:pt>
                <c:pt idx="1186">
                  <c:v>772.78158655372999</c:v>
                </c:pt>
                <c:pt idx="1187">
                  <c:v>773.06959858148002</c:v>
                </c:pt>
                <c:pt idx="1188">
                  <c:v>773.44466687631996</c:v>
                </c:pt>
                <c:pt idx="1189">
                  <c:v>774.10240853747996</c:v>
                </c:pt>
                <c:pt idx="1190">
                  <c:v>774.74902359346004</c:v>
                </c:pt>
                <c:pt idx="1191">
                  <c:v>774.89423523463995</c:v>
                </c:pt>
                <c:pt idx="1192">
                  <c:v>775.10482877582001</c:v>
                </c:pt>
                <c:pt idx="1193">
                  <c:v>775.10499814035995</c:v>
                </c:pt>
                <c:pt idx="1194">
                  <c:v>776.18637607365997</c:v>
                </c:pt>
                <c:pt idx="1195">
                  <c:v>777.29210720982996</c:v>
                </c:pt>
                <c:pt idx="1196">
                  <c:v>777.29243950686998</c:v>
                </c:pt>
                <c:pt idx="1197">
                  <c:v>777.79781838512997</c:v>
                </c:pt>
                <c:pt idx="1198">
                  <c:v>778.28540346654995</c:v>
                </c:pt>
                <c:pt idx="1199">
                  <c:v>779.52728226430997</c:v>
                </c:pt>
                <c:pt idx="1200">
                  <c:v>779.57831172670001</c:v>
                </c:pt>
                <c:pt idx="1201">
                  <c:v>780.94468339037996</c:v>
                </c:pt>
                <c:pt idx="1202">
                  <c:v>781.91174073781997</c:v>
                </c:pt>
                <c:pt idx="1203">
                  <c:v>782.19024606231005</c:v>
                </c:pt>
                <c:pt idx="1204">
                  <c:v>783.60433027295005</c:v>
                </c:pt>
                <c:pt idx="1205">
                  <c:v>784.24586556470001</c:v>
                </c:pt>
                <c:pt idx="1206">
                  <c:v>784.86065610889</c:v>
                </c:pt>
                <c:pt idx="1207">
                  <c:v>786.26443442950006</c:v>
                </c:pt>
                <c:pt idx="1208">
                  <c:v>786.53982607173998</c:v>
                </c:pt>
                <c:pt idx="1209">
                  <c:v>787.53304964870995</c:v>
                </c:pt>
                <c:pt idx="1210">
                  <c:v>788.76575857695002</c:v>
                </c:pt>
                <c:pt idx="1211">
                  <c:v>788.92347960694997</c:v>
                </c:pt>
                <c:pt idx="1212">
                  <c:v>790.33600017794004</c:v>
                </c:pt>
                <c:pt idx="1213">
                  <c:v>790.91516724449002</c:v>
                </c:pt>
                <c:pt idx="1214">
                  <c:v>791.58366990263005</c:v>
                </c:pt>
                <c:pt idx="1215">
                  <c:v>792.97663039291001</c:v>
                </c:pt>
                <c:pt idx="1216">
                  <c:v>793.01404945587001</c:v>
                </c:pt>
                <c:pt idx="1217">
                  <c:v>794.24271989191004</c:v>
                </c:pt>
                <c:pt idx="1218">
                  <c:v>794.93213693044004</c:v>
                </c:pt>
                <c:pt idx="1219">
                  <c:v>795.64201978514996</c:v>
                </c:pt>
                <c:pt idx="1220">
                  <c:v>796.75842776142997</c:v>
                </c:pt>
                <c:pt idx="1221">
                  <c:v>796.90043382785996</c:v>
                </c:pt>
                <c:pt idx="1222">
                  <c:v>798.29761022426999</c:v>
                </c:pt>
                <c:pt idx="1223">
                  <c:v>798.42813531666002</c:v>
                </c:pt>
                <c:pt idx="1224">
                  <c:v>799.56194887615004</c:v>
                </c:pt>
                <c:pt idx="1225">
                  <c:v>799.91073402305005</c:v>
                </c:pt>
                <c:pt idx="1226">
                  <c:v>800.85443710435004</c:v>
                </c:pt>
                <c:pt idx="1227">
                  <c:v>801.17336798801</c:v>
                </c:pt>
                <c:pt idx="1228">
                  <c:v>802.19281417005004</c:v>
                </c:pt>
                <c:pt idx="1229">
                  <c:v>802.22040066968998</c:v>
                </c:pt>
                <c:pt idx="1230">
                  <c:v>802.98979028766996</c:v>
                </c:pt>
                <c:pt idx="1231">
                  <c:v>803.48305536919997</c:v>
                </c:pt>
                <c:pt idx="1232">
                  <c:v>803.59609743589999</c:v>
                </c:pt>
                <c:pt idx="1233">
                  <c:v>804.04354536327003</c:v>
                </c:pt>
                <c:pt idx="1234">
                  <c:v>804.36395733519998</c:v>
                </c:pt>
                <c:pt idx="1235">
                  <c:v>804.58917311018001</c:v>
                </c:pt>
                <c:pt idx="1236">
                  <c:v>804.75103109723</c:v>
                </c:pt>
                <c:pt idx="1237">
                  <c:v>804.88072559403997</c:v>
                </c:pt>
                <c:pt idx="1238">
                  <c:v>804.88128866936995</c:v>
                </c:pt>
                <c:pt idx="1239">
                  <c:v>805.01813308876001</c:v>
                </c:pt>
                <c:pt idx="1240">
                  <c:v>805.22672670714996</c:v>
                </c:pt>
                <c:pt idx="1241">
                  <c:v>805.58006241027999</c:v>
                </c:pt>
                <c:pt idx="1242">
                  <c:v>806.15125492273</c:v>
                </c:pt>
                <c:pt idx="1243">
                  <c:v>807.01325878228999</c:v>
                </c:pt>
                <c:pt idx="1244">
                  <c:v>807.63626597394</c:v>
                </c:pt>
                <c:pt idx="1245">
                  <c:v>808.23893226138</c:v>
                </c:pt>
                <c:pt idx="1246">
                  <c:v>809.90108762215004</c:v>
                </c:pt>
                <c:pt idx="1247">
                  <c:v>810.05533467681005</c:v>
                </c:pt>
                <c:pt idx="1248">
                  <c:v>812.07251471663994</c:v>
                </c:pt>
                <c:pt idx="1249">
                  <c:v>812.62309959746995</c:v>
                </c:pt>
                <c:pt idx="1250">
                  <c:v>814.79699983465002</c:v>
                </c:pt>
                <c:pt idx="1251">
                  <c:v>815.23035239057003</c:v>
                </c:pt>
                <c:pt idx="1252">
                  <c:v>817.71221882048997</c:v>
                </c:pt>
                <c:pt idx="1253">
                  <c:v>818.00268389604003</c:v>
                </c:pt>
                <c:pt idx="1254">
                  <c:v>820.41346271272005</c:v>
                </c:pt>
                <c:pt idx="1255">
                  <c:v>821.59042503416003</c:v>
                </c:pt>
                <c:pt idx="1256">
                  <c:v>822.91208485356003</c:v>
                </c:pt>
                <c:pt idx="1257">
                  <c:v>825.46426535729995</c:v>
                </c:pt>
                <c:pt idx="1258">
                  <c:v>825.58776783630003</c:v>
                </c:pt>
                <c:pt idx="1259">
                  <c:v>828.03997033791995</c:v>
                </c:pt>
                <c:pt idx="1260">
                  <c:v>829.53298514044002</c:v>
                </c:pt>
                <c:pt idx="1261">
                  <c:v>830.76397286116003</c:v>
                </c:pt>
                <c:pt idx="1262">
                  <c:v>833.63754241216998</c:v>
                </c:pt>
                <c:pt idx="1263">
                  <c:v>833.71217728284</c:v>
                </c:pt>
                <c:pt idx="1264">
                  <c:v>835.93822436324001</c:v>
                </c:pt>
                <c:pt idx="1265">
                  <c:v>837.92724488708996</c:v>
                </c:pt>
                <c:pt idx="1266">
                  <c:v>838.76542590155998</c:v>
                </c:pt>
                <c:pt idx="1267">
                  <c:v>841.11578701132999</c:v>
                </c:pt>
                <c:pt idx="1268">
                  <c:v>842.11782999317995</c:v>
                </c:pt>
                <c:pt idx="1269">
                  <c:v>843.82043179255004</c:v>
                </c:pt>
                <c:pt idx="1270">
                  <c:v>846.25635656441</c:v>
                </c:pt>
                <c:pt idx="1271">
                  <c:v>846.29089016321996</c:v>
                </c:pt>
                <c:pt idx="1272">
                  <c:v>848.71510997070004</c:v>
                </c:pt>
                <c:pt idx="1273">
                  <c:v>850.36678490268002</c:v>
                </c:pt>
                <c:pt idx="1274">
                  <c:v>851.46477644677998</c:v>
                </c:pt>
                <c:pt idx="1275">
                  <c:v>853.94041867003</c:v>
                </c:pt>
                <c:pt idx="1276">
                  <c:v>854.46036947249002</c:v>
                </c:pt>
                <c:pt idx="1277">
                  <c:v>856.64312531448002</c:v>
                </c:pt>
                <c:pt idx="1278">
                  <c:v>858.52975561976996</c:v>
                </c:pt>
                <c:pt idx="1279">
                  <c:v>859.25668487518999</c:v>
                </c:pt>
                <c:pt idx="1280">
                  <c:v>861.81543840706001</c:v>
                </c:pt>
                <c:pt idx="1281">
                  <c:v>862.55932410399998</c:v>
                </c:pt>
                <c:pt idx="1282">
                  <c:v>864.53751690945001</c:v>
                </c:pt>
                <c:pt idx="1283">
                  <c:v>866.53571914783004</c:v>
                </c:pt>
                <c:pt idx="1284">
                  <c:v>866.98740529857002</c:v>
                </c:pt>
                <c:pt idx="1285">
                  <c:v>870.45896400462004</c:v>
                </c:pt>
                <c:pt idx="1286">
                  <c:v>872.16017725993004</c:v>
                </c:pt>
                <c:pt idx="1287">
                  <c:v>874.35437332621996</c:v>
                </c:pt>
                <c:pt idx="1288">
                  <c:v>877.33178715291001</c:v>
                </c:pt>
                <c:pt idx="1289">
                  <c:v>878.26793332937996</c:v>
                </c:pt>
                <c:pt idx="1290">
                  <c:v>882.19431591074999</c:v>
                </c:pt>
                <c:pt idx="1291">
                  <c:v>882.50333321712003</c:v>
                </c:pt>
                <c:pt idx="1292">
                  <c:v>886.08798400399996</c:v>
                </c:pt>
                <c:pt idx="1293">
                  <c:v>887.68044154182996</c:v>
                </c:pt>
                <c:pt idx="1294">
                  <c:v>889.88330859275004</c:v>
                </c:pt>
                <c:pt idx="1295">
                  <c:v>892.85761638166002</c:v>
                </c:pt>
                <c:pt idx="1296">
                  <c:v>893.50081707043</c:v>
                </c:pt>
                <c:pt idx="1297">
                  <c:v>896.85149071203</c:v>
                </c:pt>
                <c:pt idx="1298">
                  <c:v>898.03099772527003</c:v>
                </c:pt>
                <c:pt idx="1299">
                  <c:v>899.83971840495997</c:v>
                </c:pt>
                <c:pt idx="1300">
                  <c:v>902.36543982809997</c:v>
                </c:pt>
                <c:pt idx="1301">
                  <c:v>903.21534390423005</c:v>
                </c:pt>
                <c:pt idx="1302">
                  <c:v>904.35503588865004</c:v>
                </c:pt>
                <c:pt idx="1303">
                  <c:v>905.85017612567003</c:v>
                </c:pt>
                <c:pt idx="1304">
                  <c:v>906.92149708232</c:v>
                </c:pt>
                <c:pt idx="1305">
                  <c:v>907.63963530549995</c:v>
                </c:pt>
                <c:pt idx="1306">
                  <c:v>908.07522734303996</c:v>
                </c:pt>
                <c:pt idx="1307">
                  <c:v>908.29890973992997</c:v>
                </c:pt>
                <c:pt idx="1308">
                  <c:v>908.38038450491001</c:v>
                </c:pt>
                <c:pt idx="1309">
                  <c:v>908.38131904317004</c:v>
                </c:pt>
                <c:pt idx="1310">
                  <c:v>908.39309180209</c:v>
                </c:pt>
                <c:pt idx="1311">
                  <c:v>908.40436914940994</c:v>
                </c:pt>
                <c:pt idx="1312">
                  <c:v>908.48331056618997</c:v>
                </c:pt>
                <c:pt idx="1313">
                  <c:v>908.69758012548004</c:v>
                </c:pt>
                <c:pt idx="1314">
                  <c:v>909.11484190297995</c:v>
                </c:pt>
                <c:pt idx="1315">
                  <c:v>909.80275996643002</c:v>
                </c:pt>
                <c:pt idx="1316">
                  <c:v>910.82899838885999</c:v>
                </c:pt>
                <c:pt idx="1317">
                  <c:v>912.13576610949997</c:v>
                </c:pt>
                <c:pt idx="1318">
                  <c:v>912.26122124326002</c:v>
                </c:pt>
                <c:pt idx="1319">
                  <c:v>914.16709260006996</c:v>
                </c:pt>
                <c:pt idx="1320">
                  <c:v>915.88641813639003</c:v>
                </c:pt>
                <c:pt idx="1321">
                  <c:v>916.58905033999997</c:v>
                </c:pt>
                <c:pt idx="1322">
                  <c:v>919.46887991594997</c:v>
                </c:pt>
                <c:pt idx="1323">
                  <c:v>919.64204955199</c:v>
                </c:pt>
                <c:pt idx="1324">
                  <c:v>922.72422504583994</c:v>
                </c:pt>
                <c:pt idx="1325">
                  <c:v>923.39174526432998</c:v>
                </c:pt>
                <c:pt idx="1326">
                  <c:v>926.27458406955998</c:v>
                </c:pt>
                <c:pt idx="1327">
                  <c:v>927.13915534974001</c:v>
                </c:pt>
                <c:pt idx="1328">
                  <c:v>930.04209629237005</c:v>
                </c:pt>
                <c:pt idx="1329">
                  <c:v>930.89128494892998</c:v>
                </c:pt>
                <c:pt idx="1330">
                  <c:v>933.95256383749995</c:v>
                </c:pt>
                <c:pt idx="1331">
                  <c:v>934.64205611825003</c:v>
                </c:pt>
                <c:pt idx="1332">
                  <c:v>937.93688928436995</c:v>
                </c:pt>
                <c:pt idx="1333">
                  <c:v>938.38912004757003</c:v>
                </c:pt>
                <c:pt idx="1334">
                  <c:v>941.93316149830002</c:v>
                </c:pt>
                <c:pt idx="1335">
                  <c:v>942.14076895179005</c:v>
                </c:pt>
                <c:pt idx="1336">
                  <c:v>945.88871572846995</c:v>
                </c:pt>
                <c:pt idx="1337">
                  <c:v>945.89470307300996</c:v>
                </c:pt>
                <c:pt idx="1338">
                  <c:v>949.79655447941002</c:v>
                </c:pt>
                <c:pt idx="1339">
                  <c:v>951.18312540253999</c:v>
                </c:pt>
                <c:pt idx="1340">
                  <c:v>953.60703969858002</c:v>
                </c:pt>
                <c:pt idx="1341">
                  <c:v>956.48192850942996</c:v>
                </c:pt>
                <c:pt idx="1342">
                  <c:v>957.28531995282003</c:v>
                </c:pt>
                <c:pt idx="1343">
                  <c:v>960.78543255960005</c:v>
                </c:pt>
                <c:pt idx="1344">
                  <c:v>961.77351772058</c:v>
                </c:pt>
                <c:pt idx="1345">
                  <c:v>964.06049757557003</c:v>
                </c:pt>
                <c:pt idx="1346">
                  <c:v>967.06677982814006</c:v>
                </c:pt>
                <c:pt idx="1347">
                  <c:v>967.06803547482002</c:v>
                </c:pt>
                <c:pt idx="1348">
                  <c:v>969.77817656183004</c:v>
                </c:pt>
                <c:pt idx="1349">
                  <c:v>971.67440601836995</c:v>
                </c:pt>
                <c:pt idx="1350">
                  <c:v>972.19774630601</c:v>
                </c:pt>
                <c:pt idx="1351">
                  <c:v>974.39554667923005</c:v>
                </c:pt>
                <c:pt idx="1352">
                  <c:v>976.44372738200002</c:v>
                </c:pt>
                <c:pt idx="1353">
                  <c:v>976.44404255030997</c:v>
                </c:pt>
                <c:pt idx="1354">
                  <c:v>978.40083775809001</c:v>
                </c:pt>
                <c:pt idx="1355">
                  <c:v>979.29155752820998</c:v>
                </c:pt>
                <c:pt idx="1356">
                  <c:v>980.30530064401</c:v>
                </c:pt>
                <c:pt idx="1357">
                  <c:v>982.17892235506997</c:v>
                </c:pt>
                <c:pt idx="1358">
                  <c:v>982.18220022596995</c:v>
                </c:pt>
                <c:pt idx="1359">
                  <c:v>984.02868650522998</c:v>
                </c:pt>
                <c:pt idx="1360">
                  <c:v>985.78798277552005</c:v>
                </c:pt>
                <c:pt idx="1361">
                  <c:v>985.85199136284996</c:v>
                </c:pt>
                <c:pt idx="1362">
                  <c:v>987.64308721573002</c:v>
                </c:pt>
                <c:pt idx="1363">
                  <c:v>989.39989863753999</c:v>
                </c:pt>
                <c:pt idx="1364">
                  <c:v>989.40194776315002</c:v>
                </c:pt>
                <c:pt idx="1365">
                  <c:v>991.12145634005003</c:v>
                </c:pt>
                <c:pt idx="1366">
                  <c:v>992.01476040290004</c:v>
                </c:pt>
                <c:pt idx="1367">
                  <c:v>992.80688174186002</c:v>
                </c:pt>
                <c:pt idx="1368">
                  <c:v>994.45540311460002</c:v>
                </c:pt>
                <c:pt idx="1369">
                  <c:v>994.63098112124999</c:v>
                </c:pt>
                <c:pt idx="1370">
                  <c:v>996.06637409342</c:v>
                </c:pt>
                <c:pt idx="1371">
                  <c:v>997.25090252464997</c:v>
                </c:pt>
                <c:pt idx="1372">
                  <c:v>997.63929490961004</c:v>
                </c:pt>
                <c:pt idx="1373">
                  <c:v>999.17383675829001</c:v>
                </c:pt>
                <c:pt idx="1374">
                  <c:v>999.86405712628004</c:v>
                </c:pt>
                <c:pt idx="1375">
                  <c:v>1000.6685502801</c:v>
                </c:pt>
                <c:pt idx="1376">
                  <c:v>1002.116682423</c:v>
                </c:pt>
                <c:pt idx="1377">
                  <c:v>1002.481602651</c:v>
                </c:pt>
                <c:pt idx="1378">
                  <c:v>1003.5098217647</c:v>
                </c:pt>
                <c:pt idx="1379">
                  <c:v>1004.8392459427</c:v>
                </c:pt>
                <c:pt idx="1380">
                  <c:v>1005.0970764645</c:v>
                </c:pt>
                <c:pt idx="1381">
                  <c:v>1006.0959807783</c:v>
                </c:pt>
                <c:pt idx="1382">
                  <c:v>1007.2708565324</c:v>
                </c:pt>
                <c:pt idx="1383">
                  <c:v>1007.7125207594</c:v>
                </c:pt>
                <c:pt idx="1384">
                  <c:v>1008.3545667078</c:v>
                </c:pt>
                <c:pt idx="1385">
                  <c:v>1009.3377385336</c:v>
                </c:pt>
                <c:pt idx="1386">
                  <c:v>1010.2160208005</c:v>
                </c:pt>
                <c:pt idx="1387">
                  <c:v>1010.3293820621</c:v>
                </c:pt>
                <c:pt idx="1388">
                  <c:v>1011.0050900575</c:v>
                </c:pt>
                <c:pt idx="1389">
                  <c:v>1011.7256103618</c:v>
                </c:pt>
                <c:pt idx="1390">
                  <c:v>1012.398224365</c:v>
                </c:pt>
                <c:pt idx="1391">
                  <c:v>1012.9435866484</c:v>
                </c:pt>
                <c:pt idx="1392">
                  <c:v>1013.0435436765</c:v>
                </c:pt>
                <c:pt idx="1393">
                  <c:v>1013.6821456343999</c:v>
                </c:pt>
                <c:pt idx="1394">
                  <c:v>1014.3345802169</c:v>
                </c:pt>
                <c:pt idx="1395">
                  <c:v>1015.0213854949</c:v>
                </c:pt>
                <c:pt idx="1396">
                  <c:v>1015.5606836349</c:v>
                </c:pt>
                <c:pt idx="1397">
                  <c:v>1015.7641861716</c:v>
                </c:pt>
                <c:pt idx="1398">
                  <c:v>1016.5889558786</c:v>
                </c:pt>
                <c:pt idx="1399">
                  <c:v>1017.5228804007</c:v>
                </c:pt>
                <c:pt idx="1400">
                  <c:v>1018.5933750045</c:v>
                </c:pt>
                <c:pt idx="1401">
                  <c:v>1019.2374935179</c:v>
                </c:pt>
                <c:pt idx="1402">
                  <c:v>1019.8280919191</c:v>
                </c:pt>
                <c:pt idx="1403">
                  <c:v>1021.2548784966</c:v>
                </c:pt>
                <c:pt idx="1404">
                  <c:v>1022.9017233802</c:v>
                </c:pt>
                <c:pt idx="1405">
                  <c:v>1022.9123077972</c:v>
                </c:pt>
                <c:pt idx="1406">
                  <c:v>1024.7967091609</c:v>
                </c:pt>
                <c:pt idx="1407">
                  <c:v>1026.5843697092</c:v>
                </c:pt>
                <c:pt idx="1408">
                  <c:v>1026.9572598300999</c:v>
                </c:pt>
                <c:pt idx="1409">
                  <c:v>1029.3577853003001</c:v>
                </c:pt>
                <c:pt idx="1410">
                  <c:v>1030.2619199927999</c:v>
                </c:pt>
                <c:pt idx="1411">
                  <c:v>1031.9617412789</c:v>
                </c:pt>
                <c:pt idx="1412">
                  <c:v>1033.9383471141</c:v>
                </c:pt>
                <c:pt idx="1413">
                  <c:v>1034.7325448189999</c:v>
                </c:pt>
                <c:pt idx="1414">
                  <c:v>1037.6123423153001</c:v>
                </c:pt>
                <c:pt idx="1415">
                  <c:v>1037.6337245247</c:v>
                </c:pt>
                <c:pt idx="1416">
                  <c:v>1040.6290424870001</c:v>
                </c:pt>
                <c:pt idx="1417">
                  <c:v>1041.2883345913999</c:v>
                </c:pt>
                <c:pt idx="1418">
                  <c:v>1043.6826179510999</c:v>
                </c:pt>
                <c:pt idx="1419">
                  <c:v>1044.9611895594001</c:v>
                </c:pt>
                <c:pt idx="1420">
                  <c:v>1046.7590738447</c:v>
                </c:pt>
                <c:pt idx="1421">
                  <c:v>1048.637654419</c:v>
                </c:pt>
                <c:pt idx="1422">
                  <c:v>1049.8275082973</c:v>
                </c:pt>
                <c:pt idx="1423">
                  <c:v>1052.3115018947999</c:v>
                </c:pt>
                <c:pt idx="1424">
                  <c:v>1052.8723723726</c:v>
                </c:pt>
                <c:pt idx="1425">
                  <c:v>1055.8813248718</c:v>
                </c:pt>
                <c:pt idx="1426">
                  <c:v>1055.9864826584001</c:v>
                </c:pt>
                <c:pt idx="1427">
                  <c:v>1058.8415055393</c:v>
                </c:pt>
                <c:pt idx="1428">
                  <c:v>1059.6636901191</c:v>
                </c:pt>
                <c:pt idx="1429">
                  <c:v>1061.7396751101001</c:v>
                </c:pt>
                <c:pt idx="1430">
                  <c:v>1063.3366524160999</c:v>
                </c:pt>
                <c:pt idx="1431">
                  <c:v>1064.5623500431</c:v>
                </c:pt>
                <c:pt idx="1432">
                  <c:v>1067.0119801421999</c:v>
                </c:pt>
                <c:pt idx="1433">
                  <c:v>1067.2959406421</c:v>
                </c:pt>
                <c:pt idx="1434">
                  <c:v>1069.9269035672</c:v>
                </c:pt>
                <c:pt idx="1435">
                  <c:v>1070.6859930016999</c:v>
                </c:pt>
                <c:pt idx="1436">
                  <c:v>1072.4413932771999</c:v>
                </c:pt>
                <c:pt idx="1437">
                  <c:v>1074.3644948010999</c:v>
                </c:pt>
                <c:pt idx="1438">
                  <c:v>1074.8236229450999</c:v>
                </c:pt>
                <c:pt idx="1439">
                  <c:v>1077.0571924428</c:v>
                </c:pt>
                <c:pt idx="1440">
                  <c:v>1078.0385813058999</c:v>
                </c:pt>
                <c:pt idx="1441">
                  <c:v>1079.125602506</c:v>
                </c:pt>
                <c:pt idx="1442">
                  <c:v>1081.0122686504001</c:v>
                </c:pt>
                <c:pt idx="1443">
                  <c:v>1081.7144251938</c:v>
                </c:pt>
                <c:pt idx="1444">
                  <c:v>1082.7005335494</c:v>
                </c:pt>
                <c:pt idx="1445">
                  <c:v>1084.1736788416999</c:v>
                </c:pt>
                <c:pt idx="1446">
                  <c:v>1085.3877034274001</c:v>
                </c:pt>
                <c:pt idx="1447">
                  <c:v>1085.4149381611001</c:v>
                </c:pt>
                <c:pt idx="1448">
                  <c:v>1086.4151716107999</c:v>
                </c:pt>
                <c:pt idx="1449">
                  <c:v>1087.1958557849</c:v>
                </c:pt>
                <c:pt idx="1450">
                  <c:v>1087.7861229980999</c:v>
                </c:pt>
                <c:pt idx="1451">
                  <c:v>1088.2151055866</c:v>
                </c:pt>
                <c:pt idx="1452">
                  <c:v>1088.5119359257001</c:v>
                </c:pt>
                <c:pt idx="1453">
                  <c:v>1088.7057464274999</c:v>
                </c:pt>
                <c:pt idx="1454">
                  <c:v>1088.8256694728</c:v>
                </c:pt>
                <c:pt idx="1455">
                  <c:v>1088.9008369607</c:v>
                </c:pt>
                <c:pt idx="1456">
                  <c:v>1088.9558499824</c:v>
                </c:pt>
                <c:pt idx="1457">
                  <c:v>1088.9971911271</c:v>
                </c:pt>
                <c:pt idx="1458">
                  <c:v>1089.0268135225999</c:v>
                </c:pt>
                <c:pt idx="1459">
                  <c:v>1089.0466702952001</c:v>
                </c:pt>
                <c:pt idx="1460">
                  <c:v>1089.0587145653999</c:v>
                </c:pt>
                <c:pt idx="1461">
                  <c:v>1089.0598150021001</c:v>
                </c:pt>
                <c:pt idx="1462">
                  <c:v>1089.0648994610999</c:v>
                </c:pt>
                <c:pt idx="1463">
                  <c:v>1089.067178107</c:v>
                </c:pt>
                <c:pt idx="1464">
                  <c:v>1089.0675036273001</c:v>
                </c:pt>
                <c:pt idx="1465">
                  <c:v>1089.0708170588</c:v>
                </c:pt>
                <c:pt idx="1466">
                  <c:v>1089.0940110786</c:v>
                </c:pt>
                <c:pt idx="1467">
                  <c:v>1089.1569662749</c:v>
                </c:pt>
                <c:pt idx="1468">
                  <c:v>1089.2795632377999</c:v>
                </c:pt>
                <c:pt idx="1469">
                  <c:v>1089.4816825523001</c:v>
                </c:pt>
                <c:pt idx="1470">
                  <c:v>1089.7832048104001</c:v>
                </c:pt>
                <c:pt idx="1471">
                  <c:v>1090.2040105988999</c:v>
                </c:pt>
                <c:pt idx="1472">
                  <c:v>1090.7639805066001</c:v>
                </c:pt>
                <c:pt idx="1473">
                  <c:v>1091.4746979746001</c:v>
                </c:pt>
                <c:pt idx="1474">
                  <c:v>1092.1270419907</c:v>
                </c:pt>
                <c:pt idx="1475">
                  <c:v>1092.3145586206001</c:v>
                </c:pt>
                <c:pt idx="1476">
                  <c:v>1093.253664218</c:v>
                </c:pt>
                <c:pt idx="1477">
                  <c:v>1094.2621224241</c:v>
                </c:pt>
                <c:pt idx="1478">
                  <c:v>1095.184860198</c:v>
                </c:pt>
                <c:pt idx="1479">
                  <c:v>1095.3100498171</c:v>
                </c:pt>
                <c:pt idx="1480">
                  <c:v>1096.3675764674001</c:v>
                </c:pt>
                <c:pt idx="1481">
                  <c:v>1097.404853512</c:v>
                </c:pt>
                <c:pt idx="1482">
                  <c:v>1098.2475287796999</c:v>
                </c:pt>
                <c:pt idx="1483">
                  <c:v>1098.3920667428999</c:v>
                </c:pt>
                <c:pt idx="1484">
                  <c:v>1099.3061949723001</c:v>
                </c:pt>
                <c:pt idx="1485">
                  <c:v>1100.1511975914</c:v>
                </c:pt>
                <c:pt idx="1486">
                  <c:v>1100.9377611724001</c:v>
                </c:pt>
                <c:pt idx="1487">
                  <c:v>1101.3019112661</c:v>
                </c:pt>
                <c:pt idx="1488">
                  <c:v>1101.6765514213</c:v>
                </c:pt>
                <c:pt idx="1489">
                  <c:v>1102.3782023332999</c:v>
                </c:pt>
                <c:pt idx="1490">
                  <c:v>1103.0533065270999</c:v>
                </c:pt>
                <c:pt idx="1491">
                  <c:v>1103.7124095144</c:v>
                </c:pt>
                <c:pt idx="1492">
                  <c:v>1104.3587386218001</c:v>
                </c:pt>
                <c:pt idx="1493">
                  <c:v>1104.3660104086</c:v>
                </c:pt>
                <c:pt idx="1494">
                  <c:v>1105.0224718196</c:v>
                </c:pt>
                <c:pt idx="1495">
                  <c:v>1105.6817550536</c:v>
                </c:pt>
                <c:pt idx="1496">
                  <c:v>1106.3417519246</c:v>
                </c:pt>
                <c:pt idx="1497">
                  <c:v>1107.0003980531999</c:v>
                </c:pt>
                <c:pt idx="1498">
                  <c:v>1107.4187970562</c:v>
                </c:pt>
                <c:pt idx="1499">
                  <c:v>1107.6556867402001</c:v>
                </c:pt>
                <c:pt idx="1500">
                  <c:v>1108.3056847923001</c:v>
                </c:pt>
                <c:pt idx="1501">
                  <c:v>1108.9485510002</c:v>
                </c:pt>
                <c:pt idx="1502">
                  <c:v>1109.5825581024001</c:v>
                </c:pt>
                <c:pt idx="1503">
                  <c:v>1110.2064039920001</c:v>
                </c:pt>
                <c:pt idx="1504">
                  <c:v>1110.4793784344999</c:v>
                </c:pt>
                <c:pt idx="1505">
                  <c:v>1110.8199264291</c:v>
                </c:pt>
                <c:pt idx="1506">
                  <c:v>1111.4230474531</c:v>
                </c:pt>
                <c:pt idx="1507">
                  <c:v>1112.0155172464999</c:v>
                </c:pt>
                <c:pt idx="1508">
                  <c:v>1112.5969719294999</c:v>
                </c:pt>
                <c:pt idx="1509">
                  <c:v>1113.1669961744001</c:v>
                </c:pt>
                <c:pt idx="1510">
                  <c:v>1113.5363545357</c:v>
                </c:pt>
                <c:pt idx="1511">
                  <c:v>1113.7251916713999</c:v>
                </c:pt>
                <c:pt idx="1512">
                  <c:v>1114.2712528909999</c:v>
                </c:pt>
                <c:pt idx="1513">
                  <c:v>1114.8079053741999</c:v>
                </c:pt>
                <c:pt idx="1514">
                  <c:v>1115.3494330679</c:v>
                </c:pt>
                <c:pt idx="1515">
                  <c:v>1115.9129552433001</c:v>
                </c:pt>
                <c:pt idx="1516">
                  <c:v>1116.5155201241</c:v>
                </c:pt>
                <c:pt idx="1517">
                  <c:v>1116.5974239530999</c:v>
                </c:pt>
                <c:pt idx="1518">
                  <c:v>1117.1740909977</c:v>
                </c:pt>
                <c:pt idx="1519">
                  <c:v>1117.9055557880999</c:v>
                </c:pt>
                <c:pt idx="1520">
                  <c:v>1118.7267488982</c:v>
                </c:pt>
                <c:pt idx="1521">
                  <c:v>1119.6698029755</c:v>
                </c:pt>
                <c:pt idx="1522">
                  <c:v>1119.8039117032999</c:v>
                </c:pt>
                <c:pt idx="1523">
                  <c:v>1122.329378869</c:v>
                </c:pt>
                <c:pt idx="1524">
                  <c:v>1123.6086671887999</c:v>
                </c:pt>
                <c:pt idx="1525">
                  <c:v>1125.8963366521</c:v>
                </c:pt>
                <c:pt idx="1526">
                  <c:v>1128.6683209354001</c:v>
                </c:pt>
                <c:pt idx="1527">
                  <c:v>1129.4692178404</c:v>
                </c:pt>
                <c:pt idx="1528">
                  <c:v>1130.1658547049001</c:v>
                </c:pt>
                <c:pt idx="1529">
                  <c:v>1132.4794634558</c:v>
                </c:pt>
                <c:pt idx="1530">
                  <c:v>1134.5717715577</c:v>
                </c:pt>
                <c:pt idx="1531">
                  <c:v>1135.1939502657999</c:v>
                </c:pt>
                <c:pt idx="1532">
                  <c:v>1136.9344772925999</c:v>
                </c:pt>
                <c:pt idx="1533">
                  <c:v>1138.0054734445</c:v>
                </c:pt>
                <c:pt idx="1534">
                  <c:v>1140.1907403589</c:v>
                </c:pt>
                <c:pt idx="1535">
                  <c:v>1141.4888868088001</c:v>
                </c:pt>
                <c:pt idx="1536">
                  <c:v>1146.4663163846001</c:v>
                </c:pt>
                <c:pt idx="1537">
                  <c:v>1151.2061622240999</c:v>
                </c:pt>
                <c:pt idx="1538">
                  <c:v>1153.6036724457999</c:v>
                </c:pt>
                <c:pt idx="1539">
                  <c:v>1156.4100580352001</c:v>
                </c:pt>
                <c:pt idx="1540">
                  <c:v>1161.3870046892</c:v>
                </c:pt>
                <c:pt idx="1541">
                  <c:v>1162.1880634544</c:v>
                </c:pt>
                <c:pt idx="1542">
                  <c:v>1166.3596532598001</c:v>
                </c:pt>
                <c:pt idx="1543">
                  <c:v>1170.4783208394001</c:v>
                </c:pt>
                <c:pt idx="1544">
                  <c:v>1174.5819866167001</c:v>
                </c:pt>
                <c:pt idx="1545">
                  <c:v>1178.6254642177</c:v>
                </c:pt>
                <c:pt idx="1546">
                  <c:v>1179.5159714887</c:v>
                </c:pt>
                <c:pt idx="1547">
                  <c:v>1184.3972490061001</c:v>
                </c:pt>
              </c:numCache>
            </c:numRef>
          </c:xVal>
          <c:yVal>
            <c:numRef>
              <c:f>'WSPL_2D-Model_PLAN'!$Q$4:$Q$1551</c:f>
              <c:numCache>
                <c:formatCode>0.00</c:formatCode>
                <c:ptCount val="1548"/>
                <c:pt idx="0">
                  <c:v>84.936230012856001</c:v>
                </c:pt>
                <c:pt idx="1">
                  <c:v>84.945629959198001</c:v>
                </c:pt>
                <c:pt idx="2">
                  <c:v>84.995786318729998</c:v>
                </c:pt>
                <c:pt idx="3">
                  <c:v>84.979218525899</c:v>
                </c:pt>
                <c:pt idx="4">
                  <c:v>84.997164154269001</c:v>
                </c:pt>
                <c:pt idx="5">
                  <c:v>84.991717733184004</c:v>
                </c:pt>
                <c:pt idx="6">
                  <c:v>84.994665099491996</c:v>
                </c:pt>
                <c:pt idx="7">
                  <c:v>84.991055333852003</c:v>
                </c:pt>
                <c:pt idx="8">
                  <c:v>85.005066042270002</c:v>
                </c:pt>
                <c:pt idx="9">
                  <c:v>85.000164994724003</c:v>
                </c:pt>
                <c:pt idx="10">
                  <c:v>85.006524797626994</c:v>
                </c:pt>
                <c:pt idx="11">
                  <c:v>85.001550181588996</c:v>
                </c:pt>
                <c:pt idx="12">
                  <c:v>84.999848264639994</c:v>
                </c:pt>
                <c:pt idx="13">
                  <c:v>84.999565128496997</c:v>
                </c:pt>
                <c:pt idx="14">
                  <c:v>84.997233806978002</c:v>
                </c:pt>
                <c:pt idx="15">
                  <c:v>84.995933178187002</c:v>
                </c:pt>
                <c:pt idx="16">
                  <c:v>84.982574898287993</c:v>
                </c:pt>
                <c:pt idx="17">
                  <c:v>84.981571517367996</c:v>
                </c:pt>
                <c:pt idx="18">
                  <c:v>84.978126094784002</c:v>
                </c:pt>
                <c:pt idx="19">
                  <c:v>84.976549013530999</c:v>
                </c:pt>
                <c:pt idx="20">
                  <c:v>84.977005063283002</c:v>
                </c:pt>
                <c:pt idx="21">
                  <c:v>84.977781009216002</c:v>
                </c:pt>
                <c:pt idx="22">
                  <c:v>84.977885323318006</c:v>
                </c:pt>
                <c:pt idx="23">
                  <c:v>84.994141588831994</c:v>
                </c:pt>
                <c:pt idx="24">
                  <c:v>85.011747365554996</c:v>
                </c:pt>
                <c:pt idx="25">
                  <c:v>85.013781423607995</c:v>
                </c:pt>
                <c:pt idx="26">
                  <c:v>85.010982572668993</c:v>
                </c:pt>
                <c:pt idx="27">
                  <c:v>85.004929933594994</c:v>
                </c:pt>
                <c:pt idx="28">
                  <c:v>85.003764347209994</c:v>
                </c:pt>
                <c:pt idx="29">
                  <c:v>85.003778885475</c:v>
                </c:pt>
                <c:pt idx="30">
                  <c:v>85.004080425452997</c:v>
                </c:pt>
                <c:pt idx="31">
                  <c:v>85.004755795351002</c:v>
                </c:pt>
                <c:pt idx="32">
                  <c:v>85.004945056142006</c:v>
                </c:pt>
                <c:pt idx="33">
                  <c:v>85.007517730681002</c:v>
                </c:pt>
                <c:pt idx="34">
                  <c:v>85.009608877299002</c:v>
                </c:pt>
                <c:pt idx="35">
                  <c:v>85.010553457111996</c:v>
                </c:pt>
                <c:pt idx="36">
                  <c:v>85.014719133548994</c:v>
                </c:pt>
                <c:pt idx="37">
                  <c:v>85.017076431012995</c:v>
                </c:pt>
                <c:pt idx="38">
                  <c:v>85.018443504710007</c:v>
                </c:pt>
                <c:pt idx="39">
                  <c:v>85.021602222135996</c:v>
                </c:pt>
                <c:pt idx="40">
                  <c:v>85.023640887873995</c:v>
                </c:pt>
                <c:pt idx="41">
                  <c:v>85.024542685794998</c:v>
                </c:pt>
                <c:pt idx="42">
                  <c:v>85.027405474823993</c:v>
                </c:pt>
                <c:pt idx="43">
                  <c:v>85.030049646514996</c:v>
                </c:pt>
                <c:pt idx="44">
                  <c:v>85.030618025707</c:v>
                </c:pt>
                <c:pt idx="45">
                  <c:v>85.032425722694995</c:v>
                </c:pt>
                <c:pt idx="46">
                  <c:v>85.034623004013</c:v>
                </c:pt>
                <c:pt idx="47">
                  <c:v>85.036664136343006</c:v>
                </c:pt>
                <c:pt idx="48">
                  <c:v>85.037266621360004</c:v>
                </c:pt>
                <c:pt idx="49">
                  <c:v>85.038184638659004</c:v>
                </c:pt>
                <c:pt idx="50">
                  <c:v>85.039457824308002</c:v>
                </c:pt>
                <c:pt idx="51">
                  <c:v>85.040696766679005</c:v>
                </c:pt>
                <c:pt idx="52">
                  <c:v>85.041741469239994</c:v>
                </c:pt>
                <c:pt idx="53">
                  <c:v>85.042082019096</c:v>
                </c:pt>
                <c:pt idx="54">
                  <c:v>85.044048789056006</c:v>
                </c:pt>
                <c:pt idx="55">
                  <c:v>85.046145000625998</c:v>
                </c:pt>
                <c:pt idx="56">
                  <c:v>85.048434847699994</c:v>
                </c:pt>
                <c:pt idx="57">
                  <c:v>85.049741083178006</c:v>
                </c:pt>
                <c:pt idx="58">
                  <c:v>85.050967026378004</c:v>
                </c:pt>
                <c:pt idx="59">
                  <c:v>85.053775031268998</c:v>
                </c:pt>
                <c:pt idx="60">
                  <c:v>85.056841665777</c:v>
                </c:pt>
                <c:pt idx="61">
                  <c:v>85.057780949694006</c:v>
                </c:pt>
                <c:pt idx="62">
                  <c:v>85.057787106514994</c:v>
                </c:pt>
                <c:pt idx="63">
                  <c:v>85.057789964012002</c:v>
                </c:pt>
                <c:pt idx="64">
                  <c:v>85.057882625332994</c:v>
                </c:pt>
                <c:pt idx="65">
                  <c:v>85.060630808962998</c:v>
                </c:pt>
                <c:pt idx="66">
                  <c:v>85.067912805963999</c:v>
                </c:pt>
                <c:pt idx="67">
                  <c:v>85.072964826445997</c:v>
                </c:pt>
                <c:pt idx="68">
                  <c:v>85.072117867738001</c:v>
                </c:pt>
                <c:pt idx="69">
                  <c:v>85.069373326784003</c:v>
                </c:pt>
                <c:pt idx="70">
                  <c:v>85.067881621683995</c:v>
                </c:pt>
                <c:pt idx="71">
                  <c:v>85.070369272994995</c:v>
                </c:pt>
                <c:pt idx="72">
                  <c:v>85.076767209517001</c:v>
                </c:pt>
                <c:pt idx="73">
                  <c:v>85.079287997418007</c:v>
                </c:pt>
                <c:pt idx="74">
                  <c:v>85.079208175307002</c:v>
                </c:pt>
                <c:pt idx="75">
                  <c:v>85.079087616581006</c:v>
                </c:pt>
                <c:pt idx="76">
                  <c:v>85.079093111511995</c:v>
                </c:pt>
                <c:pt idx="77">
                  <c:v>85.081984933276999</c:v>
                </c:pt>
                <c:pt idx="78">
                  <c:v>85.084578421447006</c:v>
                </c:pt>
                <c:pt idx="79">
                  <c:v>85.085106873281006</c:v>
                </c:pt>
                <c:pt idx="80">
                  <c:v>85.087579487721001</c:v>
                </c:pt>
                <c:pt idx="81">
                  <c:v>85.088590847204998</c:v>
                </c:pt>
                <c:pt idx="82">
                  <c:v>85.089883323337006</c:v>
                </c:pt>
                <c:pt idx="83">
                  <c:v>85.092059079579002</c:v>
                </c:pt>
                <c:pt idx="84">
                  <c:v>85.092174177348994</c:v>
                </c:pt>
                <c:pt idx="85">
                  <c:v>85.093710577628002</c:v>
                </c:pt>
                <c:pt idx="86">
                  <c:v>85.094909819498</c:v>
                </c:pt>
                <c:pt idx="87">
                  <c:v>85.095479620442006</c:v>
                </c:pt>
                <c:pt idx="88">
                  <c:v>85.097506286430999</c:v>
                </c:pt>
                <c:pt idx="89">
                  <c:v>85.098529061232995</c:v>
                </c:pt>
                <c:pt idx="90">
                  <c:v>85.099518871666007</c:v>
                </c:pt>
                <c:pt idx="91">
                  <c:v>85.101513990979996</c:v>
                </c:pt>
                <c:pt idx="92">
                  <c:v>85.102610224882994</c:v>
                </c:pt>
                <c:pt idx="93">
                  <c:v>85.103176522050006</c:v>
                </c:pt>
                <c:pt idx="94">
                  <c:v>85.104472368626006</c:v>
                </c:pt>
                <c:pt idx="95">
                  <c:v>85.105552406643</c:v>
                </c:pt>
                <c:pt idx="96">
                  <c:v>85.105992159188006</c:v>
                </c:pt>
                <c:pt idx="97">
                  <c:v>85.106254864928005</c:v>
                </c:pt>
                <c:pt idx="98">
                  <c:v>85.106677229747007</c:v>
                </c:pt>
                <c:pt idx="99">
                  <c:v>85.106883209865998</c:v>
                </c:pt>
                <c:pt idx="100">
                  <c:v>85.107158833135998</c:v>
                </c:pt>
                <c:pt idx="101">
                  <c:v>85.107415239792005</c:v>
                </c:pt>
                <c:pt idx="102">
                  <c:v>85.107658835378999</c:v>
                </c:pt>
                <c:pt idx="103">
                  <c:v>85.107891156529007</c:v>
                </c:pt>
                <c:pt idx="104">
                  <c:v>85.107898043614</c:v>
                </c:pt>
                <c:pt idx="105">
                  <c:v>85.108240580881002</c:v>
                </c:pt>
                <c:pt idx="106">
                  <c:v>85.108639440217004</c:v>
                </c:pt>
                <c:pt idx="107">
                  <c:v>85.109150943694004</c:v>
                </c:pt>
                <c:pt idx="108">
                  <c:v>85.109859284455993</c:v>
                </c:pt>
                <c:pt idx="109">
                  <c:v>85.110723352369007</c:v>
                </c:pt>
                <c:pt idx="110">
                  <c:v>85.111515724434994</c:v>
                </c:pt>
                <c:pt idx="111">
                  <c:v>85.111678745385007</c:v>
                </c:pt>
                <c:pt idx="112">
                  <c:v>85.112398376198001</c:v>
                </c:pt>
                <c:pt idx="113">
                  <c:v>85.113248364813998</c:v>
                </c:pt>
                <c:pt idx="114">
                  <c:v>85.113328551888003</c:v>
                </c:pt>
                <c:pt idx="115">
                  <c:v>85.114414246189995</c:v>
                </c:pt>
                <c:pt idx="116">
                  <c:v>85.115306246811997</c:v>
                </c:pt>
                <c:pt idx="117">
                  <c:v>85.115648753681995</c:v>
                </c:pt>
                <c:pt idx="118">
                  <c:v>85.116826721074005</c:v>
                </c:pt>
                <c:pt idx="119">
                  <c:v>85.116903238955004</c:v>
                </c:pt>
                <c:pt idx="120">
                  <c:v>85.117956123804007</c:v>
                </c:pt>
                <c:pt idx="121">
                  <c:v>85.118325557743006</c:v>
                </c:pt>
                <c:pt idx="122">
                  <c:v>85.119271327871999</c:v>
                </c:pt>
                <c:pt idx="123">
                  <c:v>85.120037322127004</c:v>
                </c:pt>
                <c:pt idx="124">
                  <c:v>85.120481206953002</c:v>
                </c:pt>
                <c:pt idx="125">
                  <c:v>85.121224761541001</c:v>
                </c:pt>
                <c:pt idx="126">
                  <c:v>85.121754637307006</c:v>
                </c:pt>
                <c:pt idx="127">
                  <c:v>85.123969068514</c:v>
                </c:pt>
                <c:pt idx="128">
                  <c:v>85.124088492528003</c:v>
                </c:pt>
                <c:pt idx="129">
                  <c:v>85.124916432270993</c:v>
                </c:pt>
                <c:pt idx="130">
                  <c:v>85.125676754617004</c:v>
                </c:pt>
                <c:pt idx="131">
                  <c:v>85.125744742327001</c:v>
                </c:pt>
                <c:pt idx="132">
                  <c:v>85.127605033397998</c:v>
                </c:pt>
                <c:pt idx="133">
                  <c:v>85.129299248801999</c:v>
                </c:pt>
                <c:pt idx="134">
                  <c:v>85.129431326768</c:v>
                </c:pt>
                <c:pt idx="135">
                  <c:v>85.129718215062994</c:v>
                </c:pt>
                <c:pt idx="136">
                  <c:v>85.129903103610999</c:v>
                </c:pt>
                <c:pt idx="137">
                  <c:v>85.129959639486003</c:v>
                </c:pt>
                <c:pt idx="138">
                  <c:v>85.130483710635005</c:v>
                </c:pt>
                <c:pt idx="139">
                  <c:v>85.131170972654004</c:v>
                </c:pt>
                <c:pt idx="140">
                  <c:v>85.131524056700002</c:v>
                </c:pt>
                <c:pt idx="141">
                  <c:v>85.131728182445997</c:v>
                </c:pt>
                <c:pt idx="142">
                  <c:v>85.132136056072</c:v>
                </c:pt>
                <c:pt idx="143">
                  <c:v>85.132358746589006</c:v>
                </c:pt>
                <c:pt idx="144">
                  <c:v>85.132748482398995</c:v>
                </c:pt>
                <c:pt idx="145">
                  <c:v>85.133543305228002</c:v>
                </c:pt>
                <c:pt idx="146">
                  <c:v>85.133785433897998</c:v>
                </c:pt>
                <c:pt idx="147">
                  <c:v>85.133857960946997</c:v>
                </c:pt>
                <c:pt idx="148">
                  <c:v>85.133995362798004</c:v>
                </c:pt>
                <c:pt idx="149">
                  <c:v>85.134008757811003</c:v>
                </c:pt>
                <c:pt idx="150">
                  <c:v>85.134328732390998</c:v>
                </c:pt>
                <c:pt idx="151">
                  <c:v>85.134515706732003</c:v>
                </c:pt>
                <c:pt idx="152">
                  <c:v>85.134690004096996</c:v>
                </c:pt>
                <c:pt idx="153">
                  <c:v>85.135116206383998</c:v>
                </c:pt>
                <c:pt idx="154">
                  <c:v>85.13512084656</c:v>
                </c:pt>
                <c:pt idx="155">
                  <c:v>85.136034443</c:v>
                </c:pt>
                <c:pt idx="156">
                  <c:v>85.136457558659004</c:v>
                </c:pt>
                <c:pt idx="157">
                  <c:v>85.136760458311997</c:v>
                </c:pt>
                <c:pt idx="158">
                  <c:v>85.137273264507002</c:v>
                </c:pt>
                <c:pt idx="159">
                  <c:v>85.137344317111001</c:v>
                </c:pt>
                <c:pt idx="160">
                  <c:v>85.138028324949005</c:v>
                </c:pt>
                <c:pt idx="161">
                  <c:v>85.138305444123006</c:v>
                </c:pt>
                <c:pt idx="162">
                  <c:v>85.138670725680996</c:v>
                </c:pt>
                <c:pt idx="163">
                  <c:v>85.139230873781003</c:v>
                </c:pt>
                <c:pt idx="164">
                  <c:v>85.139283829902993</c:v>
                </c:pt>
                <c:pt idx="165">
                  <c:v>85.139423284871</c:v>
                </c:pt>
                <c:pt idx="166">
                  <c:v>85.139461586661</c:v>
                </c:pt>
                <c:pt idx="167">
                  <c:v>85.139471704946999</c:v>
                </c:pt>
                <c:pt idx="168">
                  <c:v>85.139878330130003</c:v>
                </c:pt>
                <c:pt idx="169">
                  <c:v>85.140335327867007</c:v>
                </c:pt>
                <c:pt idx="170">
                  <c:v>85.140671153517999</c:v>
                </c:pt>
                <c:pt idx="171">
                  <c:v>85.140671713138005</c:v>
                </c:pt>
                <c:pt idx="172">
                  <c:v>85.140714576532005</c:v>
                </c:pt>
                <c:pt idx="173">
                  <c:v>85.140713584764001</c:v>
                </c:pt>
                <c:pt idx="174">
                  <c:v>85.140699166635997</c:v>
                </c:pt>
                <c:pt idx="175">
                  <c:v>85.140901875447994</c:v>
                </c:pt>
                <c:pt idx="176">
                  <c:v>85.141267617069005</c:v>
                </c:pt>
                <c:pt idx="177">
                  <c:v>85.141594609134998</c:v>
                </c:pt>
                <c:pt idx="178">
                  <c:v>85.141638070663006</c:v>
                </c:pt>
                <c:pt idx="179">
                  <c:v>85.141974840209002</c:v>
                </c:pt>
                <c:pt idx="180">
                  <c:v>85.142315562434007</c:v>
                </c:pt>
                <c:pt idx="181">
                  <c:v>85.142336699742003</c:v>
                </c:pt>
                <c:pt idx="182">
                  <c:v>85.142526903909996</c:v>
                </c:pt>
                <c:pt idx="183">
                  <c:v>85.142725271629004</c:v>
                </c:pt>
                <c:pt idx="184">
                  <c:v>85.142753483182005</c:v>
                </c:pt>
                <c:pt idx="185">
                  <c:v>85.143082231383005</c:v>
                </c:pt>
                <c:pt idx="186">
                  <c:v>85.143459304708998</c:v>
                </c:pt>
                <c:pt idx="187">
                  <c:v>85.143534703360999</c:v>
                </c:pt>
                <c:pt idx="188">
                  <c:v>85.143751400143998</c:v>
                </c:pt>
                <c:pt idx="189">
                  <c:v>85.144008153442002</c:v>
                </c:pt>
                <c:pt idx="190">
                  <c:v>85.144076615428006</c:v>
                </c:pt>
                <c:pt idx="191">
                  <c:v>85.144306419543</c:v>
                </c:pt>
                <c:pt idx="192">
                  <c:v>85.144607656557</c:v>
                </c:pt>
                <c:pt idx="193">
                  <c:v>85.144745626613002</c:v>
                </c:pt>
                <c:pt idx="194">
                  <c:v>85.144844722738995</c:v>
                </c:pt>
                <c:pt idx="195">
                  <c:v>85.145017283244002</c:v>
                </c:pt>
                <c:pt idx="196">
                  <c:v>85.145168462458003</c:v>
                </c:pt>
                <c:pt idx="197">
                  <c:v>85.145180985666002</c:v>
                </c:pt>
                <c:pt idx="198">
                  <c:v>85.145357790838005</c:v>
                </c:pt>
                <c:pt idx="199">
                  <c:v>85.145517879443005</c:v>
                </c:pt>
                <c:pt idx="200">
                  <c:v>85.145653848378998</c:v>
                </c:pt>
                <c:pt idx="201">
                  <c:v>85.145683805247003</c:v>
                </c:pt>
                <c:pt idx="202">
                  <c:v>85.145760026239998</c:v>
                </c:pt>
                <c:pt idx="203">
                  <c:v>85.145846758304003</c:v>
                </c:pt>
                <c:pt idx="204">
                  <c:v>85.145919815135002</c:v>
                </c:pt>
                <c:pt idx="205">
                  <c:v>85.14591992778</c:v>
                </c:pt>
                <c:pt idx="206">
                  <c:v>85.146037925678996</c:v>
                </c:pt>
                <c:pt idx="207">
                  <c:v>85.146141679118003</c:v>
                </c:pt>
                <c:pt idx="208">
                  <c:v>85.146235793336004</c:v>
                </c:pt>
                <c:pt idx="209">
                  <c:v>85.146324035096001</c:v>
                </c:pt>
                <c:pt idx="210">
                  <c:v>85.146324429108006</c:v>
                </c:pt>
                <c:pt idx="211">
                  <c:v>85.146358802229003</c:v>
                </c:pt>
                <c:pt idx="212">
                  <c:v>85.146400755699005</c:v>
                </c:pt>
                <c:pt idx="213">
                  <c:v>85.146457869865003</c:v>
                </c:pt>
                <c:pt idx="214">
                  <c:v>85.146537725076001</c:v>
                </c:pt>
                <c:pt idx="215">
                  <c:v>85.146650961385006</c:v>
                </c:pt>
                <c:pt idx="216">
                  <c:v>85.146793457173999</c:v>
                </c:pt>
                <c:pt idx="217">
                  <c:v>85.146911589336995</c:v>
                </c:pt>
                <c:pt idx="218">
                  <c:v>85.147019553582993</c:v>
                </c:pt>
                <c:pt idx="219">
                  <c:v>85.147395380996002</c:v>
                </c:pt>
                <c:pt idx="220">
                  <c:v>85.147822923874003</c:v>
                </c:pt>
                <c:pt idx="221">
                  <c:v>85.147852275226995</c:v>
                </c:pt>
                <c:pt idx="222">
                  <c:v>85.148293626035993</c:v>
                </c:pt>
                <c:pt idx="223">
                  <c:v>85.148572373991996</c:v>
                </c:pt>
                <c:pt idx="224">
                  <c:v>85.148765071916998</c:v>
                </c:pt>
                <c:pt idx="225">
                  <c:v>85.149167402567997</c:v>
                </c:pt>
                <c:pt idx="226">
                  <c:v>85.149287698351003</c:v>
                </c:pt>
                <c:pt idx="227">
                  <c:v>85.150028019179004</c:v>
                </c:pt>
                <c:pt idx="228">
                  <c:v>85.150045575432003</c:v>
                </c:pt>
                <c:pt idx="229">
                  <c:v>85.150390089379002</c:v>
                </c:pt>
                <c:pt idx="230">
                  <c:v>85.150430524797002</c:v>
                </c:pt>
                <c:pt idx="231">
                  <c:v>85.151242542122006</c:v>
                </c:pt>
                <c:pt idx="232">
                  <c:v>85.151318156350001</c:v>
                </c:pt>
                <c:pt idx="233">
                  <c:v>85.151676684584004</c:v>
                </c:pt>
                <c:pt idx="234">
                  <c:v>85.151987129741002</c:v>
                </c:pt>
                <c:pt idx="235">
                  <c:v>85.152496151462003</c:v>
                </c:pt>
                <c:pt idx="236">
                  <c:v>85.152729731909005</c:v>
                </c:pt>
                <c:pt idx="237">
                  <c:v>85.152991610303005</c:v>
                </c:pt>
                <c:pt idx="238">
                  <c:v>85.153461997872</c:v>
                </c:pt>
                <c:pt idx="239">
                  <c:v>85.153899587636005</c:v>
                </c:pt>
                <c:pt idx="240">
                  <c:v>85.154265576019</c:v>
                </c:pt>
                <c:pt idx="241">
                  <c:v>85.154531722480002</c:v>
                </c:pt>
                <c:pt idx="242">
                  <c:v>85.155083820079</c:v>
                </c:pt>
                <c:pt idx="243">
                  <c:v>85.155388524976004</c:v>
                </c:pt>
                <c:pt idx="244">
                  <c:v>85.155997757489004</c:v>
                </c:pt>
                <c:pt idx="245">
                  <c:v>85.156276912086</c:v>
                </c:pt>
                <c:pt idx="246">
                  <c:v>85.156710676651997</c:v>
                </c:pt>
                <c:pt idx="247">
                  <c:v>85.156905736113004</c:v>
                </c:pt>
                <c:pt idx="248">
                  <c:v>85.157465047862004</c:v>
                </c:pt>
                <c:pt idx="249">
                  <c:v>85.157821464714999</c:v>
                </c:pt>
                <c:pt idx="250">
                  <c:v>85.157998591565004</c:v>
                </c:pt>
                <c:pt idx="251">
                  <c:v>85.158256417757002</c:v>
                </c:pt>
                <c:pt idx="252">
                  <c:v>85.158390500200994</c:v>
                </c:pt>
                <c:pt idx="253">
                  <c:v>85.158847802546006</c:v>
                </c:pt>
                <c:pt idx="254">
                  <c:v>85.159073399806005</c:v>
                </c:pt>
                <c:pt idx="255">
                  <c:v>85.159031424617993</c:v>
                </c:pt>
                <c:pt idx="256">
                  <c:v>85.159100995936001</c:v>
                </c:pt>
                <c:pt idx="257">
                  <c:v>85.159046960195994</c:v>
                </c:pt>
                <c:pt idx="258">
                  <c:v>85.159050076998</c:v>
                </c:pt>
                <c:pt idx="259">
                  <c:v>85.159610617957995</c:v>
                </c:pt>
                <c:pt idx="260">
                  <c:v>85.159574784206995</c:v>
                </c:pt>
                <c:pt idx="261">
                  <c:v>85.159557779219995</c:v>
                </c:pt>
                <c:pt idx="262">
                  <c:v>85.159419946561997</c:v>
                </c:pt>
                <c:pt idx="263">
                  <c:v>85.159420641969007</c:v>
                </c:pt>
                <c:pt idx="264">
                  <c:v>85.159507920712997</c:v>
                </c:pt>
                <c:pt idx="265">
                  <c:v>85.159522059883997</c:v>
                </c:pt>
                <c:pt idx="266">
                  <c:v>85.159765487098994</c:v>
                </c:pt>
                <c:pt idx="267">
                  <c:v>85.159769084752</c:v>
                </c:pt>
                <c:pt idx="268">
                  <c:v>85.159764271455998</c:v>
                </c:pt>
                <c:pt idx="269">
                  <c:v>85.159762765539995</c:v>
                </c:pt>
                <c:pt idx="270">
                  <c:v>85.159731993913994</c:v>
                </c:pt>
                <c:pt idx="271">
                  <c:v>85.159681027410002</c:v>
                </c:pt>
                <c:pt idx="272">
                  <c:v>85.159662343139999</c:v>
                </c:pt>
                <c:pt idx="273">
                  <c:v>85.159712568600995</c:v>
                </c:pt>
                <c:pt idx="274">
                  <c:v>85.15978909575</c:v>
                </c:pt>
                <c:pt idx="275">
                  <c:v>85.159853846329</c:v>
                </c:pt>
                <c:pt idx="276">
                  <c:v>85.159911536075001</c:v>
                </c:pt>
                <c:pt idx="277">
                  <c:v>85.15991206951</c:v>
                </c:pt>
                <c:pt idx="278">
                  <c:v>85.159938937731994</c:v>
                </c:pt>
                <c:pt idx="279">
                  <c:v>85.159969274904</c:v>
                </c:pt>
                <c:pt idx="280">
                  <c:v>85.160006549976003</c:v>
                </c:pt>
                <c:pt idx="281">
                  <c:v>85.160030577393002</c:v>
                </c:pt>
                <c:pt idx="282">
                  <c:v>85.160018134073994</c:v>
                </c:pt>
                <c:pt idx="283">
                  <c:v>85.159985578922999</c:v>
                </c:pt>
                <c:pt idx="284">
                  <c:v>85.159961784176005</c:v>
                </c:pt>
                <c:pt idx="285">
                  <c:v>85.159953945558996</c:v>
                </c:pt>
                <c:pt idx="286">
                  <c:v>85.159934997559006</c:v>
                </c:pt>
                <c:pt idx="287">
                  <c:v>85.159973250074003</c:v>
                </c:pt>
                <c:pt idx="288">
                  <c:v>85.160217086724998</c:v>
                </c:pt>
                <c:pt idx="289">
                  <c:v>85.160223711713002</c:v>
                </c:pt>
                <c:pt idx="290">
                  <c:v>85.160271207015995</c:v>
                </c:pt>
                <c:pt idx="291">
                  <c:v>85.160250348879998</c:v>
                </c:pt>
                <c:pt idx="292">
                  <c:v>85.160209436410994</c:v>
                </c:pt>
                <c:pt idx="293">
                  <c:v>85.160406673487998</c:v>
                </c:pt>
                <c:pt idx="294">
                  <c:v>85.160414312249998</c:v>
                </c:pt>
                <c:pt idx="295">
                  <c:v>85.160442363444005</c:v>
                </c:pt>
                <c:pt idx="296">
                  <c:v>85.160373540517</c:v>
                </c:pt>
                <c:pt idx="297">
                  <c:v>85.160354215715003</c:v>
                </c:pt>
                <c:pt idx="298">
                  <c:v>85.160465076270995</c:v>
                </c:pt>
                <c:pt idx="299">
                  <c:v>85.160585953414</c:v>
                </c:pt>
                <c:pt idx="300">
                  <c:v>85.160663824219995</c:v>
                </c:pt>
                <c:pt idx="301">
                  <c:v>85.160912414940995</c:v>
                </c:pt>
                <c:pt idx="302">
                  <c:v>85.160907162814993</c:v>
                </c:pt>
                <c:pt idx="303">
                  <c:v>85.160740718154003</c:v>
                </c:pt>
                <c:pt idx="304">
                  <c:v>85.160995830719003</c:v>
                </c:pt>
                <c:pt idx="305">
                  <c:v>85.161026290782004</c:v>
                </c:pt>
                <c:pt idx="306">
                  <c:v>85.161156664331997</c:v>
                </c:pt>
                <c:pt idx="307">
                  <c:v>85.161228181710001</c:v>
                </c:pt>
                <c:pt idx="308">
                  <c:v>85.161247494918001</c:v>
                </c:pt>
                <c:pt idx="309">
                  <c:v>85.161346267015006</c:v>
                </c:pt>
                <c:pt idx="310">
                  <c:v>85.161296829972997</c:v>
                </c:pt>
                <c:pt idx="311">
                  <c:v>85.161470728439994</c:v>
                </c:pt>
                <c:pt idx="312">
                  <c:v>85.161474433354002</c:v>
                </c:pt>
                <c:pt idx="313">
                  <c:v>85.161647798198004</c:v>
                </c:pt>
                <c:pt idx="314">
                  <c:v>85.161799430987003</c:v>
                </c:pt>
                <c:pt idx="315">
                  <c:v>85.161640013482995</c:v>
                </c:pt>
                <c:pt idx="316">
                  <c:v>85.161745982704005</c:v>
                </c:pt>
                <c:pt idx="317">
                  <c:v>85.162032216173003</c:v>
                </c:pt>
                <c:pt idx="318">
                  <c:v>85.161895678611998</c:v>
                </c:pt>
                <c:pt idx="319">
                  <c:v>85.162250000246004</c:v>
                </c:pt>
                <c:pt idx="320">
                  <c:v>85.162128614557005</c:v>
                </c:pt>
                <c:pt idx="321">
                  <c:v>85.162128738611997</c:v>
                </c:pt>
                <c:pt idx="322">
                  <c:v>85.162188303996999</c:v>
                </c:pt>
                <c:pt idx="323">
                  <c:v>85.162670086147997</c:v>
                </c:pt>
                <c:pt idx="324">
                  <c:v>85.162804733342</c:v>
                </c:pt>
                <c:pt idx="325">
                  <c:v>85.162879794565001</c:v>
                </c:pt>
                <c:pt idx="326">
                  <c:v>85.162891367973003</c:v>
                </c:pt>
                <c:pt idx="327">
                  <c:v>85.163094458738001</c:v>
                </c:pt>
                <c:pt idx="328">
                  <c:v>85.163245393113996</c:v>
                </c:pt>
                <c:pt idx="329">
                  <c:v>85.163467466591996</c:v>
                </c:pt>
                <c:pt idx="330">
                  <c:v>85.163578021049005</c:v>
                </c:pt>
                <c:pt idx="331">
                  <c:v>85.163742049492996</c:v>
                </c:pt>
                <c:pt idx="332">
                  <c:v>85.163793577801997</c:v>
                </c:pt>
                <c:pt idx="333">
                  <c:v>85.163997437983994</c:v>
                </c:pt>
                <c:pt idx="334">
                  <c:v>85.164207389004005</c:v>
                </c:pt>
                <c:pt idx="335">
                  <c:v>85.164296447340007</c:v>
                </c:pt>
                <c:pt idx="336">
                  <c:v>85.164297317576995</c:v>
                </c:pt>
                <c:pt idx="337">
                  <c:v>85.164432644517007</c:v>
                </c:pt>
                <c:pt idx="338">
                  <c:v>85.164711781579996</c:v>
                </c:pt>
                <c:pt idx="339">
                  <c:v>85.164806024270007</c:v>
                </c:pt>
                <c:pt idx="340">
                  <c:v>85.164871217192996</c:v>
                </c:pt>
                <c:pt idx="341">
                  <c:v>85.164736376112998</c:v>
                </c:pt>
                <c:pt idx="342">
                  <c:v>85.165058075546995</c:v>
                </c:pt>
                <c:pt idx="343">
                  <c:v>85.165058164380994</c:v>
                </c:pt>
                <c:pt idx="344">
                  <c:v>85.165376918975994</c:v>
                </c:pt>
                <c:pt idx="345">
                  <c:v>85.165321324337</c:v>
                </c:pt>
                <c:pt idx="346">
                  <c:v>85.165352406164004</c:v>
                </c:pt>
                <c:pt idx="347">
                  <c:v>85.165469830904001</c:v>
                </c:pt>
                <c:pt idx="348">
                  <c:v>85.165527287342996</c:v>
                </c:pt>
                <c:pt idx="349">
                  <c:v>85.165542588291999</c:v>
                </c:pt>
                <c:pt idx="350">
                  <c:v>85.165642279172005</c:v>
                </c:pt>
                <c:pt idx="351">
                  <c:v>85.165824748860999</c:v>
                </c:pt>
                <c:pt idx="352">
                  <c:v>85.165851618586998</c:v>
                </c:pt>
                <c:pt idx="353">
                  <c:v>85.165823086637999</c:v>
                </c:pt>
                <c:pt idx="354">
                  <c:v>85.165800775826995</c:v>
                </c:pt>
                <c:pt idx="355">
                  <c:v>85.165775351408001</c:v>
                </c:pt>
                <c:pt idx="356">
                  <c:v>85.166152112708005</c:v>
                </c:pt>
                <c:pt idx="357">
                  <c:v>85.166237968900006</c:v>
                </c:pt>
                <c:pt idx="358">
                  <c:v>85.166306083392001</c:v>
                </c:pt>
                <c:pt idx="359">
                  <c:v>85.166212144344996</c:v>
                </c:pt>
                <c:pt idx="360">
                  <c:v>85.165977418245006</c:v>
                </c:pt>
                <c:pt idx="361">
                  <c:v>85.166175396349999</c:v>
                </c:pt>
                <c:pt idx="362">
                  <c:v>85.166513428352999</c:v>
                </c:pt>
                <c:pt idx="363">
                  <c:v>85.166509891206005</c:v>
                </c:pt>
                <c:pt idx="364">
                  <c:v>85.166377721629999</c:v>
                </c:pt>
                <c:pt idx="365">
                  <c:v>85.166202597308995</c:v>
                </c:pt>
                <c:pt idx="366">
                  <c:v>85.166293007918</c:v>
                </c:pt>
                <c:pt idx="367">
                  <c:v>85.166438725616999</c:v>
                </c:pt>
                <c:pt idx="368">
                  <c:v>85.166453724633996</c:v>
                </c:pt>
                <c:pt idx="369">
                  <c:v>85.166451943873994</c:v>
                </c:pt>
                <c:pt idx="370">
                  <c:v>85.166446773071002</c:v>
                </c:pt>
                <c:pt idx="371">
                  <c:v>85.166564234774995</c:v>
                </c:pt>
                <c:pt idx="372">
                  <c:v>85.166614533892002</c:v>
                </c:pt>
                <c:pt idx="373">
                  <c:v>85.166592810365998</c:v>
                </c:pt>
                <c:pt idx="374">
                  <c:v>85.166588000671993</c:v>
                </c:pt>
                <c:pt idx="375">
                  <c:v>85.166674849993001</c:v>
                </c:pt>
                <c:pt idx="376">
                  <c:v>85.166720321518</c:v>
                </c:pt>
                <c:pt idx="377">
                  <c:v>85.166703304951</c:v>
                </c:pt>
                <c:pt idx="378">
                  <c:v>85.166675971060002</c:v>
                </c:pt>
                <c:pt idx="379">
                  <c:v>85.166658000191006</c:v>
                </c:pt>
                <c:pt idx="380">
                  <c:v>85.166644857419001</c:v>
                </c:pt>
                <c:pt idx="381">
                  <c:v>85.166645370677998</c:v>
                </c:pt>
                <c:pt idx="382">
                  <c:v>85.166692469633006</c:v>
                </c:pt>
                <c:pt idx="383">
                  <c:v>85.166754607418994</c:v>
                </c:pt>
                <c:pt idx="384">
                  <c:v>85.166752846888997</c:v>
                </c:pt>
                <c:pt idx="385">
                  <c:v>85.166682272862005</c:v>
                </c:pt>
                <c:pt idx="386">
                  <c:v>85.166682162119997</c:v>
                </c:pt>
                <c:pt idx="387">
                  <c:v>85.166685402747007</c:v>
                </c:pt>
                <c:pt idx="388">
                  <c:v>85.166693652348997</c:v>
                </c:pt>
                <c:pt idx="389">
                  <c:v>85.166707925451007</c:v>
                </c:pt>
                <c:pt idx="390">
                  <c:v>85.166708665735996</c:v>
                </c:pt>
                <c:pt idx="391">
                  <c:v>85.166770130554994</c:v>
                </c:pt>
                <c:pt idx="392">
                  <c:v>85.166831850483007</c:v>
                </c:pt>
                <c:pt idx="393">
                  <c:v>85.166852564465998</c:v>
                </c:pt>
                <c:pt idx="394">
                  <c:v>85.166955367409003</c:v>
                </c:pt>
                <c:pt idx="395">
                  <c:v>85.166961618952001</c:v>
                </c:pt>
                <c:pt idx="396">
                  <c:v>85.167041941763003</c:v>
                </c:pt>
                <c:pt idx="397">
                  <c:v>85.167035318472003</c:v>
                </c:pt>
                <c:pt idx="398">
                  <c:v>85.166995614352004</c:v>
                </c:pt>
                <c:pt idx="399">
                  <c:v>85.167050508190002</c:v>
                </c:pt>
                <c:pt idx="400">
                  <c:v>85.167148280758994</c:v>
                </c:pt>
                <c:pt idx="401">
                  <c:v>85.167267792111005</c:v>
                </c:pt>
                <c:pt idx="402">
                  <c:v>85.167319441288001</c:v>
                </c:pt>
                <c:pt idx="403">
                  <c:v>85.167324116076998</c:v>
                </c:pt>
                <c:pt idx="404">
                  <c:v>85.167330180155005</c:v>
                </c:pt>
                <c:pt idx="405">
                  <c:v>85.167376605030995</c:v>
                </c:pt>
                <c:pt idx="406">
                  <c:v>85.167314011323995</c:v>
                </c:pt>
                <c:pt idx="407">
                  <c:v>85.167289802531002</c:v>
                </c:pt>
                <c:pt idx="408">
                  <c:v>85.167406237394999</c:v>
                </c:pt>
                <c:pt idx="409">
                  <c:v>85.167450691802003</c:v>
                </c:pt>
                <c:pt idx="410">
                  <c:v>85.167571037930003</c:v>
                </c:pt>
                <c:pt idx="411">
                  <c:v>85.167440094880007</c:v>
                </c:pt>
                <c:pt idx="412">
                  <c:v>85.167442715576001</c:v>
                </c:pt>
                <c:pt idx="413">
                  <c:v>85.167557095785995</c:v>
                </c:pt>
                <c:pt idx="414">
                  <c:v>85.167686851959999</c:v>
                </c:pt>
                <c:pt idx="415">
                  <c:v>85.167735118772001</c:v>
                </c:pt>
                <c:pt idx="416">
                  <c:v>85.167701063322994</c:v>
                </c:pt>
                <c:pt idx="417">
                  <c:v>85.167705519555994</c:v>
                </c:pt>
                <c:pt idx="418">
                  <c:v>85.167719785874993</c:v>
                </c:pt>
                <c:pt idx="419">
                  <c:v>85.167831282752005</c:v>
                </c:pt>
                <c:pt idx="420">
                  <c:v>85.167839646483998</c:v>
                </c:pt>
                <c:pt idx="421">
                  <c:v>85.167872403420006</c:v>
                </c:pt>
                <c:pt idx="422">
                  <c:v>85.167877451186996</c:v>
                </c:pt>
                <c:pt idx="423">
                  <c:v>85.167877466232</c:v>
                </c:pt>
                <c:pt idx="424">
                  <c:v>85.167961564425994</c:v>
                </c:pt>
                <c:pt idx="425">
                  <c:v>85.167965237258002</c:v>
                </c:pt>
                <c:pt idx="426">
                  <c:v>85.167974194446003</c:v>
                </c:pt>
                <c:pt idx="427">
                  <c:v>85.168035990486004</c:v>
                </c:pt>
                <c:pt idx="428">
                  <c:v>85.168097690292996</c:v>
                </c:pt>
                <c:pt idx="429">
                  <c:v>85.168089056048998</c:v>
                </c:pt>
                <c:pt idx="430">
                  <c:v>85.168076436370001</c:v>
                </c:pt>
                <c:pt idx="431">
                  <c:v>85.168209033050005</c:v>
                </c:pt>
                <c:pt idx="432">
                  <c:v>85.168211118848006</c:v>
                </c:pt>
                <c:pt idx="433">
                  <c:v>85.168219949914004</c:v>
                </c:pt>
                <c:pt idx="434">
                  <c:v>85.168235692896005</c:v>
                </c:pt>
                <c:pt idx="435">
                  <c:v>85.168244114458005</c:v>
                </c:pt>
                <c:pt idx="436">
                  <c:v>85.168299573889001</c:v>
                </c:pt>
                <c:pt idx="437">
                  <c:v>85.168350799158006</c:v>
                </c:pt>
                <c:pt idx="438">
                  <c:v>85.168357583046003</c:v>
                </c:pt>
                <c:pt idx="439">
                  <c:v>85.168378812380993</c:v>
                </c:pt>
                <c:pt idx="440">
                  <c:v>85.168405484147002</c:v>
                </c:pt>
                <c:pt idx="441">
                  <c:v>85.168430237077004</c:v>
                </c:pt>
                <c:pt idx="442">
                  <c:v>85.168498045167993</c:v>
                </c:pt>
                <c:pt idx="443">
                  <c:v>85.168497096267998</c:v>
                </c:pt>
                <c:pt idx="444">
                  <c:v>85.168489894128996</c:v>
                </c:pt>
                <c:pt idx="445">
                  <c:v>85.168504514362994</c:v>
                </c:pt>
                <c:pt idx="446">
                  <c:v>85.168537335531994</c:v>
                </c:pt>
                <c:pt idx="447">
                  <c:v>85.168574434849006</c:v>
                </c:pt>
                <c:pt idx="448">
                  <c:v>85.168607353873995</c:v>
                </c:pt>
                <c:pt idx="449">
                  <c:v>85.168601785083993</c:v>
                </c:pt>
                <c:pt idx="450">
                  <c:v>85.168600445370998</c:v>
                </c:pt>
                <c:pt idx="451">
                  <c:v>85.168626049554007</c:v>
                </c:pt>
                <c:pt idx="452">
                  <c:v>85.168649678801003</c:v>
                </c:pt>
                <c:pt idx="453">
                  <c:v>85.168669308332994</c:v>
                </c:pt>
                <c:pt idx="454">
                  <c:v>85.168718030600999</c:v>
                </c:pt>
                <c:pt idx="455">
                  <c:v>85.168722708489994</c:v>
                </c:pt>
                <c:pt idx="456">
                  <c:v>85.168721504006996</c:v>
                </c:pt>
                <c:pt idx="457">
                  <c:v>85.168720696285007</c:v>
                </c:pt>
                <c:pt idx="458">
                  <c:v>85.168720469182006</c:v>
                </c:pt>
                <c:pt idx="459">
                  <c:v>85.168720830941993</c:v>
                </c:pt>
                <c:pt idx="460">
                  <c:v>85.168721529842003</c:v>
                </c:pt>
                <c:pt idx="461">
                  <c:v>85.168723166101003</c:v>
                </c:pt>
                <c:pt idx="462">
                  <c:v>85.168727901430003</c:v>
                </c:pt>
                <c:pt idx="463">
                  <c:v>85.168732631740994</c:v>
                </c:pt>
                <c:pt idx="464">
                  <c:v>85.168738857269005</c:v>
                </c:pt>
                <c:pt idx="465">
                  <c:v>85.168748899698002</c:v>
                </c:pt>
                <c:pt idx="466">
                  <c:v>85.168765286069998</c:v>
                </c:pt>
                <c:pt idx="467">
                  <c:v>85.168775277462004</c:v>
                </c:pt>
                <c:pt idx="468">
                  <c:v>85.168776582232994</c:v>
                </c:pt>
                <c:pt idx="469">
                  <c:v>85.168778012933998</c:v>
                </c:pt>
                <c:pt idx="470">
                  <c:v>85.168778027949003</c:v>
                </c:pt>
                <c:pt idx="471">
                  <c:v>85.168798115141001</c:v>
                </c:pt>
                <c:pt idx="472">
                  <c:v>85.168798460898998</c:v>
                </c:pt>
                <c:pt idx="473">
                  <c:v>85.168857218176001</c:v>
                </c:pt>
                <c:pt idx="474">
                  <c:v>85.168860296006997</c:v>
                </c:pt>
                <c:pt idx="475">
                  <c:v>85.168865610750004</c:v>
                </c:pt>
                <c:pt idx="476">
                  <c:v>85.168827015019005</c:v>
                </c:pt>
                <c:pt idx="477">
                  <c:v>85.168840392326004</c:v>
                </c:pt>
                <c:pt idx="478">
                  <c:v>85.168926177754003</c:v>
                </c:pt>
                <c:pt idx="479">
                  <c:v>85.168967503822998</c:v>
                </c:pt>
                <c:pt idx="480">
                  <c:v>85.168941711838002</c:v>
                </c:pt>
                <c:pt idx="481">
                  <c:v>85.168891728513003</c:v>
                </c:pt>
                <c:pt idx="482">
                  <c:v>85.168975737045997</c:v>
                </c:pt>
                <c:pt idx="483">
                  <c:v>85.169044016401003</c:v>
                </c:pt>
                <c:pt idx="484">
                  <c:v>85.169100523546007</c:v>
                </c:pt>
                <c:pt idx="485">
                  <c:v>85.169017913358999</c:v>
                </c:pt>
                <c:pt idx="486">
                  <c:v>85.169016903287002</c:v>
                </c:pt>
                <c:pt idx="487">
                  <c:v>85.168994548843997</c:v>
                </c:pt>
                <c:pt idx="488">
                  <c:v>85.169299755406001</c:v>
                </c:pt>
                <c:pt idx="489">
                  <c:v>85.169283698784994</c:v>
                </c:pt>
                <c:pt idx="490">
                  <c:v>85.169006713399995</c:v>
                </c:pt>
                <c:pt idx="491">
                  <c:v>85.169162789831006</c:v>
                </c:pt>
                <c:pt idx="492">
                  <c:v>85.169162841805999</c:v>
                </c:pt>
                <c:pt idx="493">
                  <c:v>85.169349874629006</c:v>
                </c:pt>
                <c:pt idx="494">
                  <c:v>85.169258136994003</c:v>
                </c:pt>
                <c:pt idx="495">
                  <c:v>85.169258136894996</c:v>
                </c:pt>
                <c:pt idx="496">
                  <c:v>85.169234875030995</c:v>
                </c:pt>
                <c:pt idx="497">
                  <c:v>85.169311037132005</c:v>
                </c:pt>
                <c:pt idx="498">
                  <c:v>85.169311038090996</c:v>
                </c:pt>
                <c:pt idx="499">
                  <c:v>85.169383737735998</c:v>
                </c:pt>
                <c:pt idx="500">
                  <c:v>85.169383796651999</c:v>
                </c:pt>
                <c:pt idx="501">
                  <c:v>85.169383791168002</c:v>
                </c:pt>
                <c:pt idx="502">
                  <c:v>85.169325976242007</c:v>
                </c:pt>
                <c:pt idx="503">
                  <c:v>85.169329800558998</c:v>
                </c:pt>
                <c:pt idx="504">
                  <c:v>85.169329793157999</c:v>
                </c:pt>
                <c:pt idx="505">
                  <c:v>85.169384869642997</c:v>
                </c:pt>
                <c:pt idx="506">
                  <c:v>85.169537146105</c:v>
                </c:pt>
                <c:pt idx="507">
                  <c:v>85.169537147892001</c:v>
                </c:pt>
                <c:pt idx="508">
                  <c:v>85.169597574031002</c:v>
                </c:pt>
                <c:pt idx="509">
                  <c:v>85.169554368749004</c:v>
                </c:pt>
                <c:pt idx="510">
                  <c:v>85.169554360768004</c:v>
                </c:pt>
                <c:pt idx="511">
                  <c:v>85.169555388953995</c:v>
                </c:pt>
                <c:pt idx="512">
                  <c:v>85.169670186339005</c:v>
                </c:pt>
                <c:pt idx="513">
                  <c:v>85.169670202633995</c:v>
                </c:pt>
                <c:pt idx="514">
                  <c:v>85.169719237311995</c:v>
                </c:pt>
                <c:pt idx="515">
                  <c:v>85.169718924137996</c:v>
                </c:pt>
                <c:pt idx="516">
                  <c:v>85.169718941480994</c:v>
                </c:pt>
                <c:pt idx="517">
                  <c:v>85.169749777972996</c:v>
                </c:pt>
                <c:pt idx="518">
                  <c:v>85.169868445280997</c:v>
                </c:pt>
                <c:pt idx="519">
                  <c:v>85.169868434492997</c:v>
                </c:pt>
                <c:pt idx="520">
                  <c:v>85.169723554208005</c:v>
                </c:pt>
                <c:pt idx="521">
                  <c:v>85.169734489996998</c:v>
                </c:pt>
                <c:pt idx="522">
                  <c:v>85.169734534118007</c:v>
                </c:pt>
                <c:pt idx="523">
                  <c:v>85.169814909495003</c:v>
                </c:pt>
                <c:pt idx="524">
                  <c:v>85.169975296746998</c:v>
                </c:pt>
                <c:pt idx="525">
                  <c:v>85.169975293150003</c:v>
                </c:pt>
                <c:pt idx="526">
                  <c:v>85.169914125974998</c:v>
                </c:pt>
                <c:pt idx="527">
                  <c:v>85.169929699749005</c:v>
                </c:pt>
                <c:pt idx="528">
                  <c:v>85.169929707730006</c:v>
                </c:pt>
                <c:pt idx="529">
                  <c:v>85.170021409434995</c:v>
                </c:pt>
                <c:pt idx="530">
                  <c:v>85.170048122919994</c:v>
                </c:pt>
                <c:pt idx="531">
                  <c:v>85.170048132272996</c:v>
                </c:pt>
                <c:pt idx="532">
                  <c:v>85.170005930184999</c:v>
                </c:pt>
                <c:pt idx="533">
                  <c:v>85.170059171895005</c:v>
                </c:pt>
                <c:pt idx="534">
                  <c:v>85.170059230042995</c:v>
                </c:pt>
                <c:pt idx="535">
                  <c:v>85.170139173899003</c:v>
                </c:pt>
                <c:pt idx="536">
                  <c:v>85.170116658504995</c:v>
                </c:pt>
                <c:pt idx="537">
                  <c:v>85.170116642036007</c:v>
                </c:pt>
                <c:pt idx="538">
                  <c:v>85.170131429608006</c:v>
                </c:pt>
                <c:pt idx="539">
                  <c:v>85.170284332302003</c:v>
                </c:pt>
                <c:pt idx="540">
                  <c:v>85.170284221122003</c:v>
                </c:pt>
                <c:pt idx="541">
                  <c:v>85.170211650490998</c:v>
                </c:pt>
                <c:pt idx="542">
                  <c:v>85.170264797306004</c:v>
                </c:pt>
                <c:pt idx="543">
                  <c:v>85.170265085612996</c:v>
                </c:pt>
                <c:pt idx="544">
                  <c:v>85.170318893062003</c:v>
                </c:pt>
                <c:pt idx="545">
                  <c:v>85.170352971596003</c:v>
                </c:pt>
                <c:pt idx="546">
                  <c:v>85.170299649924004</c:v>
                </c:pt>
                <c:pt idx="547">
                  <c:v>85.170299650011003</c:v>
                </c:pt>
                <c:pt idx="548">
                  <c:v>85.170306975930998</c:v>
                </c:pt>
                <c:pt idx="549">
                  <c:v>85.170299364287004</c:v>
                </c:pt>
                <c:pt idx="550">
                  <c:v>85.170307930543004</c:v>
                </c:pt>
                <c:pt idx="551">
                  <c:v>85.170375882627994</c:v>
                </c:pt>
                <c:pt idx="552">
                  <c:v>85.170418564204994</c:v>
                </c:pt>
                <c:pt idx="553">
                  <c:v>85.170429157938997</c:v>
                </c:pt>
                <c:pt idx="554">
                  <c:v>85.170368279610003</c:v>
                </c:pt>
                <c:pt idx="555">
                  <c:v>85.170365733305999</c:v>
                </c:pt>
                <c:pt idx="556">
                  <c:v>85.170337773414005</c:v>
                </c:pt>
                <c:pt idx="557">
                  <c:v>85.170348910083007</c:v>
                </c:pt>
                <c:pt idx="558">
                  <c:v>85.170430684733006</c:v>
                </c:pt>
                <c:pt idx="559">
                  <c:v>85.170454512476994</c:v>
                </c:pt>
                <c:pt idx="560">
                  <c:v>85.170464421801</c:v>
                </c:pt>
                <c:pt idx="561">
                  <c:v>85.170476079487997</c:v>
                </c:pt>
                <c:pt idx="562">
                  <c:v>85.170484039694003</c:v>
                </c:pt>
                <c:pt idx="563">
                  <c:v>85.170490166001997</c:v>
                </c:pt>
                <c:pt idx="564">
                  <c:v>85.170490225861002</c:v>
                </c:pt>
                <c:pt idx="565">
                  <c:v>85.170488811653996</c:v>
                </c:pt>
                <c:pt idx="566">
                  <c:v>85.170487063851994</c:v>
                </c:pt>
                <c:pt idx="567">
                  <c:v>85.170484688037007</c:v>
                </c:pt>
                <c:pt idx="568">
                  <c:v>85.170481376062</c:v>
                </c:pt>
                <c:pt idx="569">
                  <c:v>85.170476819778003</c:v>
                </c:pt>
                <c:pt idx="570">
                  <c:v>85.170474786233001</c:v>
                </c:pt>
                <c:pt idx="571">
                  <c:v>85.170470842822994</c:v>
                </c:pt>
                <c:pt idx="572">
                  <c:v>85.170463132375005</c:v>
                </c:pt>
                <c:pt idx="573">
                  <c:v>85.170459698444006</c:v>
                </c:pt>
                <c:pt idx="574">
                  <c:v>85.170495925319003</c:v>
                </c:pt>
                <c:pt idx="575">
                  <c:v>85.170541188539005</c:v>
                </c:pt>
                <c:pt idx="576">
                  <c:v>85.170555667052994</c:v>
                </c:pt>
                <c:pt idx="577">
                  <c:v>85.170585656672998</c:v>
                </c:pt>
                <c:pt idx="578">
                  <c:v>85.170598258081</c:v>
                </c:pt>
                <c:pt idx="579">
                  <c:v>85.170615598335999</c:v>
                </c:pt>
                <c:pt idx="580">
                  <c:v>85.170658502101006</c:v>
                </c:pt>
                <c:pt idx="581">
                  <c:v>85.170684907687004</c:v>
                </c:pt>
                <c:pt idx="582">
                  <c:v>85.170715471258006</c:v>
                </c:pt>
                <c:pt idx="583">
                  <c:v>85.170716566107998</c:v>
                </c:pt>
                <c:pt idx="584">
                  <c:v>85.170719158786994</c:v>
                </c:pt>
                <c:pt idx="585">
                  <c:v>85.170767342334003</c:v>
                </c:pt>
                <c:pt idx="586">
                  <c:v>85.170863693900003</c:v>
                </c:pt>
                <c:pt idx="587">
                  <c:v>85.170896836422003</c:v>
                </c:pt>
                <c:pt idx="588">
                  <c:v>85.170906073450993</c:v>
                </c:pt>
                <c:pt idx="589">
                  <c:v>85.170934799012002</c:v>
                </c:pt>
                <c:pt idx="590">
                  <c:v>85.170968437753999</c:v>
                </c:pt>
                <c:pt idx="591">
                  <c:v>85.171016695223003</c:v>
                </c:pt>
                <c:pt idx="592">
                  <c:v>85.171104256174004</c:v>
                </c:pt>
                <c:pt idx="593">
                  <c:v>85.171116086270999</c:v>
                </c:pt>
                <c:pt idx="594">
                  <c:v>85.171207434243001</c:v>
                </c:pt>
                <c:pt idx="595">
                  <c:v>85.171314329815004</c:v>
                </c:pt>
                <c:pt idx="596">
                  <c:v>85.171341107459</c:v>
                </c:pt>
                <c:pt idx="597">
                  <c:v>85.171348573014996</c:v>
                </c:pt>
                <c:pt idx="598">
                  <c:v>85.171372324367994</c:v>
                </c:pt>
                <c:pt idx="599">
                  <c:v>85.171415197426001</c:v>
                </c:pt>
                <c:pt idx="600">
                  <c:v>85.171680458424007</c:v>
                </c:pt>
                <c:pt idx="601">
                  <c:v>85.171655119148994</c:v>
                </c:pt>
                <c:pt idx="602">
                  <c:v>85.171579061135006</c:v>
                </c:pt>
                <c:pt idx="603">
                  <c:v>85.171485968064005</c:v>
                </c:pt>
                <c:pt idx="604">
                  <c:v>85.171485903325006</c:v>
                </c:pt>
                <c:pt idx="605">
                  <c:v>85.171608052542993</c:v>
                </c:pt>
                <c:pt idx="606">
                  <c:v>85.171703367644994</c:v>
                </c:pt>
                <c:pt idx="607">
                  <c:v>85.171649973410993</c:v>
                </c:pt>
                <c:pt idx="608">
                  <c:v>85.171577458863993</c:v>
                </c:pt>
                <c:pt idx="609">
                  <c:v>85.171577559689993</c:v>
                </c:pt>
                <c:pt idx="610">
                  <c:v>85.171729960169998</c:v>
                </c:pt>
                <c:pt idx="611">
                  <c:v>85.171791085775993</c:v>
                </c:pt>
                <c:pt idx="612">
                  <c:v>85.171782985871005</c:v>
                </c:pt>
                <c:pt idx="613">
                  <c:v>85.171762665114997</c:v>
                </c:pt>
                <c:pt idx="614">
                  <c:v>85.171909283885</c:v>
                </c:pt>
                <c:pt idx="615">
                  <c:v>85.171913187198001</c:v>
                </c:pt>
                <c:pt idx="616">
                  <c:v>85.171914689610006</c:v>
                </c:pt>
                <c:pt idx="617">
                  <c:v>85.171997092458994</c:v>
                </c:pt>
                <c:pt idx="618">
                  <c:v>85.172001110864997</c:v>
                </c:pt>
                <c:pt idx="619">
                  <c:v>85.172011682901001</c:v>
                </c:pt>
                <c:pt idx="620">
                  <c:v>85.172123075152001</c:v>
                </c:pt>
                <c:pt idx="621">
                  <c:v>85.172111561120005</c:v>
                </c:pt>
                <c:pt idx="622">
                  <c:v>85.172113264377998</c:v>
                </c:pt>
                <c:pt idx="623">
                  <c:v>85.172187905558005</c:v>
                </c:pt>
                <c:pt idx="624">
                  <c:v>85.172213950954998</c:v>
                </c:pt>
                <c:pt idx="625">
                  <c:v>85.172254576057</c:v>
                </c:pt>
                <c:pt idx="626">
                  <c:v>85.172298490740999</c:v>
                </c:pt>
                <c:pt idx="627">
                  <c:v>85.172291397967001</c:v>
                </c:pt>
                <c:pt idx="628">
                  <c:v>85.172296794752</c:v>
                </c:pt>
                <c:pt idx="629">
                  <c:v>85.172397625477998</c:v>
                </c:pt>
                <c:pt idx="630">
                  <c:v>85.172400746335995</c:v>
                </c:pt>
                <c:pt idx="631">
                  <c:v>85.172422618536004</c:v>
                </c:pt>
                <c:pt idx="632">
                  <c:v>85.172427994833996</c:v>
                </c:pt>
                <c:pt idx="633">
                  <c:v>85.172444353456001</c:v>
                </c:pt>
                <c:pt idx="634">
                  <c:v>85.172513652117999</c:v>
                </c:pt>
                <c:pt idx="635">
                  <c:v>85.172498014522006</c:v>
                </c:pt>
                <c:pt idx="636">
                  <c:v>85.172496957709996</c:v>
                </c:pt>
                <c:pt idx="637">
                  <c:v>85.172564728778994</c:v>
                </c:pt>
                <c:pt idx="638">
                  <c:v>85.172555780441002</c:v>
                </c:pt>
                <c:pt idx="639">
                  <c:v>85.172538754658007</c:v>
                </c:pt>
                <c:pt idx="640">
                  <c:v>85.172550145740004</c:v>
                </c:pt>
                <c:pt idx="641">
                  <c:v>85.172557663411993</c:v>
                </c:pt>
                <c:pt idx="642">
                  <c:v>85.172555486670007</c:v>
                </c:pt>
                <c:pt idx="643">
                  <c:v>85.172554172142995</c:v>
                </c:pt>
                <c:pt idx="644">
                  <c:v>85.172633144431003</c:v>
                </c:pt>
                <c:pt idx="645">
                  <c:v>85.172760176053998</c:v>
                </c:pt>
                <c:pt idx="646">
                  <c:v>85.172764804945004</c:v>
                </c:pt>
                <c:pt idx="647">
                  <c:v>85.172758983866999</c:v>
                </c:pt>
                <c:pt idx="648">
                  <c:v>85.172757263723994</c:v>
                </c:pt>
                <c:pt idx="649">
                  <c:v>85.172758852499996</c:v>
                </c:pt>
                <c:pt idx="650">
                  <c:v>85.172762647217994</c:v>
                </c:pt>
                <c:pt idx="651">
                  <c:v>85.172767539597999</c:v>
                </c:pt>
                <c:pt idx="652">
                  <c:v>85.172767537593003</c:v>
                </c:pt>
                <c:pt idx="653">
                  <c:v>85.172765893370993</c:v>
                </c:pt>
                <c:pt idx="654">
                  <c:v>85.172761793095006</c:v>
                </c:pt>
                <c:pt idx="655">
                  <c:v>85.172752780710994</c:v>
                </c:pt>
                <c:pt idx="656">
                  <c:v>85.172736400166997</c:v>
                </c:pt>
                <c:pt idx="657">
                  <c:v>85.172710195408001</c:v>
                </c:pt>
                <c:pt idx="658">
                  <c:v>85.172702694378998</c:v>
                </c:pt>
                <c:pt idx="659">
                  <c:v>85.172730121057995</c:v>
                </c:pt>
                <c:pt idx="660">
                  <c:v>85.172771373870006</c:v>
                </c:pt>
                <c:pt idx="661">
                  <c:v>85.172775669364995</c:v>
                </c:pt>
                <c:pt idx="662">
                  <c:v>85.172863763010994</c:v>
                </c:pt>
                <c:pt idx="663">
                  <c:v>85.172884322976003</c:v>
                </c:pt>
                <c:pt idx="664">
                  <c:v>85.172791769195996</c:v>
                </c:pt>
                <c:pt idx="665">
                  <c:v>85.172767944053007</c:v>
                </c:pt>
                <c:pt idx="666">
                  <c:v>85.172833301606005</c:v>
                </c:pt>
                <c:pt idx="667">
                  <c:v>85.172834689192996</c:v>
                </c:pt>
                <c:pt idx="668">
                  <c:v>85.172930680153002</c:v>
                </c:pt>
                <c:pt idx="669">
                  <c:v>85.172922373896995</c:v>
                </c:pt>
                <c:pt idx="670">
                  <c:v>85.172893427671994</c:v>
                </c:pt>
                <c:pt idx="671">
                  <c:v>85.172968547707001</c:v>
                </c:pt>
                <c:pt idx="672">
                  <c:v>85.172969384810997</c:v>
                </c:pt>
                <c:pt idx="673">
                  <c:v>85.172967494150001</c:v>
                </c:pt>
                <c:pt idx="674">
                  <c:v>85.172989643685995</c:v>
                </c:pt>
                <c:pt idx="675">
                  <c:v>85.172992905799006</c:v>
                </c:pt>
                <c:pt idx="676">
                  <c:v>85.173075740658007</c:v>
                </c:pt>
                <c:pt idx="677">
                  <c:v>85.173083497991996</c:v>
                </c:pt>
                <c:pt idx="678">
                  <c:v>85.173080764212997</c:v>
                </c:pt>
                <c:pt idx="679">
                  <c:v>85.173084365144007</c:v>
                </c:pt>
                <c:pt idx="680">
                  <c:v>85.173168227302</c:v>
                </c:pt>
                <c:pt idx="681">
                  <c:v>85.173168243985998</c:v>
                </c:pt>
                <c:pt idx="682">
                  <c:v>85.173176070831005</c:v>
                </c:pt>
                <c:pt idx="683">
                  <c:v>85.173233103566005</c:v>
                </c:pt>
                <c:pt idx="684">
                  <c:v>85.173246310634994</c:v>
                </c:pt>
                <c:pt idx="685">
                  <c:v>85.173258465188994</c:v>
                </c:pt>
                <c:pt idx="686">
                  <c:v>85.173298017418006</c:v>
                </c:pt>
                <c:pt idx="687">
                  <c:v>85.173400578073</c:v>
                </c:pt>
                <c:pt idx="688">
                  <c:v>85.173398561971993</c:v>
                </c:pt>
                <c:pt idx="689">
                  <c:v>85.173351311326002</c:v>
                </c:pt>
                <c:pt idx="690">
                  <c:v>85.173424340780997</c:v>
                </c:pt>
                <c:pt idx="691">
                  <c:v>85.173624301114003</c:v>
                </c:pt>
                <c:pt idx="692">
                  <c:v>85.173633700511004</c:v>
                </c:pt>
                <c:pt idx="693">
                  <c:v>85.173511463856997</c:v>
                </c:pt>
                <c:pt idx="694">
                  <c:v>85.173652473348</c:v>
                </c:pt>
                <c:pt idx="695">
                  <c:v>85.173768603040998</c:v>
                </c:pt>
                <c:pt idx="696">
                  <c:v>85.173790711644003</c:v>
                </c:pt>
                <c:pt idx="697">
                  <c:v>85.173713932777005</c:v>
                </c:pt>
                <c:pt idx="698">
                  <c:v>85.173825067519005</c:v>
                </c:pt>
                <c:pt idx="699">
                  <c:v>85.173858714542007</c:v>
                </c:pt>
                <c:pt idx="700">
                  <c:v>85.173927621209003</c:v>
                </c:pt>
                <c:pt idx="701">
                  <c:v>85.174113127153007</c:v>
                </c:pt>
                <c:pt idx="702">
                  <c:v>85.174034741433005</c:v>
                </c:pt>
                <c:pt idx="703">
                  <c:v>85.174014443730997</c:v>
                </c:pt>
                <c:pt idx="704">
                  <c:v>85.174136379477005</c:v>
                </c:pt>
                <c:pt idx="705">
                  <c:v>85.174281123404995</c:v>
                </c:pt>
                <c:pt idx="706">
                  <c:v>85.174295847710994</c:v>
                </c:pt>
                <c:pt idx="707">
                  <c:v>85.174388509658996</c:v>
                </c:pt>
                <c:pt idx="708">
                  <c:v>85.174359037852</c:v>
                </c:pt>
                <c:pt idx="709">
                  <c:v>85.174370064032999</c:v>
                </c:pt>
                <c:pt idx="710">
                  <c:v>85.174408593029</c:v>
                </c:pt>
                <c:pt idx="711">
                  <c:v>85.174665591283002</c:v>
                </c:pt>
                <c:pt idx="712">
                  <c:v>85.174653310015998</c:v>
                </c:pt>
                <c:pt idx="713">
                  <c:v>85.174654546705995</c:v>
                </c:pt>
                <c:pt idx="714">
                  <c:v>85.174668855191001</c:v>
                </c:pt>
                <c:pt idx="715">
                  <c:v>85.174784137344005</c:v>
                </c:pt>
                <c:pt idx="716">
                  <c:v>85.174896069145007</c:v>
                </c:pt>
                <c:pt idx="717">
                  <c:v>85.174839897460004</c:v>
                </c:pt>
                <c:pt idx="718">
                  <c:v>85.174822304013006</c:v>
                </c:pt>
                <c:pt idx="719">
                  <c:v>85.174836712639006</c:v>
                </c:pt>
                <c:pt idx="720">
                  <c:v>85.175144262318994</c:v>
                </c:pt>
                <c:pt idx="721">
                  <c:v>85.175231836974007</c:v>
                </c:pt>
                <c:pt idx="722">
                  <c:v>85.174929157996999</c:v>
                </c:pt>
                <c:pt idx="723">
                  <c:v>85.174933026242996</c:v>
                </c:pt>
                <c:pt idx="724">
                  <c:v>85.174977142632997</c:v>
                </c:pt>
                <c:pt idx="725">
                  <c:v>85.175099337212998</c:v>
                </c:pt>
                <c:pt idx="726">
                  <c:v>85.175236426867997</c:v>
                </c:pt>
                <c:pt idx="727">
                  <c:v>85.175239719800004</c:v>
                </c:pt>
                <c:pt idx="728">
                  <c:v>85.175229562496</c:v>
                </c:pt>
                <c:pt idx="729">
                  <c:v>85.175255618966005</c:v>
                </c:pt>
                <c:pt idx="730">
                  <c:v>85.175266023318997</c:v>
                </c:pt>
                <c:pt idx="731">
                  <c:v>85.175332559744007</c:v>
                </c:pt>
                <c:pt idx="732">
                  <c:v>85.175426314983</c:v>
                </c:pt>
                <c:pt idx="733">
                  <c:v>85.175427006277005</c:v>
                </c:pt>
                <c:pt idx="734">
                  <c:v>85.175534106222997</c:v>
                </c:pt>
                <c:pt idx="735">
                  <c:v>85.175513776214004</c:v>
                </c:pt>
                <c:pt idx="736">
                  <c:v>85.175462573453999</c:v>
                </c:pt>
                <c:pt idx="737">
                  <c:v>85.175479496036999</c:v>
                </c:pt>
                <c:pt idx="738">
                  <c:v>85.175577179922996</c:v>
                </c:pt>
                <c:pt idx="739">
                  <c:v>85.175585080502003</c:v>
                </c:pt>
                <c:pt idx="740">
                  <c:v>85.175602618187</c:v>
                </c:pt>
                <c:pt idx="741">
                  <c:v>85.175615778121994</c:v>
                </c:pt>
                <c:pt idx="742">
                  <c:v>85.175624475218996</c:v>
                </c:pt>
                <c:pt idx="743">
                  <c:v>85.175630940896994</c:v>
                </c:pt>
                <c:pt idx="744">
                  <c:v>85.175631293465997</c:v>
                </c:pt>
                <c:pt idx="745">
                  <c:v>85.175634310757999</c:v>
                </c:pt>
                <c:pt idx="746">
                  <c:v>85.175637795344002</c:v>
                </c:pt>
                <c:pt idx="747">
                  <c:v>85.175641851820004</c:v>
                </c:pt>
                <c:pt idx="748">
                  <c:v>85.175646766132004</c:v>
                </c:pt>
                <c:pt idx="749">
                  <c:v>85.175652824224997</c:v>
                </c:pt>
                <c:pt idx="750">
                  <c:v>85.175659104087998</c:v>
                </c:pt>
                <c:pt idx="751">
                  <c:v>85.175669482830003</c:v>
                </c:pt>
                <c:pt idx="752">
                  <c:v>85.175752415640005</c:v>
                </c:pt>
                <c:pt idx="753">
                  <c:v>85.175812900653995</c:v>
                </c:pt>
                <c:pt idx="754">
                  <c:v>85.175820503984994</c:v>
                </c:pt>
                <c:pt idx="755">
                  <c:v>85.175843461385</c:v>
                </c:pt>
                <c:pt idx="756">
                  <c:v>85.175850625557999</c:v>
                </c:pt>
                <c:pt idx="757">
                  <c:v>85.175866427480997</c:v>
                </c:pt>
                <c:pt idx="758">
                  <c:v>85.175874129744003</c:v>
                </c:pt>
                <c:pt idx="759">
                  <c:v>85.175941239817007</c:v>
                </c:pt>
                <c:pt idx="760">
                  <c:v>85.175989587914998</c:v>
                </c:pt>
                <c:pt idx="761">
                  <c:v>85.176146044655994</c:v>
                </c:pt>
                <c:pt idx="762">
                  <c:v>85.176244036553001</c:v>
                </c:pt>
                <c:pt idx="763">
                  <c:v>85.176116235256004</c:v>
                </c:pt>
                <c:pt idx="764">
                  <c:v>85.176069755425999</c:v>
                </c:pt>
                <c:pt idx="765">
                  <c:v>85.176096077075002</c:v>
                </c:pt>
                <c:pt idx="766">
                  <c:v>85.176102389549996</c:v>
                </c:pt>
                <c:pt idx="767">
                  <c:v>85.176389131646999</c:v>
                </c:pt>
                <c:pt idx="768">
                  <c:v>85.176509347109004</c:v>
                </c:pt>
                <c:pt idx="769">
                  <c:v>85.17662692479</c:v>
                </c:pt>
                <c:pt idx="770">
                  <c:v>85.176404579595996</c:v>
                </c:pt>
                <c:pt idx="771">
                  <c:v>85.176655115879996</c:v>
                </c:pt>
                <c:pt idx="772">
                  <c:v>85.176593107608994</c:v>
                </c:pt>
                <c:pt idx="773">
                  <c:v>85.176403653408002</c:v>
                </c:pt>
                <c:pt idx="774">
                  <c:v>85.176240942190006</c:v>
                </c:pt>
                <c:pt idx="775">
                  <c:v>85.176316407101993</c:v>
                </c:pt>
                <c:pt idx="776">
                  <c:v>85.177776219007001</c:v>
                </c:pt>
                <c:pt idx="777">
                  <c:v>85.176253578148007</c:v>
                </c:pt>
                <c:pt idx="778">
                  <c:v>85.176735211614997</c:v>
                </c:pt>
                <c:pt idx="779">
                  <c:v>85.176958683075995</c:v>
                </c:pt>
                <c:pt idx="780">
                  <c:v>85.176959955035002</c:v>
                </c:pt>
                <c:pt idx="781">
                  <c:v>85.176948972304004</c:v>
                </c:pt>
                <c:pt idx="782">
                  <c:v>85.176495747182003</c:v>
                </c:pt>
                <c:pt idx="783">
                  <c:v>85.176636795757005</c:v>
                </c:pt>
                <c:pt idx="784">
                  <c:v>85.177252745778006</c:v>
                </c:pt>
                <c:pt idx="785">
                  <c:v>85.177439306888999</c:v>
                </c:pt>
                <c:pt idx="786">
                  <c:v>85.177458411296996</c:v>
                </c:pt>
                <c:pt idx="787">
                  <c:v>85.177260648778997</c:v>
                </c:pt>
                <c:pt idx="788">
                  <c:v>85.176994320060999</c:v>
                </c:pt>
                <c:pt idx="789">
                  <c:v>85.176912050571005</c:v>
                </c:pt>
                <c:pt idx="790">
                  <c:v>85.177261379705001</c:v>
                </c:pt>
                <c:pt idx="791">
                  <c:v>85.177430846169997</c:v>
                </c:pt>
                <c:pt idx="792">
                  <c:v>85.177591989662005</c:v>
                </c:pt>
                <c:pt idx="793">
                  <c:v>85.177322791414994</c:v>
                </c:pt>
                <c:pt idx="794">
                  <c:v>85.177504123760997</c:v>
                </c:pt>
                <c:pt idx="795">
                  <c:v>85.177656993824002</c:v>
                </c:pt>
                <c:pt idx="796">
                  <c:v>85.177260109176004</c:v>
                </c:pt>
                <c:pt idx="797">
                  <c:v>85.177309950118996</c:v>
                </c:pt>
                <c:pt idx="798">
                  <c:v>85.177569366984002</c:v>
                </c:pt>
                <c:pt idx="799">
                  <c:v>85.177782459065</c:v>
                </c:pt>
                <c:pt idx="800">
                  <c:v>85.177820104543002</c:v>
                </c:pt>
                <c:pt idx="801">
                  <c:v>85.177551729203998</c:v>
                </c:pt>
                <c:pt idx="802">
                  <c:v>85.177844450430996</c:v>
                </c:pt>
                <c:pt idx="803">
                  <c:v>85.177844191912996</c:v>
                </c:pt>
                <c:pt idx="804">
                  <c:v>85.177816686059998</c:v>
                </c:pt>
                <c:pt idx="805">
                  <c:v>85.177742937293004</c:v>
                </c:pt>
                <c:pt idx="806">
                  <c:v>85.177655374097</c:v>
                </c:pt>
                <c:pt idx="807">
                  <c:v>85.178019570168004</c:v>
                </c:pt>
                <c:pt idx="808">
                  <c:v>85.178063203129994</c:v>
                </c:pt>
                <c:pt idx="809">
                  <c:v>85.178097427216002</c:v>
                </c:pt>
                <c:pt idx="810">
                  <c:v>85.177807572798002</c:v>
                </c:pt>
                <c:pt idx="811">
                  <c:v>85.177898489702002</c:v>
                </c:pt>
                <c:pt idx="812">
                  <c:v>85.177909454084002</c:v>
                </c:pt>
                <c:pt idx="813">
                  <c:v>85.177966970265004</c:v>
                </c:pt>
                <c:pt idx="814">
                  <c:v>85.177967238492002</c:v>
                </c:pt>
                <c:pt idx="815">
                  <c:v>85.178016565294996</c:v>
                </c:pt>
                <c:pt idx="816">
                  <c:v>85.178016570587005</c:v>
                </c:pt>
                <c:pt idx="817">
                  <c:v>85.178064029382</c:v>
                </c:pt>
                <c:pt idx="818">
                  <c:v>85.178054633608994</c:v>
                </c:pt>
                <c:pt idx="819">
                  <c:v>85.178054084985007</c:v>
                </c:pt>
                <c:pt idx="820">
                  <c:v>85.178051461185007</c:v>
                </c:pt>
                <c:pt idx="821">
                  <c:v>85.178176902321994</c:v>
                </c:pt>
                <c:pt idx="822">
                  <c:v>85.178169719536996</c:v>
                </c:pt>
                <c:pt idx="823">
                  <c:v>85.178140655383004</c:v>
                </c:pt>
                <c:pt idx="824">
                  <c:v>85.178146062232997</c:v>
                </c:pt>
                <c:pt idx="825">
                  <c:v>85.178146062370999</c:v>
                </c:pt>
                <c:pt idx="826">
                  <c:v>85.178185471963999</c:v>
                </c:pt>
                <c:pt idx="827">
                  <c:v>85.178199556476997</c:v>
                </c:pt>
                <c:pt idx="828">
                  <c:v>85.178207215705001</c:v>
                </c:pt>
                <c:pt idx="829">
                  <c:v>85.178245939278995</c:v>
                </c:pt>
                <c:pt idx="830">
                  <c:v>85.178244857899998</c:v>
                </c:pt>
                <c:pt idx="831">
                  <c:v>85.178237915039006</c:v>
                </c:pt>
                <c:pt idx="832">
                  <c:v>85.178233512597004</c:v>
                </c:pt>
                <c:pt idx="833">
                  <c:v>85.178227089209003</c:v>
                </c:pt>
                <c:pt idx="834">
                  <c:v>85.178297442441007</c:v>
                </c:pt>
                <c:pt idx="835">
                  <c:v>85.178351545832001</c:v>
                </c:pt>
                <c:pt idx="836">
                  <c:v>85.178363505484</c:v>
                </c:pt>
                <c:pt idx="837">
                  <c:v>85.178371132951</c:v>
                </c:pt>
                <c:pt idx="838">
                  <c:v>85.178342675626993</c:v>
                </c:pt>
                <c:pt idx="839">
                  <c:v>85.178298708739007</c:v>
                </c:pt>
                <c:pt idx="840">
                  <c:v>85.178296883328997</c:v>
                </c:pt>
                <c:pt idx="841">
                  <c:v>85.178326663731994</c:v>
                </c:pt>
                <c:pt idx="842">
                  <c:v>85.178383554358007</c:v>
                </c:pt>
                <c:pt idx="843">
                  <c:v>85.178497312020994</c:v>
                </c:pt>
                <c:pt idx="844">
                  <c:v>85.178469242649001</c:v>
                </c:pt>
                <c:pt idx="845">
                  <c:v>85.178391828173005</c:v>
                </c:pt>
                <c:pt idx="846">
                  <c:v>85.178379402971004</c:v>
                </c:pt>
                <c:pt idx="847">
                  <c:v>85.178337173916006</c:v>
                </c:pt>
                <c:pt idx="848">
                  <c:v>85.178337120527004</c:v>
                </c:pt>
                <c:pt idx="849">
                  <c:v>85.178496889616994</c:v>
                </c:pt>
                <c:pt idx="850">
                  <c:v>85.178495259024999</c:v>
                </c:pt>
                <c:pt idx="851">
                  <c:v>85.178459184979005</c:v>
                </c:pt>
                <c:pt idx="852">
                  <c:v>85.178459172139</c:v>
                </c:pt>
                <c:pt idx="853">
                  <c:v>85.178368669749005</c:v>
                </c:pt>
                <c:pt idx="854">
                  <c:v>85.178325668479005</c:v>
                </c:pt>
                <c:pt idx="855">
                  <c:v>85.178412901960996</c:v>
                </c:pt>
                <c:pt idx="856">
                  <c:v>85.178584636086995</c:v>
                </c:pt>
                <c:pt idx="857">
                  <c:v>85.178584587044</c:v>
                </c:pt>
                <c:pt idx="858">
                  <c:v>85.178351587161004</c:v>
                </c:pt>
                <c:pt idx="859">
                  <c:v>85.178337095136001</c:v>
                </c:pt>
                <c:pt idx="860">
                  <c:v>85.178390503572999</c:v>
                </c:pt>
                <c:pt idx="861">
                  <c:v>85.178452402657996</c:v>
                </c:pt>
                <c:pt idx="862">
                  <c:v>85.178466916557994</c:v>
                </c:pt>
                <c:pt idx="863">
                  <c:v>85.178657662551998</c:v>
                </c:pt>
                <c:pt idx="864">
                  <c:v>85.178569925082996</c:v>
                </c:pt>
                <c:pt idx="865">
                  <c:v>85.178427778531002</c:v>
                </c:pt>
                <c:pt idx="866">
                  <c:v>85.178503103175998</c:v>
                </c:pt>
                <c:pt idx="867">
                  <c:v>85.178654450306993</c:v>
                </c:pt>
                <c:pt idx="868">
                  <c:v>85.178654303482006</c:v>
                </c:pt>
                <c:pt idx="869">
                  <c:v>85.178562473070997</c:v>
                </c:pt>
                <c:pt idx="870">
                  <c:v>85.178512533757996</c:v>
                </c:pt>
                <c:pt idx="871">
                  <c:v>85.178518239664996</c:v>
                </c:pt>
                <c:pt idx="872">
                  <c:v>85.178527188329994</c:v>
                </c:pt>
                <c:pt idx="873">
                  <c:v>85.178566812426993</c:v>
                </c:pt>
                <c:pt idx="874">
                  <c:v>85.178715731184994</c:v>
                </c:pt>
                <c:pt idx="875">
                  <c:v>85.178675095483996</c:v>
                </c:pt>
                <c:pt idx="876">
                  <c:v>85.178484140316996</c:v>
                </c:pt>
                <c:pt idx="877">
                  <c:v>85.178492973285998</c:v>
                </c:pt>
                <c:pt idx="878">
                  <c:v>85.178535944744993</c:v>
                </c:pt>
                <c:pt idx="879">
                  <c:v>85.178568056700001</c:v>
                </c:pt>
                <c:pt idx="880">
                  <c:v>85.178648169111</c:v>
                </c:pt>
                <c:pt idx="881">
                  <c:v>85.178644969051007</c:v>
                </c:pt>
                <c:pt idx="882">
                  <c:v>85.178641452698997</c:v>
                </c:pt>
                <c:pt idx="883">
                  <c:v>85.178444873828994</c:v>
                </c:pt>
                <c:pt idx="884">
                  <c:v>85.178323861467007</c:v>
                </c:pt>
                <c:pt idx="885">
                  <c:v>85.178719071396998</c:v>
                </c:pt>
                <c:pt idx="886">
                  <c:v>85.178772268152997</c:v>
                </c:pt>
                <c:pt idx="887">
                  <c:v>85.178853504513</c:v>
                </c:pt>
                <c:pt idx="888">
                  <c:v>85.178860756047001</c:v>
                </c:pt>
                <c:pt idx="889">
                  <c:v>85.178925563861995</c:v>
                </c:pt>
                <c:pt idx="890">
                  <c:v>85.178639307973995</c:v>
                </c:pt>
                <c:pt idx="891">
                  <c:v>85.178226311477005</c:v>
                </c:pt>
                <c:pt idx="892">
                  <c:v>85.178310056612005</c:v>
                </c:pt>
                <c:pt idx="893">
                  <c:v>85.178340393004007</c:v>
                </c:pt>
                <c:pt idx="894">
                  <c:v>85.179216135358999</c:v>
                </c:pt>
                <c:pt idx="895">
                  <c:v>85.179247437049995</c:v>
                </c:pt>
                <c:pt idx="896">
                  <c:v>85.179193813111993</c:v>
                </c:pt>
                <c:pt idx="897">
                  <c:v>85.178846527548998</c:v>
                </c:pt>
                <c:pt idx="898">
                  <c:v>85.178102307163996</c:v>
                </c:pt>
                <c:pt idx="899">
                  <c:v>85.178504215794007</c:v>
                </c:pt>
                <c:pt idx="900">
                  <c:v>85.178740527648003</c:v>
                </c:pt>
                <c:pt idx="901">
                  <c:v>85.180235941866997</c:v>
                </c:pt>
                <c:pt idx="902">
                  <c:v>85.180054462624994</c:v>
                </c:pt>
                <c:pt idx="903">
                  <c:v>85.178589831785999</c:v>
                </c:pt>
                <c:pt idx="904">
                  <c:v>85.178412836080994</c:v>
                </c:pt>
                <c:pt idx="905">
                  <c:v>85.178600311829001</c:v>
                </c:pt>
                <c:pt idx="906">
                  <c:v>85.180116621565006</c:v>
                </c:pt>
                <c:pt idx="907">
                  <c:v>85.178772788201002</c:v>
                </c:pt>
                <c:pt idx="908">
                  <c:v>85.178615085296997</c:v>
                </c:pt>
                <c:pt idx="909">
                  <c:v>85.178638915294997</c:v>
                </c:pt>
                <c:pt idx="910">
                  <c:v>85.179388950063995</c:v>
                </c:pt>
                <c:pt idx="911">
                  <c:v>85.180131450410002</c:v>
                </c:pt>
                <c:pt idx="912">
                  <c:v>85.179985415862006</c:v>
                </c:pt>
                <c:pt idx="913">
                  <c:v>85.179838628366994</c:v>
                </c:pt>
                <c:pt idx="914">
                  <c:v>85.179803027820995</c:v>
                </c:pt>
                <c:pt idx="915">
                  <c:v>85.179757057806</c:v>
                </c:pt>
                <c:pt idx="916">
                  <c:v>85.179829126448993</c:v>
                </c:pt>
                <c:pt idx="917">
                  <c:v>85.179693665412003</c:v>
                </c:pt>
                <c:pt idx="918">
                  <c:v>85.179763623024002</c:v>
                </c:pt>
                <c:pt idx="919">
                  <c:v>85.181092664898003</c:v>
                </c:pt>
                <c:pt idx="920">
                  <c:v>85.180594856512002</c:v>
                </c:pt>
                <c:pt idx="921">
                  <c:v>85.180269424073998</c:v>
                </c:pt>
                <c:pt idx="922">
                  <c:v>85.180477321992996</c:v>
                </c:pt>
                <c:pt idx="923">
                  <c:v>85.180566166858995</c:v>
                </c:pt>
                <c:pt idx="924">
                  <c:v>85.180531277791999</c:v>
                </c:pt>
                <c:pt idx="925">
                  <c:v>85.180507143617007</c:v>
                </c:pt>
                <c:pt idx="926">
                  <c:v>85.180413469718005</c:v>
                </c:pt>
                <c:pt idx="927">
                  <c:v>85.180385419485006</c:v>
                </c:pt>
                <c:pt idx="928">
                  <c:v>85.180547619947006</c:v>
                </c:pt>
                <c:pt idx="929">
                  <c:v>85.180552202013999</c:v>
                </c:pt>
                <c:pt idx="930">
                  <c:v>85.180488944228003</c:v>
                </c:pt>
                <c:pt idx="931">
                  <c:v>85.180488514773003</c:v>
                </c:pt>
                <c:pt idx="932">
                  <c:v>85.180395821768002</c:v>
                </c:pt>
                <c:pt idx="933">
                  <c:v>85.180435465540995</c:v>
                </c:pt>
                <c:pt idx="934">
                  <c:v>85.180933243235003</c:v>
                </c:pt>
                <c:pt idx="935">
                  <c:v>85.180935087929001</c:v>
                </c:pt>
                <c:pt idx="936">
                  <c:v>85.180937465694001</c:v>
                </c:pt>
                <c:pt idx="937">
                  <c:v>85.180935721132002</c:v>
                </c:pt>
                <c:pt idx="938">
                  <c:v>85.180783697779006</c:v>
                </c:pt>
                <c:pt idx="939">
                  <c:v>85.180696030351996</c:v>
                </c:pt>
                <c:pt idx="940">
                  <c:v>85.180815087829004</c:v>
                </c:pt>
                <c:pt idx="941">
                  <c:v>85.181053018821004</c:v>
                </c:pt>
                <c:pt idx="942">
                  <c:v>85.181174658488999</c:v>
                </c:pt>
                <c:pt idx="943">
                  <c:v>85.181251117092998</c:v>
                </c:pt>
                <c:pt idx="944">
                  <c:v>85.181421565605007</c:v>
                </c:pt>
                <c:pt idx="945">
                  <c:v>85.181548003252999</c:v>
                </c:pt>
                <c:pt idx="946">
                  <c:v>85.181641432755995</c:v>
                </c:pt>
                <c:pt idx="947">
                  <c:v>85.181712856825996</c:v>
                </c:pt>
                <c:pt idx="948">
                  <c:v>85.181772154068994</c:v>
                </c:pt>
                <c:pt idx="949">
                  <c:v>85.181771907043995</c:v>
                </c:pt>
                <c:pt idx="950">
                  <c:v>85.181757986841006</c:v>
                </c:pt>
                <c:pt idx="951">
                  <c:v>85.181738256184005</c:v>
                </c:pt>
                <c:pt idx="952">
                  <c:v>85.181706904615993</c:v>
                </c:pt>
                <c:pt idx="953">
                  <c:v>85.181658121685004</c:v>
                </c:pt>
                <c:pt idx="954">
                  <c:v>85.181586096930999</c:v>
                </c:pt>
                <c:pt idx="955">
                  <c:v>85.181551509337993</c:v>
                </c:pt>
                <c:pt idx="956">
                  <c:v>85.181703657278007</c:v>
                </c:pt>
                <c:pt idx="957">
                  <c:v>85.182002796310996</c:v>
                </c:pt>
                <c:pt idx="958">
                  <c:v>85.182110277525993</c:v>
                </c:pt>
                <c:pt idx="959">
                  <c:v>85.182192387314004</c:v>
                </c:pt>
                <c:pt idx="960">
                  <c:v>85.182306587376004</c:v>
                </c:pt>
                <c:pt idx="961">
                  <c:v>85.182318487928001</c:v>
                </c:pt>
                <c:pt idx="962">
                  <c:v>85.182384331085998</c:v>
                </c:pt>
                <c:pt idx="963">
                  <c:v>85.182408319337</c:v>
                </c:pt>
                <c:pt idx="964">
                  <c:v>85.182732126315997</c:v>
                </c:pt>
                <c:pt idx="965">
                  <c:v>85.182731072425</c:v>
                </c:pt>
                <c:pt idx="966">
                  <c:v>85.182689278387997</c:v>
                </c:pt>
                <c:pt idx="967">
                  <c:v>85.182775176294996</c:v>
                </c:pt>
                <c:pt idx="968">
                  <c:v>85.183163752739006</c:v>
                </c:pt>
                <c:pt idx="969">
                  <c:v>85.183266885826001</c:v>
                </c:pt>
                <c:pt idx="970">
                  <c:v>85.183433964298999</c:v>
                </c:pt>
                <c:pt idx="971">
                  <c:v>85.183561608714996</c:v>
                </c:pt>
                <c:pt idx="972">
                  <c:v>85.183618506355998</c:v>
                </c:pt>
                <c:pt idx="973">
                  <c:v>85.183799425805006</c:v>
                </c:pt>
                <c:pt idx="974">
                  <c:v>85.183812814662005</c:v>
                </c:pt>
                <c:pt idx="975">
                  <c:v>85.184033296590002</c:v>
                </c:pt>
                <c:pt idx="976">
                  <c:v>85.184200030327005</c:v>
                </c:pt>
                <c:pt idx="977">
                  <c:v>85.184372046863004</c:v>
                </c:pt>
                <c:pt idx="978">
                  <c:v>85.184266892363993</c:v>
                </c:pt>
                <c:pt idx="979">
                  <c:v>85.184262049669996</c:v>
                </c:pt>
                <c:pt idx="980">
                  <c:v>85.184574173078005</c:v>
                </c:pt>
                <c:pt idx="981">
                  <c:v>85.184775237018002</c:v>
                </c:pt>
                <c:pt idx="982">
                  <c:v>85.184916530733005</c:v>
                </c:pt>
                <c:pt idx="983">
                  <c:v>85.184879261015993</c:v>
                </c:pt>
                <c:pt idx="984">
                  <c:v>85.184936903725998</c:v>
                </c:pt>
                <c:pt idx="985">
                  <c:v>85.185061346197003</c:v>
                </c:pt>
                <c:pt idx="986">
                  <c:v>85.185581242639998</c:v>
                </c:pt>
                <c:pt idx="987">
                  <c:v>85.185558401690997</c:v>
                </c:pt>
                <c:pt idx="988">
                  <c:v>85.18530301461</c:v>
                </c:pt>
                <c:pt idx="989">
                  <c:v>85.185196918470993</c:v>
                </c:pt>
                <c:pt idx="990">
                  <c:v>85.185192287063003</c:v>
                </c:pt>
                <c:pt idx="991">
                  <c:v>85.186384701224</c:v>
                </c:pt>
                <c:pt idx="992">
                  <c:v>85.186319562806005</c:v>
                </c:pt>
                <c:pt idx="993">
                  <c:v>85.186309028346002</c:v>
                </c:pt>
                <c:pt idx="994">
                  <c:v>85.185504651342995</c:v>
                </c:pt>
                <c:pt idx="995">
                  <c:v>85.186157136253996</c:v>
                </c:pt>
                <c:pt idx="996">
                  <c:v>85.186157503334996</c:v>
                </c:pt>
                <c:pt idx="997">
                  <c:v>85.187365603551001</c:v>
                </c:pt>
                <c:pt idx="998">
                  <c:v>85.187150593050006</c:v>
                </c:pt>
                <c:pt idx="999">
                  <c:v>85.186982340553996</c:v>
                </c:pt>
                <c:pt idx="1000">
                  <c:v>85.186996436360999</c:v>
                </c:pt>
                <c:pt idx="1001">
                  <c:v>85.186996397881998</c:v>
                </c:pt>
                <c:pt idx="1002">
                  <c:v>85.186569806456006</c:v>
                </c:pt>
                <c:pt idx="1003">
                  <c:v>85.187304520911994</c:v>
                </c:pt>
                <c:pt idx="1004">
                  <c:v>85.187399101235997</c:v>
                </c:pt>
                <c:pt idx="1005">
                  <c:v>85.187636778073994</c:v>
                </c:pt>
                <c:pt idx="1006">
                  <c:v>85.187619773766997</c:v>
                </c:pt>
                <c:pt idx="1007">
                  <c:v>85.187693761215002</c:v>
                </c:pt>
                <c:pt idx="1008">
                  <c:v>85.188163273772005</c:v>
                </c:pt>
                <c:pt idx="1009">
                  <c:v>85.188139397783999</c:v>
                </c:pt>
                <c:pt idx="1010">
                  <c:v>85.188135345733997</c:v>
                </c:pt>
                <c:pt idx="1011">
                  <c:v>85.188460962142003</c:v>
                </c:pt>
                <c:pt idx="1012">
                  <c:v>85.188720111193007</c:v>
                </c:pt>
                <c:pt idx="1013">
                  <c:v>85.189120104725006</c:v>
                </c:pt>
                <c:pt idx="1014">
                  <c:v>85.188728377491003</c:v>
                </c:pt>
                <c:pt idx="1015">
                  <c:v>85.188814330282</c:v>
                </c:pt>
                <c:pt idx="1016">
                  <c:v>85.189289484865</c:v>
                </c:pt>
                <c:pt idx="1017">
                  <c:v>85.189141943547</c:v>
                </c:pt>
                <c:pt idx="1018">
                  <c:v>85.189109783969002</c:v>
                </c:pt>
                <c:pt idx="1019">
                  <c:v>85.189496646638005</c:v>
                </c:pt>
                <c:pt idx="1020">
                  <c:v>85.189298089293999</c:v>
                </c:pt>
                <c:pt idx="1021">
                  <c:v>85.189083139516995</c:v>
                </c:pt>
                <c:pt idx="1022">
                  <c:v>85.189483329341002</c:v>
                </c:pt>
                <c:pt idx="1023">
                  <c:v>85.189521142694005</c:v>
                </c:pt>
                <c:pt idx="1024">
                  <c:v>85.190723399630997</c:v>
                </c:pt>
                <c:pt idx="1025">
                  <c:v>85.190532859487007</c:v>
                </c:pt>
                <c:pt idx="1026">
                  <c:v>85.190055042707996</c:v>
                </c:pt>
                <c:pt idx="1027">
                  <c:v>85.189586521191998</c:v>
                </c:pt>
                <c:pt idx="1028">
                  <c:v>85.189277299238995</c:v>
                </c:pt>
                <c:pt idx="1029">
                  <c:v>85.190572654796</c:v>
                </c:pt>
                <c:pt idx="1030">
                  <c:v>85.189725356695007</c:v>
                </c:pt>
                <c:pt idx="1031">
                  <c:v>85.189999492636005</c:v>
                </c:pt>
                <c:pt idx="1032">
                  <c:v>85.190785032454002</c:v>
                </c:pt>
                <c:pt idx="1033">
                  <c:v>85.191045628398996</c:v>
                </c:pt>
                <c:pt idx="1034">
                  <c:v>85.190501382049007</c:v>
                </c:pt>
                <c:pt idx="1035">
                  <c:v>85.190475594655993</c:v>
                </c:pt>
                <c:pt idx="1036">
                  <c:v>85.190971376053</c:v>
                </c:pt>
                <c:pt idx="1037">
                  <c:v>85.189734765370005</c:v>
                </c:pt>
                <c:pt idx="1038">
                  <c:v>85.189518846195995</c:v>
                </c:pt>
                <c:pt idx="1039">
                  <c:v>85.190026744321003</c:v>
                </c:pt>
                <c:pt idx="1040">
                  <c:v>85.190238093155003</c:v>
                </c:pt>
                <c:pt idx="1041">
                  <c:v>85.190515129551002</c:v>
                </c:pt>
                <c:pt idx="1042">
                  <c:v>85.190845065613004</c:v>
                </c:pt>
                <c:pt idx="1043">
                  <c:v>85.190689953111999</c:v>
                </c:pt>
                <c:pt idx="1044">
                  <c:v>85.190281913823995</c:v>
                </c:pt>
                <c:pt idx="1045">
                  <c:v>85.190889296335001</c:v>
                </c:pt>
                <c:pt idx="1046">
                  <c:v>85.190728604420002</c:v>
                </c:pt>
                <c:pt idx="1047">
                  <c:v>85.190048717113996</c:v>
                </c:pt>
                <c:pt idx="1048">
                  <c:v>85.191222530614994</c:v>
                </c:pt>
                <c:pt idx="1049">
                  <c:v>85.191222699815995</c:v>
                </c:pt>
                <c:pt idx="1050">
                  <c:v>85.191196865826001</c:v>
                </c:pt>
                <c:pt idx="1051">
                  <c:v>85.190917306497994</c:v>
                </c:pt>
                <c:pt idx="1052">
                  <c:v>85.190811616195006</c:v>
                </c:pt>
                <c:pt idx="1053">
                  <c:v>85.191188912876996</c:v>
                </c:pt>
                <c:pt idx="1054">
                  <c:v>85.191434270114996</c:v>
                </c:pt>
                <c:pt idx="1055">
                  <c:v>85.191719456661005</c:v>
                </c:pt>
                <c:pt idx="1056">
                  <c:v>85.192115209717997</c:v>
                </c:pt>
                <c:pt idx="1057">
                  <c:v>85.192107208977006</c:v>
                </c:pt>
                <c:pt idx="1058">
                  <c:v>85.191433690159997</c:v>
                </c:pt>
                <c:pt idx="1059">
                  <c:v>85.191397818842006</c:v>
                </c:pt>
                <c:pt idx="1060">
                  <c:v>85.191322183872998</c:v>
                </c:pt>
                <c:pt idx="1061">
                  <c:v>85.192130206537996</c:v>
                </c:pt>
                <c:pt idx="1062">
                  <c:v>85.192634042970994</c:v>
                </c:pt>
                <c:pt idx="1063">
                  <c:v>85.192715105765998</c:v>
                </c:pt>
                <c:pt idx="1064">
                  <c:v>85.192739860619994</c:v>
                </c:pt>
                <c:pt idx="1065">
                  <c:v>85.192565093401001</c:v>
                </c:pt>
                <c:pt idx="1066">
                  <c:v>85.192401917674999</c:v>
                </c:pt>
                <c:pt idx="1067">
                  <c:v>85.192536518449003</c:v>
                </c:pt>
                <c:pt idx="1068">
                  <c:v>85.192893252456997</c:v>
                </c:pt>
                <c:pt idx="1069">
                  <c:v>85.192964653006001</c:v>
                </c:pt>
                <c:pt idx="1070">
                  <c:v>85.192859968896002</c:v>
                </c:pt>
                <c:pt idx="1071">
                  <c:v>85.192732433700996</c:v>
                </c:pt>
                <c:pt idx="1072">
                  <c:v>85.192620061878998</c:v>
                </c:pt>
                <c:pt idx="1073">
                  <c:v>85.192517798973995</c:v>
                </c:pt>
                <c:pt idx="1074">
                  <c:v>85.192420590530006</c:v>
                </c:pt>
                <c:pt idx="1075">
                  <c:v>85.192419899740003</c:v>
                </c:pt>
                <c:pt idx="1076">
                  <c:v>85.192588594032998</c:v>
                </c:pt>
                <c:pt idx="1077">
                  <c:v>85.192785680829004</c:v>
                </c:pt>
                <c:pt idx="1078">
                  <c:v>85.193037183075006</c:v>
                </c:pt>
                <c:pt idx="1079">
                  <c:v>85.193260460348</c:v>
                </c:pt>
                <c:pt idx="1080">
                  <c:v>85.193274762315994</c:v>
                </c:pt>
                <c:pt idx="1081">
                  <c:v>85.193332261837</c:v>
                </c:pt>
                <c:pt idx="1082">
                  <c:v>85.193392361080996</c:v>
                </c:pt>
                <c:pt idx="1083">
                  <c:v>85.193384057193001</c:v>
                </c:pt>
                <c:pt idx="1084">
                  <c:v>85.193331873744</c:v>
                </c:pt>
                <c:pt idx="1085">
                  <c:v>85.193332182643005</c:v>
                </c:pt>
                <c:pt idx="1086">
                  <c:v>85.193351746415004</c:v>
                </c:pt>
                <c:pt idx="1087">
                  <c:v>85.193353053010995</c:v>
                </c:pt>
                <c:pt idx="1088">
                  <c:v>85.194204461330003</c:v>
                </c:pt>
                <c:pt idx="1089">
                  <c:v>85.194170406159998</c:v>
                </c:pt>
                <c:pt idx="1090">
                  <c:v>85.194063158345003</c:v>
                </c:pt>
                <c:pt idx="1091">
                  <c:v>85.194140301082996</c:v>
                </c:pt>
                <c:pt idx="1092">
                  <c:v>85.194189328831996</c:v>
                </c:pt>
                <c:pt idx="1093">
                  <c:v>85.194885553673004</c:v>
                </c:pt>
                <c:pt idx="1094">
                  <c:v>85.194952006654006</c:v>
                </c:pt>
                <c:pt idx="1095">
                  <c:v>85.195173428775007</c:v>
                </c:pt>
                <c:pt idx="1096">
                  <c:v>85.194524556453004</c:v>
                </c:pt>
                <c:pt idx="1097">
                  <c:v>85.194528730504999</c:v>
                </c:pt>
                <c:pt idx="1098">
                  <c:v>85.195762613259006</c:v>
                </c:pt>
                <c:pt idx="1099">
                  <c:v>85.196569247884995</c:v>
                </c:pt>
                <c:pt idx="1100">
                  <c:v>85.196642330149999</c:v>
                </c:pt>
                <c:pt idx="1101">
                  <c:v>85.196151975972001</c:v>
                </c:pt>
                <c:pt idx="1102">
                  <c:v>85.195630741279999</c:v>
                </c:pt>
                <c:pt idx="1103">
                  <c:v>85.195606608228005</c:v>
                </c:pt>
                <c:pt idx="1104">
                  <c:v>85.196716027874999</c:v>
                </c:pt>
                <c:pt idx="1105">
                  <c:v>85.196600472392007</c:v>
                </c:pt>
                <c:pt idx="1106">
                  <c:v>85.196565076460999</c:v>
                </c:pt>
                <c:pt idx="1107">
                  <c:v>85.196211131450994</c:v>
                </c:pt>
                <c:pt idx="1108">
                  <c:v>85.197030577305</c:v>
                </c:pt>
                <c:pt idx="1109">
                  <c:v>85.197115262260994</c:v>
                </c:pt>
                <c:pt idx="1110">
                  <c:v>85.197137668007002</c:v>
                </c:pt>
                <c:pt idx="1111">
                  <c:v>85.197078744677</c:v>
                </c:pt>
                <c:pt idx="1112">
                  <c:v>85.197113690457996</c:v>
                </c:pt>
                <c:pt idx="1113">
                  <c:v>85.198922167389995</c:v>
                </c:pt>
                <c:pt idx="1114">
                  <c:v>85.198635681024001</c:v>
                </c:pt>
                <c:pt idx="1115">
                  <c:v>85.198265851168003</c:v>
                </c:pt>
                <c:pt idx="1116">
                  <c:v>85.198029787655003</c:v>
                </c:pt>
                <c:pt idx="1117">
                  <c:v>85.198082488663005</c:v>
                </c:pt>
                <c:pt idx="1118">
                  <c:v>85.200381260182994</c:v>
                </c:pt>
                <c:pt idx="1119">
                  <c:v>85.200747878436005</c:v>
                </c:pt>
                <c:pt idx="1120">
                  <c:v>85.200926589882997</c:v>
                </c:pt>
                <c:pt idx="1121">
                  <c:v>85.199836728842001</c:v>
                </c:pt>
                <c:pt idx="1122">
                  <c:v>85.200097535637994</c:v>
                </c:pt>
                <c:pt idx="1123">
                  <c:v>85.201129878179998</c:v>
                </c:pt>
                <c:pt idx="1124">
                  <c:v>85.200182544924004</c:v>
                </c:pt>
                <c:pt idx="1125">
                  <c:v>85.200059829416006</c:v>
                </c:pt>
                <c:pt idx="1126">
                  <c:v>85.200988393418996</c:v>
                </c:pt>
                <c:pt idx="1127">
                  <c:v>85.200518748472007</c:v>
                </c:pt>
                <c:pt idx="1128">
                  <c:v>85.200315656577004</c:v>
                </c:pt>
                <c:pt idx="1129">
                  <c:v>85.198843646979995</c:v>
                </c:pt>
                <c:pt idx="1130">
                  <c:v>85.199675579423001</c:v>
                </c:pt>
                <c:pt idx="1131">
                  <c:v>85.201567705206003</c:v>
                </c:pt>
                <c:pt idx="1132">
                  <c:v>85.20066528065</c:v>
                </c:pt>
                <c:pt idx="1133">
                  <c:v>85.200677542923998</c:v>
                </c:pt>
                <c:pt idx="1134">
                  <c:v>85.200743102887003</c:v>
                </c:pt>
                <c:pt idx="1135">
                  <c:v>85.201901892954993</c:v>
                </c:pt>
                <c:pt idx="1136">
                  <c:v>85.202231709930999</c:v>
                </c:pt>
                <c:pt idx="1137">
                  <c:v>85.202309699081994</c:v>
                </c:pt>
                <c:pt idx="1138">
                  <c:v>85.202190217669994</c:v>
                </c:pt>
                <c:pt idx="1139">
                  <c:v>85.202027109463003</c:v>
                </c:pt>
                <c:pt idx="1140">
                  <c:v>85.202391705981</c:v>
                </c:pt>
                <c:pt idx="1141">
                  <c:v>85.202613284251001</c:v>
                </c:pt>
                <c:pt idx="1142">
                  <c:v>85.202990938015006</c:v>
                </c:pt>
                <c:pt idx="1143">
                  <c:v>85.202514512614002</c:v>
                </c:pt>
                <c:pt idx="1144">
                  <c:v>85.202484038711006</c:v>
                </c:pt>
                <c:pt idx="1145">
                  <c:v>85.202407576785006</c:v>
                </c:pt>
                <c:pt idx="1146">
                  <c:v>85.203906188703002</c:v>
                </c:pt>
                <c:pt idx="1147">
                  <c:v>85.203882831388995</c:v>
                </c:pt>
                <c:pt idx="1148">
                  <c:v>85.203449832912</c:v>
                </c:pt>
                <c:pt idx="1149">
                  <c:v>85.203093360195993</c:v>
                </c:pt>
                <c:pt idx="1150">
                  <c:v>85.202887259191002</c:v>
                </c:pt>
                <c:pt idx="1151">
                  <c:v>85.204387797772</c:v>
                </c:pt>
                <c:pt idx="1152">
                  <c:v>85.204387769742993</c:v>
                </c:pt>
                <c:pt idx="1153">
                  <c:v>85.203928881625004</c:v>
                </c:pt>
                <c:pt idx="1154">
                  <c:v>85.204143078038996</c:v>
                </c:pt>
                <c:pt idx="1155">
                  <c:v>85.204373462057006</c:v>
                </c:pt>
                <c:pt idx="1156">
                  <c:v>85.204337619206996</c:v>
                </c:pt>
                <c:pt idx="1157">
                  <c:v>85.204314830401998</c:v>
                </c:pt>
                <c:pt idx="1158">
                  <c:v>85.204311076248004</c:v>
                </c:pt>
                <c:pt idx="1159">
                  <c:v>85.204302056450999</c:v>
                </c:pt>
                <c:pt idx="1160">
                  <c:v>85.204494338645006</c:v>
                </c:pt>
                <c:pt idx="1161">
                  <c:v>85.205012931419006</c:v>
                </c:pt>
                <c:pt idx="1162">
                  <c:v>85.205339752200004</c:v>
                </c:pt>
                <c:pt idx="1163">
                  <c:v>85.205324349250006</c:v>
                </c:pt>
                <c:pt idx="1164">
                  <c:v>85.205208455274004</c:v>
                </c:pt>
                <c:pt idx="1165">
                  <c:v>85.205116728172996</c:v>
                </c:pt>
                <c:pt idx="1166">
                  <c:v>85.205024684007</c:v>
                </c:pt>
                <c:pt idx="1167">
                  <c:v>85.204906570573996</c:v>
                </c:pt>
                <c:pt idx="1168">
                  <c:v>85.204857957917994</c:v>
                </c:pt>
                <c:pt idx="1169">
                  <c:v>85.204974974248003</c:v>
                </c:pt>
                <c:pt idx="1170">
                  <c:v>85.205220164308002</c:v>
                </c:pt>
                <c:pt idx="1171">
                  <c:v>85.205291223954006</c:v>
                </c:pt>
                <c:pt idx="1172">
                  <c:v>85.205349938942007</c:v>
                </c:pt>
                <c:pt idx="1173">
                  <c:v>85.205380021536001</c:v>
                </c:pt>
                <c:pt idx="1174">
                  <c:v>85.205617415435995</c:v>
                </c:pt>
                <c:pt idx="1175">
                  <c:v>85.205680807182006</c:v>
                </c:pt>
                <c:pt idx="1176">
                  <c:v>85.205562605463996</c:v>
                </c:pt>
                <c:pt idx="1177">
                  <c:v>85.205677719470998</c:v>
                </c:pt>
                <c:pt idx="1178">
                  <c:v>85.205958851730998</c:v>
                </c:pt>
                <c:pt idx="1179">
                  <c:v>85.205820221932001</c:v>
                </c:pt>
                <c:pt idx="1180">
                  <c:v>85.205847319634998</c:v>
                </c:pt>
                <c:pt idx="1181">
                  <c:v>85.205941265533994</c:v>
                </c:pt>
                <c:pt idx="1182">
                  <c:v>85.206087891764</c:v>
                </c:pt>
                <c:pt idx="1183">
                  <c:v>85.206141996979994</c:v>
                </c:pt>
                <c:pt idx="1184">
                  <c:v>85.206172623504003</c:v>
                </c:pt>
                <c:pt idx="1185">
                  <c:v>85.205927597663006</c:v>
                </c:pt>
                <c:pt idx="1186">
                  <c:v>85.206525254905998</c:v>
                </c:pt>
                <c:pt idx="1187">
                  <c:v>85.206289007346996</c:v>
                </c:pt>
                <c:pt idx="1188">
                  <c:v>85.205982025015004</c:v>
                </c:pt>
                <c:pt idx="1189">
                  <c:v>85.205882772275004</c:v>
                </c:pt>
                <c:pt idx="1190">
                  <c:v>85.205791448317001</c:v>
                </c:pt>
                <c:pt idx="1191">
                  <c:v>85.206483769117</c:v>
                </c:pt>
                <c:pt idx="1192">
                  <c:v>85.207367237941995</c:v>
                </c:pt>
                <c:pt idx="1193">
                  <c:v>85.207367071011006</c:v>
                </c:pt>
                <c:pt idx="1194">
                  <c:v>85.206292375459995</c:v>
                </c:pt>
                <c:pt idx="1195">
                  <c:v>85.205794223976</c:v>
                </c:pt>
                <c:pt idx="1196">
                  <c:v>85.205795023156995</c:v>
                </c:pt>
                <c:pt idx="1197">
                  <c:v>85.206994865751</c:v>
                </c:pt>
                <c:pt idx="1198">
                  <c:v>85.207128560468007</c:v>
                </c:pt>
                <c:pt idx="1199">
                  <c:v>85.206104079954997</c:v>
                </c:pt>
                <c:pt idx="1200">
                  <c:v>85.206144131846003</c:v>
                </c:pt>
                <c:pt idx="1201">
                  <c:v>85.207055703763999</c:v>
                </c:pt>
                <c:pt idx="1202">
                  <c:v>85.207233309697997</c:v>
                </c:pt>
                <c:pt idx="1203">
                  <c:v>85.207242193786001</c:v>
                </c:pt>
                <c:pt idx="1204">
                  <c:v>85.205069104372996</c:v>
                </c:pt>
                <c:pt idx="1205">
                  <c:v>85.206031684766998</c:v>
                </c:pt>
                <c:pt idx="1206">
                  <c:v>85.206995919042001</c:v>
                </c:pt>
                <c:pt idx="1207">
                  <c:v>85.208876031993</c:v>
                </c:pt>
                <c:pt idx="1208">
                  <c:v>85.208922062813002</c:v>
                </c:pt>
                <c:pt idx="1209">
                  <c:v>85.209196161208993</c:v>
                </c:pt>
                <c:pt idx="1210">
                  <c:v>85.208060369153998</c:v>
                </c:pt>
                <c:pt idx="1211">
                  <c:v>85.207963676275995</c:v>
                </c:pt>
                <c:pt idx="1212">
                  <c:v>85.211919099081996</c:v>
                </c:pt>
                <c:pt idx="1213">
                  <c:v>85.211782181765997</c:v>
                </c:pt>
                <c:pt idx="1214">
                  <c:v>85.211483603412006</c:v>
                </c:pt>
                <c:pt idx="1215">
                  <c:v>85.209531038541002</c:v>
                </c:pt>
                <c:pt idx="1216">
                  <c:v>85.209472045574998</c:v>
                </c:pt>
                <c:pt idx="1217">
                  <c:v>85.212103139820002</c:v>
                </c:pt>
                <c:pt idx="1218">
                  <c:v>85.212458170236999</c:v>
                </c:pt>
                <c:pt idx="1219">
                  <c:v>85.212981009656005</c:v>
                </c:pt>
                <c:pt idx="1220">
                  <c:v>85.211489093123006</c:v>
                </c:pt>
                <c:pt idx="1221">
                  <c:v>85.211300149636003</c:v>
                </c:pt>
                <c:pt idx="1222">
                  <c:v>85.212627827904996</c:v>
                </c:pt>
                <c:pt idx="1223">
                  <c:v>85.212778330933006</c:v>
                </c:pt>
                <c:pt idx="1224">
                  <c:v>85.214103832576001</c:v>
                </c:pt>
                <c:pt idx="1225">
                  <c:v>85.214212573629993</c:v>
                </c:pt>
                <c:pt idx="1226">
                  <c:v>85.214515721810997</c:v>
                </c:pt>
                <c:pt idx="1227">
                  <c:v>85.214565424452999</c:v>
                </c:pt>
                <c:pt idx="1228">
                  <c:v>85.214729744764</c:v>
                </c:pt>
                <c:pt idx="1229">
                  <c:v>85.214734284946999</c:v>
                </c:pt>
                <c:pt idx="1230">
                  <c:v>85.215364124043006</c:v>
                </c:pt>
                <c:pt idx="1231">
                  <c:v>85.215770411137001</c:v>
                </c:pt>
                <c:pt idx="1232">
                  <c:v>85.215922433564003</c:v>
                </c:pt>
                <c:pt idx="1233">
                  <c:v>85.216523376222995</c:v>
                </c:pt>
                <c:pt idx="1234">
                  <c:v>85.216952768691996</c:v>
                </c:pt>
                <c:pt idx="1235">
                  <c:v>85.217253498521004</c:v>
                </c:pt>
                <c:pt idx="1236">
                  <c:v>85.217468453256004</c:v>
                </c:pt>
                <c:pt idx="1237">
                  <c:v>85.217639776633007</c:v>
                </c:pt>
                <c:pt idx="1238">
                  <c:v>85.217640123891996</c:v>
                </c:pt>
                <c:pt idx="1239">
                  <c:v>85.217723378518997</c:v>
                </c:pt>
                <c:pt idx="1240">
                  <c:v>85.217844872922996</c:v>
                </c:pt>
                <c:pt idx="1241">
                  <c:v>85.218042846879996</c:v>
                </c:pt>
                <c:pt idx="1242">
                  <c:v>85.218355540163998</c:v>
                </c:pt>
                <c:pt idx="1243">
                  <c:v>85.218821192554003</c:v>
                </c:pt>
                <c:pt idx="1244">
                  <c:v>85.219155068641001</c:v>
                </c:pt>
                <c:pt idx="1245">
                  <c:v>85.219189978786005</c:v>
                </c:pt>
                <c:pt idx="1246">
                  <c:v>85.219264562836003</c:v>
                </c:pt>
                <c:pt idx="1247">
                  <c:v>85.219270158049</c:v>
                </c:pt>
                <c:pt idx="1248">
                  <c:v>85.220365924636994</c:v>
                </c:pt>
                <c:pt idx="1249">
                  <c:v>85.220665461991004</c:v>
                </c:pt>
                <c:pt idx="1250">
                  <c:v>85.222100546524004</c:v>
                </c:pt>
                <c:pt idx="1251">
                  <c:v>85.222397076006999</c:v>
                </c:pt>
                <c:pt idx="1252">
                  <c:v>85.223722897242993</c:v>
                </c:pt>
                <c:pt idx="1253">
                  <c:v>85.223803676969993</c:v>
                </c:pt>
                <c:pt idx="1254">
                  <c:v>85.224634513029997</c:v>
                </c:pt>
                <c:pt idx="1255">
                  <c:v>85.225117532276002</c:v>
                </c:pt>
                <c:pt idx="1256">
                  <c:v>85.225782741683005</c:v>
                </c:pt>
                <c:pt idx="1257">
                  <c:v>85.228624693526996</c:v>
                </c:pt>
                <c:pt idx="1258">
                  <c:v>85.228763852653003</c:v>
                </c:pt>
                <c:pt idx="1259">
                  <c:v>85.228278783799993</c:v>
                </c:pt>
                <c:pt idx="1260">
                  <c:v>85.229464269345002</c:v>
                </c:pt>
                <c:pt idx="1261">
                  <c:v>85.230208716519002</c:v>
                </c:pt>
                <c:pt idx="1262">
                  <c:v>85.231576202170004</c:v>
                </c:pt>
                <c:pt idx="1263">
                  <c:v>85.23167532942</c:v>
                </c:pt>
                <c:pt idx="1264">
                  <c:v>85.234653459458002</c:v>
                </c:pt>
                <c:pt idx="1265">
                  <c:v>85.235250870827002</c:v>
                </c:pt>
                <c:pt idx="1266">
                  <c:v>85.235516623777997</c:v>
                </c:pt>
                <c:pt idx="1267">
                  <c:v>85.235827989860994</c:v>
                </c:pt>
                <c:pt idx="1268">
                  <c:v>85.2367405862</c:v>
                </c:pt>
                <c:pt idx="1269">
                  <c:v>85.238188450330995</c:v>
                </c:pt>
                <c:pt idx="1270">
                  <c:v>85.239101996664999</c:v>
                </c:pt>
                <c:pt idx="1271">
                  <c:v>85.239108878715001</c:v>
                </c:pt>
                <c:pt idx="1272">
                  <c:v>85.240124107650999</c:v>
                </c:pt>
                <c:pt idx="1273">
                  <c:v>85.241010177095006</c:v>
                </c:pt>
                <c:pt idx="1274">
                  <c:v>85.241441957597999</c:v>
                </c:pt>
                <c:pt idx="1275">
                  <c:v>85.242706067051998</c:v>
                </c:pt>
                <c:pt idx="1276">
                  <c:v>85.242765297519</c:v>
                </c:pt>
                <c:pt idx="1277">
                  <c:v>85.242952047016999</c:v>
                </c:pt>
                <c:pt idx="1278">
                  <c:v>85.244785522474999</c:v>
                </c:pt>
                <c:pt idx="1279">
                  <c:v>85.245499371014006</c:v>
                </c:pt>
                <c:pt idx="1280">
                  <c:v>85.246541409683005</c:v>
                </c:pt>
                <c:pt idx="1281">
                  <c:v>85.246463818566994</c:v>
                </c:pt>
                <c:pt idx="1282">
                  <c:v>85.246186041491001</c:v>
                </c:pt>
                <c:pt idx="1283">
                  <c:v>85.248136454451</c:v>
                </c:pt>
                <c:pt idx="1284">
                  <c:v>85.248689803000005</c:v>
                </c:pt>
                <c:pt idx="1285">
                  <c:v>85.249784756237005</c:v>
                </c:pt>
                <c:pt idx="1286">
                  <c:v>85.249666209693004</c:v>
                </c:pt>
                <c:pt idx="1287">
                  <c:v>85.251214182311998</c:v>
                </c:pt>
                <c:pt idx="1288">
                  <c:v>85.251965819632005</c:v>
                </c:pt>
                <c:pt idx="1289">
                  <c:v>85.252324738995</c:v>
                </c:pt>
                <c:pt idx="1290">
                  <c:v>85.252960659541003</c:v>
                </c:pt>
                <c:pt idx="1291">
                  <c:v>85.252971538715997</c:v>
                </c:pt>
                <c:pt idx="1292">
                  <c:v>85.253690139493997</c:v>
                </c:pt>
                <c:pt idx="1293">
                  <c:v>85.253948657831998</c:v>
                </c:pt>
                <c:pt idx="1294">
                  <c:v>85.254225226849002</c:v>
                </c:pt>
                <c:pt idx="1295">
                  <c:v>85.254549907311002</c:v>
                </c:pt>
                <c:pt idx="1296">
                  <c:v>85.254628818219999</c:v>
                </c:pt>
                <c:pt idx="1297">
                  <c:v>85.255522915697</c:v>
                </c:pt>
                <c:pt idx="1298">
                  <c:v>85.255737438639002</c:v>
                </c:pt>
                <c:pt idx="1299">
                  <c:v>85.255709944089006</c:v>
                </c:pt>
                <c:pt idx="1300">
                  <c:v>85.255653850136994</c:v>
                </c:pt>
                <c:pt idx="1301">
                  <c:v>85.255635308904999</c:v>
                </c:pt>
                <c:pt idx="1302">
                  <c:v>85.256024806010004</c:v>
                </c:pt>
                <c:pt idx="1303">
                  <c:v>85.256515200608007</c:v>
                </c:pt>
                <c:pt idx="1304">
                  <c:v>85.256886130816</c:v>
                </c:pt>
                <c:pt idx="1305">
                  <c:v>85.257137543520997</c:v>
                </c:pt>
                <c:pt idx="1306">
                  <c:v>85.257290039751993</c:v>
                </c:pt>
                <c:pt idx="1307">
                  <c:v>85.257368348626997</c:v>
                </c:pt>
                <c:pt idx="1308">
                  <c:v>85.257396872094006</c:v>
                </c:pt>
                <c:pt idx="1309">
                  <c:v>85.257397094921998</c:v>
                </c:pt>
                <c:pt idx="1310">
                  <c:v>85.257399901970004</c:v>
                </c:pt>
                <c:pt idx="1311">
                  <c:v>85.257402212532995</c:v>
                </c:pt>
                <c:pt idx="1312">
                  <c:v>85.257418386476999</c:v>
                </c:pt>
                <c:pt idx="1313">
                  <c:v>85.257462287180005</c:v>
                </c:pt>
                <c:pt idx="1314">
                  <c:v>85.257547778024005</c:v>
                </c:pt>
                <c:pt idx="1315">
                  <c:v>85.257688722389005</c:v>
                </c:pt>
                <c:pt idx="1316">
                  <c:v>85.257924078434002</c:v>
                </c:pt>
                <c:pt idx="1317">
                  <c:v>85.258203449731994</c:v>
                </c:pt>
                <c:pt idx="1318">
                  <c:v>85.258270306650999</c:v>
                </c:pt>
                <c:pt idx="1319">
                  <c:v>85.259262695689003</c:v>
                </c:pt>
                <c:pt idx="1320">
                  <c:v>85.260179699866995</c:v>
                </c:pt>
                <c:pt idx="1321">
                  <c:v>85.260443421887999</c:v>
                </c:pt>
                <c:pt idx="1322">
                  <c:v>85.261492825741001</c:v>
                </c:pt>
                <c:pt idx="1323">
                  <c:v>85.261552829294004</c:v>
                </c:pt>
                <c:pt idx="1324">
                  <c:v>85.263216007522004</c:v>
                </c:pt>
                <c:pt idx="1325">
                  <c:v>85.263550977855004</c:v>
                </c:pt>
                <c:pt idx="1326">
                  <c:v>85.264319541001001</c:v>
                </c:pt>
                <c:pt idx="1327">
                  <c:v>85.264511607764007</c:v>
                </c:pt>
                <c:pt idx="1328">
                  <c:v>85.267390556720997</c:v>
                </c:pt>
                <c:pt idx="1329">
                  <c:v>85.268149601486996</c:v>
                </c:pt>
                <c:pt idx="1330">
                  <c:v>85.268337226799005</c:v>
                </c:pt>
                <c:pt idx="1331">
                  <c:v>85.268305473506004</c:v>
                </c:pt>
                <c:pt idx="1332">
                  <c:v>85.275154226237007</c:v>
                </c:pt>
                <c:pt idx="1333">
                  <c:v>85.275888540224997</c:v>
                </c:pt>
                <c:pt idx="1334">
                  <c:v>85.268394396600002</c:v>
                </c:pt>
                <c:pt idx="1335">
                  <c:v>85.267777258002994</c:v>
                </c:pt>
                <c:pt idx="1336">
                  <c:v>85.274955739630002</c:v>
                </c:pt>
                <c:pt idx="1337">
                  <c:v>85.274961688914004</c:v>
                </c:pt>
                <c:pt idx="1338">
                  <c:v>85.276772402380004</c:v>
                </c:pt>
                <c:pt idx="1339">
                  <c:v>85.277362546977997</c:v>
                </c:pt>
                <c:pt idx="1340">
                  <c:v>85.282517524103</c:v>
                </c:pt>
                <c:pt idx="1341">
                  <c:v>85.288593005015997</c:v>
                </c:pt>
                <c:pt idx="1342">
                  <c:v>85.289454935042002</c:v>
                </c:pt>
                <c:pt idx="1343">
                  <c:v>85.293140582922007</c:v>
                </c:pt>
                <c:pt idx="1344">
                  <c:v>85.294245653716999</c:v>
                </c:pt>
                <c:pt idx="1345">
                  <c:v>85.30204563497</c:v>
                </c:pt>
                <c:pt idx="1346">
                  <c:v>85.312943803840994</c:v>
                </c:pt>
                <c:pt idx="1347">
                  <c:v>85.312947810685998</c:v>
                </c:pt>
                <c:pt idx="1348">
                  <c:v>85.313504075205998</c:v>
                </c:pt>
                <c:pt idx="1349">
                  <c:v>85.320017768298996</c:v>
                </c:pt>
                <c:pt idx="1350">
                  <c:v>85.314680873693007</c:v>
                </c:pt>
                <c:pt idx="1351">
                  <c:v>85.306859012413</c:v>
                </c:pt>
                <c:pt idx="1352">
                  <c:v>85.293164096824</c:v>
                </c:pt>
                <c:pt idx="1353">
                  <c:v>85.293167389231002</c:v>
                </c:pt>
                <c:pt idx="1354">
                  <c:v>85.300072468183998</c:v>
                </c:pt>
                <c:pt idx="1355">
                  <c:v>85.302393743585995</c:v>
                </c:pt>
                <c:pt idx="1356">
                  <c:v>85.294285851371001</c:v>
                </c:pt>
                <c:pt idx="1357">
                  <c:v>85.278217919664996</c:v>
                </c:pt>
                <c:pt idx="1358">
                  <c:v>85.278187998068006</c:v>
                </c:pt>
                <c:pt idx="1359">
                  <c:v>85.283927824130004</c:v>
                </c:pt>
                <c:pt idx="1360">
                  <c:v>85.289065200996006</c:v>
                </c:pt>
                <c:pt idx="1361">
                  <c:v>85.289934437765993</c:v>
                </c:pt>
                <c:pt idx="1362">
                  <c:v>85.314435286557</c:v>
                </c:pt>
                <c:pt idx="1363">
                  <c:v>85.338458569210999</c:v>
                </c:pt>
                <c:pt idx="1364">
                  <c:v>85.338486557688</c:v>
                </c:pt>
                <c:pt idx="1365">
                  <c:v>85.331358478750005</c:v>
                </c:pt>
                <c:pt idx="1366">
                  <c:v>85.327655915159994</c:v>
                </c:pt>
                <c:pt idx="1367">
                  <c:v>85.333479809891003</c:v>
                </c:pt>
                <c:pt idx="1368">
                  <c:v>85.345618272226005</c:v>
                </c:pt>
                <c:pt idx="1369">
                  <c:v>85.346907514486006</c:v>
                </c:pt>
                <c:pt idx="1370">
                  <c:v>85.346107464151999</c:v>
                </c:pt>
                <c:pt idx="1371">
                  <c:v>85.345440157878997</c:v>
                </c:pt>
                <c:pt idx="1372">
                  <c:v>85.347157706247998</c:v>
                </c:pt>
                <c:pt idx="1373">
                  <c:v>85.353938696076995</c:v>
                </c:pt>
                <c:pt idx="1374">
                  <c:v>85.356986986109007</c:v>
                </c:pt>
                <c:pt idx="1375">
                  <c:v>85.358250996973993</c:v>
                </c:pt>
                <c:pt idx="1376">
                  <c:v>85.360499435630004</c:v>
                </c:pt>
                <c:pt idx="1377">
                  <c:v>85.361082332498</c:v>
                </c:pt>
                <c:pt idx="1378">
                  <c:v>85.364126904296</c:v>
                </c:pt>
                <c:pt idx="1379">
                  <c:v>85.368102052191006</c:v>
                </c:pt>
                <c:pt idx="1380">
                  <c:v>85.368866041131994</c:v>
                </c:pt>
                <c:pt idx="1381">
                  <c:v>85.370897858033004</c:v>
                </c:pt>
                <c:pt idx="1382">
                  <c:v>85.373278120909006</c:v>
                </c:pt>
                <c:pt idx="1383">
                  <c:v>85.374172116075997</c:v>
                </c:pt>
                <c:pt idx="1384">
                  <c:v>85.375816007075997</c:v>
                </c:pt>
                <c:pt idx="1385">
                  <c:v>85.378340020858005</c:v>
                </c:pt>
                <c:pt idx="1386">
                  <c:v>85.380591949709995</c:v>
                </c:pt>
                <c:pt idx="1387">
                  <c:v>85.380882231197006</c:v>
                </c:pt>
                <c:pt idx="1388">
                  <c:v>85.382282481475997</c:v>
                </c:pt>
                <c:pt idx="1389">
                  <c:v>85.383761862148006</c:v>
                </c:pt>
                <c:pt idx="1390">
                  <c:v>85.385153303406994</c:v>
                </c:pt>
                <c:pt idx="1391">
                  <c:v>85.386283283412993</c:v>
                </c:pt>
                <c:pt idx="1392">
                  <c:v>85.386556378318005</c:v>
                </c:pt>
                <c:pt idx="1393">
                  <c:v>85.388302595777006</c:v>
                </c:pt>
                <c:pt idx="1394">
                  <c:v>85.390087220978003</c:v>
                </c:pt>
                <c:pt idx="1395">
                  <c:v>85.391965559745998</c:v>
                </c:pt>
                <c:pt idx="1396">
                  <c:v>85.393440147410999</c:v>
                </c:pt>
                <c:pt idx="1397">
                  <c:v>85.393820662967002</c:v>
                </c:pt>
                <c:pt idx="1398">
                  <c:v>85.395365012675995</c:v>
                </c:pt>
                <c:pt idx="1399">
                  <c:v>85.397200527891997</c:v>
                </c:pt>
                <c:pt idx="1400">
                  <c:v>85.399181178275995</c:v>
                </c:pt>
                <c:pt idx="1401">
                  <c:v>85.400342668592003</c:v>
                </c:pt>
                <c:pt idx="1402">
                  <c:v>85.402985627323005</c:v>
                </c:pt>
                <c:pt idx="1403">
                  <c:v>85.409366343192005</c:v>
                </c:pt>
                <c:pt idx="1404">
                  <c:v>85.416519447099006</c:v>
                </c:pt>
                <c:pt idx="1405">
                  <c:v>85.416564423031005</c:v>
                </c:pt>
                <c:pt idx="1406">
                  <c:v>85.420956458255006</c:v>
                </c:pt>
                <c:pt idx="1407">
                  <c:v>85.425144656342994</c:v>
                </c:pt>
                <c:pt idx="1408">
                  <c:v>85.426759249995001</c:v>
                </c:pt>
                <c:pt idx="1409">
                  <c:v>85.437171160684002</c:v>
                </c:pt>
                <c:pt idx="1410">
                  <c:v>85.441085768866998</c:v>
                </c:pt>
                <c:pt idx="1411">
                  <c:v>85.446133289244003</c:v>
                </c:pt>
                <c:pt idx="1412">
                  <c:v>85.452008830566001</c:v>
                </c:pt>
                <c:pt idx="1413">
                  <c:v>85.454789824955</c:v>
                </c:pt>
                <c:pt idx="1414">
                  <c:v>85.464806435867999</c:v>
                </c:pt>
                <c:pt idx="1415">
                  <c:v>85.464882006894996</c:v>
                </c:pt>
                <c:pt idx="1416">
                  <c:v>85.475385475245005</c:v>
                </c:pt>
                <c:pt idx="1417">
                  <c:v>85.477695856875002</c:v>
                </c:pt>
                <c:pt idx="1418">
                  <c:v>85.486700344309995</c:v>
                </c:pt>
                <c:pt idx="1419">
                  <c:v>85.491468141099006</c:v>
                </c:pt>
                <c:pt idx="1420">
                  <c:v>85.496077378218999</c:v>
                </c:pt>
                <c:pt idx="1421">
                  <c:v>85.500806694518005</c:v>
                </c:pt>
                <c:pt idx="1422">
                  <c:v>85.505752481735001</c:v>
                </c:pt>
                <c:pt idx="1423">
                  <c:v>85.515910493855998</c:v>
                </c:pt>
                <c:pt idx="1424">
                  <c:v>85.517038289430999</c:v>
                </c:pt>
                <c:pt idx="1425">
                  <c:v>85.523053264197998</c:v>
                </c:pt>
                <c:pt idx="1426">
                  <c:v>85.523261091232996</c:v>
                </c:pt>
                <c:pt idx="1427">
                  <c:v>85.533824063015004</c:v>
                </c:pt>
                <c:pt idx="1428">
                  <c:v>85.536851772928003</c:v>
                </c:pt>
                <c:pt idx="1429">
                  <c:v>85.541037102090002</c:v>
                </c:pt>
                <c:pt idx="1430">
                  <c:v>85.544225363012004</c:v>
                </c:pt>
                <c:pt idx="1431">
                  <c:v>85.550790434711004</c:v>
                </c:pt>
                <c:pt idx="1432">
                  <c:v>85.563926728270999</c:v>
                </c:pt>
                <c:pt idx="1433">
                  <c:v>85.564312593763006</c:v>
                </c:pt>
                <c:pt idx="1434">
                  <c:v>85.568259832536995</c:v>
                </c:pt>
                <c:pt idx="1435">
                  <c:v>85.568998483650006</c:v>
                </c:pt>
                <c:pt idx="1436">
                  <c:v>85.571468006878007</c:v>
                </c:pt>
                <c:pt idx="1437">
                  <c:v>85.573288667834007</c:v>
                </c:pt>
                <c:pt idx="1438">
                  <c:v>85.575299254141001</c:v>
                </c:pt>
                <c:pt idx="1439">
                  <c:v>85.585267397414995</c:v>
                </c:pt>
                <c:pt idx="1440">
                  <c:v>85.589548298753996</c:v>
                </c:pt>
                <c:pt idx="1441">
                  <c:v>85.592731531477</c:v>
                </c:pt>
                <c:pt idx="1442">
                  <c:v>85.598081718727997</c:v>
                </c:pt>
                <c:pt idx="1443">
                  <c:v>85.600103704391998</c:v>
                </c:pt>
                <c:pt idx="1444">
                  <c:v>85.602218859196995</c:v>
                </c:pt>
                <c:pt idx="1445">
                  <c:v>85.605397070864996</c:v>
                </c:pt>
                <c:pt idx="1446">
                  <c:v>85.608009326526002</c:v>
                </c:pt>
                <c:pt idx="1447">
                  <c:v>85.608089330455002</c:v>
                </c:pt>
                <c:pt idx="1448">
                  <c:v>85.611027577070004</c:v>
                </c:pt>
                <c:pt idx="1449">
                  <c:v>85.613386326731003</c:v>
                </c:pt>
                <c:pt idx="1450">
                  <c:v>85.615304798200995</c:v>
                </c:pt>
                <c:pt idx="1451">
                  <c:v>85.616613535487005</c:v>
                </c:pt>
                <c:pt idx="1452">
                  <c:v>85.617521235821002</c:v>
                </c:pt>
                <c:pt idx="1453">
                  <c:v>85.618116014302004</c:v>
                </c:pt>
                <c:pt idx="1454">
                  <c:v>85.618485986066005</c:v>
                </c:pt>
                <c:pt idx="1455">
                  <c:v>85.618719266217994</c:v>
                </c:pt>
                <c:pt idx="1456">
                  <c:v>85.618890296019998</c:v>
                </c:pt>
                <c:pt idx="1457">
                  <c:v>85.619018821359006</c:v>
                </c:pt>
                <c:pt idx="1458">
                  <c:v>85.619110914310994</c:v>
                </c:pt>
                <c:pt idx="1459">
                  <c:v>85.619172646977006</c:v>
                </c:pt>
                <c:pt idx="1460">
                  <c:v>85.619210091360998</c:v>
                </c:pt>
                <c:pt idx="1461">
                  <c:v>85.619213512509006</c:v>
                </c:pt>
                <c:pt idx="1462">
                  <c:v>85.619227287599998</c:v>
                </c:pt>
                <c:pt idx="1463">
                  <c:v>85.619233461031001</c:v>
                </c:pt>
                <c:pt idx="1464">
                  <c:v>85.619234342943003</c:v>
                </c:pt>
                <c:pt idx="1465">
                  <c:v>85.619240510116995</c:v>
                </c:pt>
                <c:pt idx="1466">
                  <c:v>85.619283680316997</c:v>
                </c:pt>
                <c:pt idx="1467">
                  <c:v>85.619400856564994</c:v>
                </c:pt>
                <c:pt idx="1468">
                  <c:v>85.619629041902996</c:v>
                </c:pt>
                <c:pt idx="1469">
                  <c:v>85.620005239324996</c:v>
                </c:pt>
                <c:pt idx="1470">
                  <c:v>85.620566451892998</c:v>
                </c:pt>
                <c:pt idx="1471">
                  <c:v>85.621349682616994</c:v>
                </c:pt>
                <c:pt idx="1472">
                  <c:v>85.622184647628998</c:v>
                </c:pt>
                <c:pt idx="1473">
                  <c:v>85.623595318301994</c:v>
                </c:pt>
                <c:pt idx="1474">
                  <c:v>85.624890443371001</c:v>
                </c:pt>
                <c:pt idx="1475">
                  <c:v>85.625204001168001</c:v>
                </c:pt>
                <c:pt idx="1476">
                  <c:v>85.626775030058994</c:v>
                </c:pt>
                <c:pt idx="1477">
                  <c:v>85.628462065421999</c:v>
                </c:pt>
                <c:pt idx="1478">
                  <c:v>85.630011062462003</c:v>
                </c:pt>
                <c:pt idx="1479">
                  <c:v>85.630329513430993</c:v>
                </c:pt>
                <c:pt idx="1480">
                  <c:v>85.633041519103998</c:v>
                </c:pt>
                <c:pt idx="1481">
                  <c:v>85.635809222050995</c:v>
                </c:pt>
                <c:pt idx="1482">
                  <c:v>85.637965156324</c:v>
                </c:pt>
                <c:pt idx="1483">
                  <c:v>85.638206654179001</c:v>
                </c:pt>
                <c:pt idx="1484">
                  <c:v>85.639683611910996</c:v>
                </c:pt>
                <c:pt idx="1485">
                  <c:v>85.640969063599002</c:v>
                </c:pt>
                <c:pt idx="1486">
                  <c:v>85.642150367298996</c:v>
                </c:pt>
                <c:pt idx="1487">
                  <c:v>85.642680211698007</c:v>
                </c:pt>
                <c:pt idx="1488">
                  <c:v>85.643876697536996</c:v>
                </c:pt>
                <c:pt idx="1489">
                  <c:v>85.646086875793998</c:v>
                </c:pt>
                <c:pt idx="1490">
                  <c:v>85.648334554388995</c:v>
                </c:pt>
                <c:pt idx="1491">
                  <c:v>85.650296457249993</c:v>
                </c:pt>
                <c:pt idx="1492">
                  <c:v>85.652161256111995</c:v>
                </c:pt>
                <c:pt idx="1493">
                  <c:v>85.652190183005999</c:v>
                </c:pt>
                <c:pt idx="1494">
                  <c:v>85.654758889155005</c:v>
                </c:pt>
                <c:pt idx="1495">
                  <c:v>85.657282747902997</c:v>
                </c:pt>
                <c:pt idx="1496">
                  <c:v>85.659813318321994</c:v>
                </c:pt>
                <c:pt idx="1497">
                  <c:v>85.662122954302006</c:v>
                </c:pt>
                <c:pt idx="1498">
                  <c:v>85.663482626426998</c:v>
                </c:pt>
                <c:pt idx="1499">
                  <c:v>85.664203422777007</c:v>
                </c:pt>
                <c:pt idx="1500">
                  <c:v>85.665980332909001</c:v>
                </c:pt>
                <c:pt idx="1501">
                  <c:v>85.667544390672006</c:v>
                </c:pt>
                <c:pt idx="1502">
                  <c:v>85.668803565364001</c:v>
                </c:pt>
                <c:pt idx="1503">
                  <c:v>85.669680966209995</c:v>
                </c:pt>
                <c:pt idx="1504">
                  <c:v>85.669943938032006</c:v>
                </c:pt>
                <c:pt idx="1505">
                  <c:v>85.671383441651002</c:v>
                </c:pt>
                <c:pt idx="1506">
                  <c:v>85.673727526809998</c:v>
                </c:pt>
                <c:pt idx="1507">
                  <c:v>85.675723711811003</c:v>
                </c:pt>
                <c:pt idx="1508">
                  <c:v>85.677870099906002</c:v>
                </c:pt>
                <c:pt idx="1509">
                  <c:v>85.680045500833998</c:v>
                </c:pt>
                <c:pt idx="1510">
                  <c:v>85.681432989927998</c:v>
                </c:pt>
                <c:pt idx="1511">
                  <c:v>85.681880704557003</c:v>
                </c:pt>
                <c:pt idx="1512">
                  <c:v>85.683112286766004</c:v>
                </c:pt>
                <c:pt idx="1513">
                  <c:v>85.684234157757999</c:v>
                </c:pt>
                <c:pt idx="1514">
                  <c:v>85.684674944365</c:v>
                </c:pt>
                <c:pt idx="1515">
                  <c:v>85.685858145294006</c:v>
                </c:pt>
                <c:pt idx="1516">
                  <c:v>85.687190140736007</c:v>
                </c:pt>
                <c:pt idx="1517">
                  <c:v>85.687377947208006</c:v>
                </c:pt>
                <c:pt idx="1518">
                  <c:v>85.689089432097006</c:v>
                </c:pt>
                <c:pt idx="1519">
                  <c:v>85.691300678570997</c:v>
                </c:pt>
                <c:pt idx="1520">
                  <c:v>85.694048649077999</c:v>
                </c:pt>
                <c:pt idx="1521">
                  <c:v>85.696103290422002</c:v>
                </c:pt>
                <c:pt idx="1522">
                  <c:v>85.694058751891006</c:v>
                </c:pt>
                <c:pt idx="1523">
                  <c:v>85.702357147019995</c:v>
                </c:pt>
                <c:pt idx="1524">
                  <c:v>85.697892938631</c:v>
                </c:pt>
                <c:pt idx="1525">
                  <c:v>85.696238363931002</c:v>
                </c:pt>
                <c:pt idx="1526">
                  <c:v>85.697434113572001</c:v>
                </c:pt>
                <c:pt idx="1527">
                  <c:v>85.700863271678998</c:v>
                </c:pt>
                <c:pt idx="1528">
                  <c:v>85.701291413388006</c:v>
                </c:pt>
                <c:pt idx="1529">
                  <c:v>85.708340548018995</c:v>
                </c:pt>
                <c:pt idx="1530">
                  <c:v>85.705860976712003</c:v>
                </c:pt>
                <c:pt idx="1531">
                  <c:v>85.709276811400997</c:v>
                </c:pt>
                <c:pt idx="1532">
                  <c:v>85.723158053383997</c:v>
                </c:pt>
                <c:pt idx="1533">
                  <c:v>85.714383115672007</c:v>
                </c:pt>
                <c:pt idx="1534">
                  <c:v>85.727165107090997</c:v>
                </c:pt>
                <c:pt idx="1535">
                  <c:v>85.733132481251005</c:v>
                </c:pt>
                <c:pt idx="1536">
                  <c:v>85.741099165400001</c:v>
                </c:pt>
                <c:pt idx="1537">
                  <c:v>85.739758418785996</c:v>
                </c:pt>
                <c:pt idx="1538">
                  <c:v>85.741892554943007</c:v>
                </c:pt>
                <c:pt idx="1539">
                  <c:v>85.739376880701002</c:v>
                </c:pt>
                <c:pt idx="1540">
                  <c:v>85.735911139622004</c:v>
                </c:pt>
                <c:pt idx="1541">
                  <c:v>85.735341249295999</c:v>
                </c:pt>
                <c:pt idx="1542">
                  <c:v>85.714561297355004</c:v>
                </c:pt>
                <c:pt idx="1543">
                  <c:v>85.751892141154002</c:v>
                </c:pt>
                <c:pt idx="1544">
                  <c:v>85.713226937689001</c:v>
                </c:pt>
                <c:pt idx="1545">
                  <c:v>85.740875914721997</c:v>
                </c:pt>
                <c:pt idx="1546">
                  <c:v>85.746871246515994</c:v>
                </c:pt>
                <c:pt idx="1547">
                  <c:v>85.753764584413005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844A-4E5C-82CD-5B660BDFCC03}"/>
            </c:ext>
          </c:extLst>
        </c:ser>
        <c:ser>
          <c:idx val="11"/>
          <c:order val="5"/>
          <c:tx>
            <c:v>WSPL_HQextrem</c:v>
          </c:tx>
          <c:spPr>
            <a:ln w="12700" cap="rnd">
              <a:solidFill>
                <a:srgbClr val="7030A0"/>
              </a:solidFill>
              <a:round/>
            </a:ln>
            <a:effectLst/>
          </c:spPr>
          <c:marker>
            <c:symbol val="none"/>
          </c:marker>
          <c:xVal>
            <c:numRef>
              <c:f>'WSPL_2D-Model_PLAN'!$L$4:$L$1551</c:f>
              <c:numCache>
                <c:formatCode>0.00</c:formatCode>
                <c:ptCount val="1548"/>
                <c:pt idx="0">
                  <c:v>0</c:v>
                </c:pt>
                <c:pt idx="1">
                  <c:v>0.59995932580989997</c:v>
                </c:pt>
                <c:pt idx="2">
                  <c:v>3.6327394664624002</c:v>
                </c:pt>
                <c:pt idx="3">
                  <c:v>5.8718930800777001</c:v>
                </c:pt>
                <c:pt idx="4">
                  <c:v>8.5565360961621</c:v>
                </c:pt>
                <c:pt idx="5">
                  <c:v>12.00899669963</c:v>
                </c:pt>
                <c:pt idx="6">
                  <c:v>13.43143552611</c:v>
                </c:pt>
                <c:pt idx="7">
                  <c:v>17.749447076585</c:v>
                </c:pt>
                <c:pt idx="8">
                  <c:v>19.999946878816001</c:v>
                </c:pt>
                <c:pt idx="9">
                  <c:v>21.740415307503</c:v>
                </c:pt>
                <c:pt idx="10">
                  <c:v>24.617915376092999</c:v>
                </c:pt>
                <c:pt idx="11">
                  <c:v>26.88633858032</c:v>
                </c:pt>
                <c:pt idx="12">
                  <c:v>29.011627438798001</c:v>
                </c:pt>
                <c:pt idx="13">
                  <c:v>29.244278795930001</c:v>
                </c:pt>
                <c:pt idx="14">
                  <c:v>31.136718763800999</c:v>
                </c:pt>
                <c:pt idx="15">
                  <c:v>31.311522488436999</c:v>
                </c:pt>
                <c:pt idx="16">
                  <c:v>33.124779103621997</c:v>
                </c:pt>
                <c:pt idx="17">
                  <c:v>33.262327046997001</c:v>
                </c:pt>
                <c:pt idx="18">
                  <c:v>34.717426711564997</c:v>
                </c:pt>
                <c:pt idx="19">
                  <c:v>35.389553014957997</c:v>
                </c:pt>
                <c:pt idx="20">
                  <c:v>36.121831747179002</c:v>
                </c:pt>
                <c:pt idx="21">
                  <c:v>37.369384564880001</c:v>
                </c:pt>
                <c:pt idx="22">
                  <c:v>37.523072089027998</c:v>
                </c:pt>
                <c:pt idx="23">
                  <c:v>38.490842494938001</c:v>
                </c:pt>
                <c:pt idx="24">
                  <c:v>39.517127856122002</c:v>
                </c:pt>
                <c:pt idx="25">
                  <c:v>39.645469944547003</c:v>
                </c:pt>
                <c:pt idx="26">
                  <c:v>40.475567247320001</c:v>
                </c:pt>
                <c:pt idx="27">
                  <c:v>41.374702066337001</c:v>
                </c:pt>
                <c:pt idx="28">
                  <c:v>41.765097391375001</c:v>
                </c:pt>
                <c:pt idx="29">
                  <c:v>42.217786703126002</c:v>
                </c:pt>
                <c:pt idx="30">
                  <c:v>43.007606351692999</c:v>
                </c:pt>
                <c:pt idx="31">
                  <c:v>43.746461637644998</c:v>
                </c:pt>
                <c:pt idx="32">
                  <c:v>43.889532959569003</c:v>
                </c:pt>
                <c:pt idx="33">
                  <c:v>44.436165143361997</c:v>
                </c:pt>
                <c:pt idx="34">
                  <c:v>44.946097052474997</c:v>
                </c:pt>
                <c:pt idx="35">
                  <c:v>45.078052159857002</c:v>
                </c:pt>
                <c:pt idx="36">
                  <c:v>45.673008565163002</c:v>
                </c:pt>
                <c:pt idx="37">
                  <c:v>46.002296206227001</c:v>
                </c:pt>
                <c:pt idx="38">
                  <c:v>46.222115883489998</c:v>
                </c:pt>
                <c:pt idx="39">
                  <c:v>46.728572177507999</c:v>
                </c:pt>
                <c:pt idx="40">
                  <c:v>47.060257448919998</c:v>
                </c:pt>
                <c:pt idx="41">
                  <c:v>47.196032560592002</c:v>
                </c:pt>
                <c:pt idx="42">
                  <c:v>47.628037345564998</c:v>
                </c:pt>
                <c:pt idx="43">
                  <c:v>48.028041756264003</c:v>
                </c:pt>
                <c:pt idx="44">
                  <c:v>48.114059461282999</c:v>
                </c:pt>
                <c:pt idx="45">
                  <c:v>48.399467870191003</c:v>
                </c:pt>
                <c:pt idx="46">
                  <c:v>48.745783883378998</c:v>
                </c:pt>
                <c:pt idx="47">
                  <c:v>49.070613289280999</c:v>
                </c:pt>
                <c:pt idx="48">
                  <c:v>49.167678590243</c:v>
                </c:pt>
                <c:pt idx="49">
                  <c:v>49.378558893463001</c:v>
                </c:pt>
                <c:pt idx="50">
                  <c:v>49.677133038397002</c:v>
                </c:pt>
                <c:pt idx="51">
                  <c:v>49.974344187024997</c:v>
                </c:pt>
                <c:pt idx="52">
                  <c:v>50.223004599306996</c:v>
                </c:pt>
                <c:pt idx="53">
                  <c:v>50.277984175343001</c:v>
                </c:pt>
                <c:pt idx="54">
                  <c:v>50.595692857837001</c:v>
                </c:pt>
                <c:pt idx="55">
                  <c:v>50.935051357790002</c:v>
                </c:pt>
                <c:pt idx="56">
                  <c:v>51.303669693487002</c:v>
                </c:pt>
                <c:pt idx="57">
                  <c:v>51.513109185037997</c:v>
                </c:pt>
                <c:pt idx="58">
                  <c:v>51.709245594263997</c:v>
                </c:pt>
                <c:pt idx="59">
                  <c:v>52.157645130626001</c:v>
                </c:pt>
                <c:pt idx="60">
                  <c:v>52.646931966525997</c:v>
                </c:pt>
                <c:pt idx="61">
                  <c:v>52.796205074405002</c:v>
                </c:pt>
                <c:pt idx="62">
                  <c:v>53.173188236145002</c:v>
                </c:pt>
                <c:pt idx="63">
                  <c:v>53.732711827034002</c:v>
                </c:pt>
                <c:pt idx="64">
                  <c:v>54.081664616523</c:v>
                </c:pt>
                <c:pt idx="65">
                  <c:v>54.322226523685998</c:v>
                </c:pt>
                <c:pt idx="66">
                  <c:v>54.939058844144</c:v>
                </c:pt>
                <c:pt idx="67">
                  <c:v>55.367715942433001</c:v>
                </c:pt>
                <c:pt idx="68">
                  <c:v>55.581300675480001</c:v>
                </c:pt>
                <c:pt idx="69">
                  <c:v>56.247963956355001</c:v>
                </c:pt>
                <c:pt idx="70">
                  <c:v>56.651639138470998</c:v>
                </c:pt>
                <c:pt idx="71">
                  <c:v>56.938892417245</c:v>
                </c:pt>
                <c:pt idx="72">
                  <c:v>57.653176305803001</c:v>
                </c:pt>
                <c:pt idx="73">
                  <c:v>57.936582218024</c:v>
                </c:pt>
                <c:pt idx="74">
                  <c:v>58.388657252575001</c:v>
                </c:pt>
                <c:pt idx="75">
                  <c:v>59.142337879538999</c:v>
                </c:pt>
                <c:pt idx="76">
                  <c:v>59.227281785080997</c:v>
                </c:pt>
                <c:pt idx="77">
                  <c:v>59.910640564369999</c:v>
                </c:pt>
                <c:pt idx="78">
                  <c:v>60.516534056490997</c:v>
                </c:pt>
                <c:pt idx="79">
                  <c:v>60.689612453652003</c:v>
                </c:pt>
                <c:pt idx="80">
                  <c:v>61.475093908780998</c:v>
                </c:pt>
                <c:pt idx="81">
                  <c:v>61.804279029416001</c:v>
                </c:pt>
                <c:pt idx="82">
                  <c:v>62.262865102296999</c:v>
                </c:pt>
                <c:pt idx="83">
                  <c:v>63.047793444343</c:v>
                </c:pt>
                <c:pt idx="84">
                  <c:v>63.091831223833999</c:v>
                </c:pt>
                <c:pt idx="85">
                  <c:v>63.820876250216003</c:v>
                </c:pt>
                <c:pt idx="86">
                  <c:v>64.372884258439996</c:v>
                </c:pt>
                <c:pt idx="87">
                  <c:v>64.572102857755993</c:v>
                </c:pt>
                <c:pt idx="88">
                  <c:v>65.291438655560995</c:v>
                </c:pt>
                <c:pt idx="89">
                  <c:v>65.658375897122994</c:v>
                </c:pt>
                <c:pt idx="90">
                  <c:v>65.968831354130003</c:v>
                </c:pt>
                <c:pt idx="91">
                  <c:v>66.594216018283007</c:v>
                </c:pt>
                <c:pt idx="92">
                  <c:v>66.942725235462007</c:v>
                </c:pt>
                <c:pt idx="93">
                  <c:v>67.157519704116993</c:v>
                </c:pt>
                <c:pt idx="94">
                  <c:v>67.648666940723004</c:v>
                </c:pt>
                <c:pt idx="95">
                  <c:v>68.060990856857998</c:v>
                </c:pt>
                <c:pt idx="96">
                  <c:v>68.229217689360993</c:v>
                </c:pt>
                <c:pt idx="97">
                  <c:v>68.401448760606002</c:v>
                </c:pt>
                <c:pt idx="98">
                  <c:v>68.680414969620998</c:v>
                </c:pt>
                <c:pt idx="99">
                  <c:v>68.908275592311</c:v>
                </c:pt>
                <c:pt idx="100">
                  <c:v>69.095415499032001</c:v>
                </c:pt>
                <c:pt idx="101">
                  <c:v>69.252184890419997</c:v>
                </c:pt>
                <c:pt idx="102">
                  <c:v>69.388842258775995</c:v>
                </c:pt>
                <c:pt idx="103">
                  <c:v>69.512903404537994</c:v>
                </c:pt>
                <c:pt idx="104">
                  <c:v>69.515503430878994</c:v>
                </c:pt>
                <c:pt idx="105">
                  <c:v>69.643254453173995</c:v>
                </c:pt>
                <c:pt idx="106">
                  <c:v>69.787538676660006</c:v>
                </c:pt>
                <c:pt idx="107">
                  <c:v>69.964987398111006</c:v>
                </c:pt>
                <c:pt idx="108">
                  <c:v>70.192320691929993</c:v>
                </c:pt>
                <c:pt idx="109">
                  <c:v>70.486293006093007</c:v>
                </c:pt>
                <c:pt idx="110">
                  <c:v>70.754681194113999</c:v>
                </c:pt>
                <c:pt idx="111">
                  <c:v>70.863659499600999</c:v>
                </c:pt>
                <c:pt idx="112">
                  <c:v>71.341165618177001</c:v>
                </c:pt>
                <c:pt idx="113">
                  <c:v>71.935546718923007</c:v>
                </c:pt>
                <c:pt idx="114">
                  <c:v>71.989293911073005</c:v>
                </c:pt>
                <c:pt idx="115">
                  <c:v>72.656591701509001</c:v>
                </c:pt>
                <c:pt idx="116">
                  <c:v>73.220726676305006</c:v>
                </c:pt>
                <c:pt idx="117">
                  <c:v>73.486330793679997</c:v>
                </c:pt>
                <c:pt idx="118">
                  <c:v>74.399856755759998</c:v>
                </c:pt>
                <c:pt idx="119">
                  <c:v>74.459655847215998</c:v>
                </c:pt>
                <c:pt idx="120">
                  <c:v>75.372267505031999</c:v>
                </c:pt>
                <c:pt idx="121">
                  <c:v>75.694206008815001</c:v>
                </c:pt>
                <c:pt idx="122">
                  <c:v>76.378669764684005</c:v>
                </c:pt>
                <c:pt idx="123">
                  <c:v>76.931495881561005</c:v>
                </c:pt>
                <c:pt idx="124">
                  <c:v>77.394183805818997</c:v>
                </c:pt>
                <c:pt idx="125">
                  <c:v>78.165876301995993</c:v>
                </c:pt>
                <c:pt idx="126">
                  <c:v>78.393950761162998</c:v>
                </c:pt>
                <c:pt idx="127">
                  <c:v>79.353144992658002</c:v>
                </c:pt>
                <c:pt idx="128">
                  <c:v>79.405920485148997</c:v>
                </c:pt>
                <c:pt idx="129">
                  <c:v>80.252896736270998</c:v>
                </c:pt>
                <c:pt idx="130">
                  <c:v>81.069802524870994</c:v>
                </c:pt>
                <c:pt idx="131">
                  <c:v>81.098101924424995</c:v>
                </c:pt>
                <c:pt idx="132">
                  <c:v>81.899928119281</c:v>
                </c:pt>
                <c:pt idx="133">
                  <c:v>82.670071861674998</c:v>
                </c:pt>
                <c:pt idx="134">
                  <c:v>82.734810465909007</c:v>
                </c:pt>
                <c:pt idx="135">
                  <c:v>83.420871066933998</c:v>
                </c:pt>
                <c:pt idx="136">
                  <c:v>84.165337338499</c:v>
                </c:pt>
                <c:pt idx="137">
                  <c:v>84.398485371006998</c:v>
                </c:pt>
                <c:pt idx="138">
                  <c:v>84.917078712920002</c:v>
                </c:pt>
                <c:pt idx="139">
                  <c:v>85.690116848770998</c:v>
                </c:pt>
                <c:pt idx="140">
                  <c:v>86.063878052405997</c:v>
                </c:pt>
                <c:pt idx="141">
                  <c:v>86.496659750096995</c:v>
                </c:pt>
                <c:pt idx="142">
                  <c:v>87.340771720625</c:v>
                </c:pt>
                <c:pt idx="143">
                  <c:v>87.729845253215998</c:v>
                </c:pt>
                <c:pt idx="144">
                  <c:v>88.224062632683001</c:v>
                </c:pt>
                <c:pt idx="145">
                  <c:v>89.147723543550001</c:v>
                </c:pt>
                <c:pt idx="146">
                  <c:v>89.401604451915006</c:v>
                </c:pt>
                <c:pt idx="147">
                  <c:v>90.112597812063001</c:v>
                </c:pt>
                <c:pt idx="148">
                  <c:v>91.069306161954003</c:v>
                </c:pt>
                <c:pt idx="149">
                  <c:v>91.119241591955998</c:v>
                </c:pt>
                <c:pt idx="150">
                  <c:v>92.167974438352999</c:v>
                </c:pt>
                <c:pt idx="151">
                  <c:v>92.737463551877994</c:v>
                </c:pt>
                <c:pt idx="152">
                  <c:v>93.258921229885004</c:v>
                </c:pt>
                <c:pt idx="153">
                  <c:v>94.388825302531998</c:v>
                </c:pt>
                <c:pt idx="154">
                  <c:v>94.400852716629998</c:v>
                </c:pt>
                <c:pt idx="155">
                  <c:v>95.541319516011001</c:v>
                </c:pt>
                <c:pt idx="156">
                  <c:v>96.062426388453005</c:v>
                </c:pt>
                <c:pt idx="157">
                  <c:v>96.696557232301998</c:v>
                </c:pt>
                <c:pt idx="158">
                  <c:v>97.724101426299001</c:v>
                </c:pt>
                <c:pt idx="159">
                  <c:v>97.834551948417001</c:v>
                </c:pt>
                <c:pt idx="160">
                  <c:v>98.935287196914999</c:v>
                </c:pt>
                <c:pt idx="161">
                  <c:v>99.386374063850994</c:v>
                </c:pt>
                <c:pt idx="162">
                  <c:v>99.978829798560994</c:v>
                </c:pt>
                <c:pt idx="163">
                  <c:v>100.94548210332999</c:v>
                </c:pt>
                <c:pt idx="164">
                  <c:v>101.0460979873</c:v>
                </c:pt>
                <c:pt idx="165">
                  <c:v>101.81603765278</c:v>
                </c:pt>
                <c:pt idx="166">
                  <c:v>102.57836924126001</c:v>
                </c:pt>
                <c:pt idx="167">
                  <c:v>102.710491453</c:v>
                </c:pt>
                <c:pt idx="168">
                  <c:v>103.24572205624</c:v>
                </c:pt>
                <c:pt idx="169">
                  <c:v>103.83764064367</c:v>
                </c:pt>
                <c:pt idx="170">
                  <c:v>104.37350447954</c:v>
                </c:pt>
                <c:pt idx="171">
                  <c:v>104.37455090800999</c:v>
                </c:pt>
                <c:pt idx="172">
                  <c:v>104.87208047474</c:v>
                </c:pt>
                <c:pt idx="173">
                  <c:v>105.35105470115001</c:v>
                </c:pt>
                <c:pt idx="174">
                  <c:v>105.56543220615001</c:v>
                </c:pt>
                <c:pt idx="175">
                  <c:v>105.82678941974</c:v>
                </c:pt>
                <c:pt idx="176">
                  <c:v>106.31449026494001</c:v>
                </c:pt>
                <c:pt idx="177">
                  <c:v>106.75759037124</c:v>
                </c:pt>
                <c:pt idx="178">
                  <c:v>106.82560322027</c:v>
                </c:pt>
                <c:pt idx="179">
                  <c:v>107.35893903055999</c:v>
                </c:pt>
                <c:pt idx="180">
                  <c:v>107.9101964149</c:v>
                </c:pt>
                <c:pt idx="181">
                  <c:v>107.94522695945</c:v>
                </c:pt>
                <c:pt idx="182">
                  <c:v>108.47511558834999</c:v>
                </c:pt>
                <c:pt idx="183">
                  <c:v>109.04950119243</c:v>
                </c:pt>
                <c:pt idx="184">
                  <c:v>109.13621796113</c:v>
                </c:pt>
                <c:pt idx="185">
                  <c:v>109.62924720372</c:v>
                </c:pt>
                <c:pt idx="186">
                  <c:v>110.21036618015999</c:v>
                </c:pt>
                <c:pt idx="187">
                  <c:v>110.32873627239999</c:v>
                </c:pt>
                <c:pt idx="188">
                  <c:v>110.789025412</c:v>
                </c:pt>
                <c:pt idx="189">
                  <c:v>111.36126234161</c:v>
                </c:pt>
                <c:pt idx="190">
                  <c:v>111.51974467314</c:v>
                </c:pt>
                <c:pt idx="191">
                  <c:v>111.92185314808</c:v>
                </c:pt>
                <c:pt idx="192">
                  <c:v>112.46507938275001</c:v>
                </c:pt>
                <c:pt idx="193">
                  <c:v>112.71343373913</c:v>
                </c:pt>
                <c:pt idx="194">
                  <c:v>112.98507247089</c:v>
                </c:pt>
                <c:pt idx="195">
                  <c:v>113.47584518732</c:v>
                </c:pt>
                <c:pt idx="196">
                  <c:v>113.90190840919</c:v>
                </c:pt>
                <c:pt idx="197">
                  <c:v>113.93131573721</c:v>
                </c:pt>
                <c:pt idx="198">
                  <c:v>114.3453265878</c:v>
                </c:pt>
                <c:pt idx="199">
                  <c:v>114.71165975513</c:v>
                </c:pt>
                <c:pt idx="200">
                  <c:v>115.02622506873</c:v>
                </c:pt>
                <c:pt idx="201">
                  <c:v>115.09601541633999</c:v>
                </c:pt>
                <c:pt idx="202">
                  <c:v>115.29360912204</c:v>
                </c:pt>
                <c:pt idx="203">
                  <c:v>115.52057247389</c:v>
                </c:pt>
                <c:pt idx="204">
                  <c:v>115.71387528466001</c:v>
                </c:pt>
                <c:pt idx="205">
                  <c:v>115.71417703829</c:v>
                </c:pt>
                <c:pt idx="206">
                  <c:v>115.88027425638001</c:v>
                </c:pt>
                <c:pt idx="207">
                  <c:v>116.02651761308</c:v>
                </c:pt>
                <c:pt idx="208">
                  <c:v>116.15933932078001</c:v>
                </c:pt>
                <c:pt idx="209">
                  <c:v>116.28396930151</c:v>
                </c:pt>
                <c:pt idx="210">
                  <c:v>116.285456311</c:v>
                </c:pt>
                <c:pt idx="211">
                  <c:v>116.41506802009</c:v>
                </c:pt>
                <c:pt idx="212">
                  <c:v>116.57238034127001</c:v>
                </c:pt>
                <c:pt idx="213">
                  <c:v>116.78518557666</c:v>
                </c:pt>
                <c:pt idx="214">
                  <c:v>117.08133051608</c:v>
                </c:pt>
                <c:pt idx="215">
                  <c:v>117.48866737754</c:v>
                </c:pt>
                <c:pt idx="216">
                  <c:v>118.03503940637</c:v>
                </c:pt>
                <c:pt idx="217">
                  <c:v>118.48933898029</c:v>
                </c:pt>
                <c:pt idx="218">
                  <c:v>118.74828119895</c:v>
                </c:pt>
                <c:pt idx="219">
                  <c:v>119.65622143536</c:v>
                </c:pt>
                <c:pt idx="220">
                  <c:v>120.69140269165</c:v>
                </c:pt>
                <c:pt idx="221">
                  <c:v>120.78087760181999</c:v>
                </c:pt>
                <c:pt idx="222">
                  <c:v>122.12158454988</c:v>
                </c:pt>
                <c:pt idx="223">
                  <c:v>122.89861857978001</c:v>
                </c:pt>
                <c:pt idx="224">
                  <c:v>123.67395028420999</c:v>
                </c:pt>
                <c:pt idx="225">
                  <c:v>125.10199217195</c:v>
                </c:pt>
                <c:pt idx="226">
                  <c:v>125.43662834454</c:v>
                </c:pt>
                <c:pt idx="227">
                  <c:v>127.30196780236</c:v>
                </c:pt>
                <c:pt idx="228">
                  <c:v>127.41179689377</c:v>
                </c:pt>
                <c:pt idx="229">
                  <c:v>129.50902832499</c:v>
                </c:pt>
                <c:pt idx="230">
                  <c:v>129.60539764599</c:v>
                </c:pt>
                <c:pt idx="231">
                  <c:v>131.71069250405</c:v>
                </c:pt>
                <c:pt idx="232">
                  <c:v>132.02720501152001</c:v>
                </c:pt>
                <c:pt idx="233">
                  <c:v>133.91521865518001</c:v>
                </c:pt>
                <c:pt idx="234">
                  <c:v>134.6907533415</c:v>
                </c:pt>
                <c:pt idx="235">
                  <c:v>136.11831157016999</c:v>
                </c:pt>
                <c:pt idx="236">
                  <c:v>137.59847031411999</c:v>
                </c:pt>
                <c:pt idx="237">
                  <c:v>139.14587576003001</c:v>
                </c:pt>
                <c:pt idx="238">
                  <c:v>140.69298333985</c:v>
                </c:pt>
                <c:pt idx="239">
                  <c:v>142.17536623870001</c:v>
                </c:pt>
                <c:pt idx="240">
                  <c:v>143.89686537668001</c:v>
                </c:pt>
                <c:pt idx="241">
                  <c:v>145.19979951149</c:v>
                </c:pt>
                <c:pt idx="242">
                  <c:v>147.12931682483</c:v>
                </c:pt>
                <c:pt idx="243">
                  <c:v>148.22975638161</c:v>
                </c:pt>
                <c:pt idx="244">
                  <c:v>150.30767561457</c:v>
                </c:pt>
                <c:pt idx="245">
                  <c:v>151.25708490631999</c:v>
                </c:pt>
                <c:pt idx="246">
                  <c:v>153.34836041693001</c:v>
                </c:pt>
                <c:pt idx="247">
                  <c:v>154.28660470724</c:v>
                </c:pt>
                <c:pt idx="248">
                  <c:v>156.16763485449999</c:v>
                </c:pt>
                <c:pt idx="249">
                  <c:v>157.31282551430999</c:v>
                </c:pt>
                <c:pt idx="250">
                  <c:v>158.68252954828</c:v>
                </c:pt>
                <c:pt idx="251">
                  <c:v>160.34038382047001</c:v>
                </c:pt>
                <c:pt idx="252">
                  <c:v>160.83231795501999</c:v>
                </c:pt>
                <c:pt idx="253">
                  <c:v>162.63806564391999</c:v>
                </c:pt>
                <c:pt idx="254">
                  <c:v>163.3676042463</c:v>
                </c:pt>
                <c:pt idx="255">
                  <c:v>164.14063817229001</c:v>
                </c:pt>
                <c:pt idx="256">
                  <c:v>165.38028134605</c:v>
                </c:pt>
                <c:pt idx="257">
                  <c:v>166.39347908043999</c:v>
                </c:pt>
                <c:pt idx="258">
                  <c:v>166.39610947999</c:v>
                </c:pt>
                <c:pt idx="259">
                  <c:v>166.88765928040999</c:v>
                </c:pt>
                <c:pt idx="260">
                  <c:v>167.22532032433</c:v>
                </c:pt>
                <c:pt idx="261">
                  <c:v>167.41153946804999</c:v>
                </c:pt>
                <c:pt idx="262">
                  <c:v>167.89811675511999</c:v>
                </c:pt>
                <c:pt idx="263">
                  <c:v>167.90218135270001</c:v>
                </c:pt>
                <c:pt idx="264">
                  <c:v>168.43066976763001</c:v>
                </c:pt>
                <c:pt idx="265">
                  <c:v>168.45717161495</c:v>
                </c:pt>
                <c:pt idx="266">
                  <c:v>168.91500609478999</c:v>
                </c:pt>
                <c:pt idx="267">
                  <c:v>168.92178671521</c:v>
                </c:pt>
                <c:pt idx="268">
                  <c:v>169.28992789654001</c:v>
                </c:pt>
                <c:pt idx="269">
                  <c:v>169.44915362136999</c:v>
                </c:pt>
                <c:pt idx="270">
                  <c:v>169.59382408816001</c:v>
                </c:pt>
                <c:pt idx="271">
                  <c:v>169.83858819789</c:v>
                </c:pt>
                <c:pt idx="272">
                  <c:v>169.93078944479001</c:v>
                </c:pt>
                <c:pt idx="273">
                  <c:v>170.03611612959</c:v>
                </c:pt>
                <c:pt idx="274">
                  <c:v>170.19829289008001</c:v>
                </c:pt>
                <c:pt idx="275">
                  <c:v>170.33696605143001</c:v>
                </c:pt>
                <c:pt idx="276">
                  <c:v>170.46138832132999</c:v>
                </c:pt>
                <c:pt idx="277">
                  <c:v>170.46391721307</c:v>
                </c:pt>
                <c:pt idx="278">
                  <c:v>170.59182546064</c:v>
                </c:pt>
                <c:pt idx="279">
                  <c:v>170.73718580566</c:v>
                </c:pt>
                <c:pt idx="280">
                  <c:v>170.91745964999001</c:v>
                </c:pt>
                <c:pt idx="281">
                  <c:v>171.03469787322999</c:v>
                </c:pt>
                <c:pt idx="282">
                  <c:v>171.15011652708</c:v>
                </c:pt>
                <c:pt idx="283">
                  <c:v>171.45262891799999</c:v>
                </c:pt>
                <c:pt idx="284">
                  <c:v>171.67404013346001</c:v>
                </c:pt>
                <c:pt idx="285">
                  <c:v>171.84246922060001</c:v>
                </c:pt>
                <c:pt idx="286">
                  <c:v>172.25066997719</c:v>
                </c:pt>
                <c:pt idx="287">
                  <c:v>172.3371089021</c:v>
                </c:pt>
                <c:pt idx="288">
                  <c:v>172.88917129084001</c:v>
                </c:pt>
                <c:pt idx="289">
                  <c:v>172.95401849709</c:v>
                </c:pt>
                <c:pt idx="290">
                  <c:v>173.45625431876999</c:v>
                </c:pt>
                <c:pt idx="291">
                  <c:v>173.71095789794001</c:v>
                </c:pt>
                <c:pt idx="292">
                  <c:v>174.10172955036001</c:v>
                </c:pt>
                <c:pt idx="293">
                  <c:v>174.63033939537999</c:v>
                </c:pt>
                <c:pt idx="294">
                  <c:v>174.65245865102</c:v>
                </c:pt>
                <c:pt idx="295">
                  <c:v>175.31279401565999</c:v>
                </c:pt>
                <c:pt idx="296">
                  <c:v>175.74800020287</c:v>
                </c:pt>
                <c:pt idx="297">
                  <c:v>175.86978033567999</c:v>
                </c:pt>
                <c:pt idx="298">
                  <c:v>176.53017555739001</c:v>
                </c:pt>
                <c:pt idx="299">
                  <c:v>177.11592451638001</c:v>
                </c:pt>
                <c:pt idx="300">
                  <c:v>177.57673682792</c:v>
                </c:pt>
                <c:pt idx="301">
                  <c:v>178.75309174860001</c:v>
                </c:pt>
                <c:pt idx="302">
                  <c:v>178.79913630984001</c:v>
                </c:pt>
                <c:pt idx="303">
                  <c:v>179.87192873980999</c:v>
                </c:pt>
                <c:pt idx="304">
                  <c:v>180.87088503473001</c:v>
                </c:pt>
                <c:pt idx="305">
                  <c:v>180.97964250095001</c:v>
                </c:pt>
                <c:pt idx="306">
                  <c:v>182.07792833105</c:v>
                </c:pt>
                <c:pt idx="307">
                  <c:v>183.20008935708</c:v>
                </c:pt>
                <c:pt idx="308">
                  <c:v>183.40865919340999</c:v>
                </c:pt>
                <c:pt idx="309">
                  <c:v>184.32162408836999</c:v>
                </c:pt>
                <c:pt idx="310">
                  <c:v>185.43312544874999</c:v>
                </c:pt>
                <c:pt idx="311">
                  <c:v>186.46748471245999</c:v>
                </c:pt>
                <c:pt idx="312">
                  <c:v>186.49170333153</c:v>
                </c:pt>
                <c:pt idx="313">
                  <c:v>187.65178796498</c:v>
                </c:pt>
                <c:pt idx="314">
                  <c:v>188.75823105116001</c:v>
                </c:pt>
                <c:pt idx="315">
                  <c:v>189.88113419497</c:v>
                </c:pt>
                <c:pt idx="316">
                  <c:v>190.16503258961001</c:v>
                </c:pt>
                <c:pt idx="317">
                  <c:v>190.97691818224999</c:v>
                </c:pt>
                <c:pt idx="318">
                  <c:v>192.10326300944999</c:v>
                </c:pt>
                <c:pt idx="319">
                  <c:v>193.21165146562001</c:v>
                </c:pt>
                <c:pt idx="320">
                  <c:v>194.32669488018999</c:v>
                </c:pt>
                <c:pt idx="321">
                  <c:v>194.32976806137</c:v>
                </c:pt>
                <c:pt idx="322">
                  <c:v>196.03265290419</c:v>
                </c:pt>
                <c:pt idx="323">
                  <c:v>197.74957068357</c:v>
                </c:pt>
                <c:pt idx="324">
                  <c:v>198.84487670537001</c:v>
                </c:pt>
                <c:pt idx="325">
                  <c:v>199.45664179593001</c:v>
                </c:pt>
                <c:pt idx="326">
                  <c:v>201.17713127767999</c:v>
                </c:pt>
                <c:pt idx="327">
                  <c:v>202.87014494076001</c:v>
                </c:pt>
                <c:pt idx="328">
                  <c:v>203.56656852863</c:v>
                </c:pt>
                <c:pt idx="329">
                  <c:v>204.59712040734999</c:v>
                </c:pt>
                <c:pt idx="330">
                  <c:v>206.30619237027</c:v>
                </c:pt>
                <c:pt idx="331">
                  <c:v>208.01709489934001</c:v>
                </c:pt>
                <c:pt idx="332">
                  <c:v>208.35123430375</c:v>
                </c:pt>
                <c:pt idx="333">
                  <c:v>209.72082994815</c:v>
                </c:pt>
                <c:pt idx="334">
                  <c:v>211.43633026194999</c:v>
                </c:pt>
                <c:pt idx="335">
                  <c:v>213.05779325603999</c:v>
                </c:pt>
                <c:pt idx="336">
                  <c:v>213.07613961106</c:v>
                </c:pt>
                <c:pt idx="337">
                  <c:v>214.86237523486</c:v>
                </c:pt>
                <c:pt idx="338">
                  <c:v>216.52725529532</c:v>
                </c:pt>
                <c:pt idx="339">
                  <c:v>217.55067069175001</c:v>
                </c:pt>
                <c:pt idx="340">
                  <c:v>218.28446233861001</c:v>
                </c:pt>
                <c:pt idx="341">
                  <c:v>220.00520370059999</c:v>
                </c:pt>
                <c:pt idx="342">
                  <c:v>221.70451344444001</c:v>
                </c:pt>
                <c:pt idx="343">
                  <c:v>221.70486981405</c:v>
                </c:pt>
                <c:pt idx="344">
                  <c:v>223.4396071585</c:v>
                </c:pt>
                <c:pt idx="345">
                  <c:v>225.13772587474</c:v>
                </c:pt>
                <c:pt idx="346">
                  <c:v>225.44016967985999</c:v>
                </c:pt>
                <c:pt idx="347">
                  <c:v>226.8313180669</c:v>
                </c:pt>
                <c:pt idx="348">
                  <c:v>228.57077753710001</c:v>
                </c:pt>
                <c:pt idx="349">
                  <c:v>228.78847005308</c:v>
                </c:pt>
                <c:pt idx="350">
                  <c:v>230.32904233363001</c:v>
                </c:pt>
                <c:pt idx="351">
                  <c:v>231.79744872446</c:v>
                </c:pt>
                <c:pt idx="352">
                  <c:v>231.99993698149001</c:v>
                </c:pt>
                <c:pt idx="353">
                  <c:v>233.81522491125</c:v>
                </c:pt>
                <c:pt idx="354">
                  <c:v>234.50196655784001</c:v>
                </c:pt>
                <c:pt idx="355">
                  <c:v>235.43344807412001</c:v>
                </c:pt>
                <c:pt idx="356">
                  <c:v>236.92304225919</c:v>
                </c:pt>
                <c:pt idx="357">
                  <c:v>237.26446661970999</c:v>
                </c:pt>
                <c:pt idx="358">
                  <c:v>238.86140357145999</c:v>
                </c:pt>
                <c:pt idx="359">
                  <c:v>239.06786979093999</c:v>
                </c:pt>
                <c:pt idx="360">
                  <c:v>239.56404828369</c:v>
                </c:pt>
                <c:pt idx="361">
                  <c:v>240.20507642937</c:v>
                </c:pt>
                <c:pt idx="362">
                  <c:v>240.91331523015</c:v>
                </c:pt>
                <c:pt idx="363">
                  <c:v>240.93089677892999</c:v>
                </c:pt>
                <c:pt idx="364">
                  <c:v>241.54983964316</c:v>
                </c:pt>
                <c:pt idx="365">
                  <c:v>242.25065948075999</c:v>
                </c:pt>
                <c:pt idx="366">
                  <c:v>242.49596577228999</c:v>
                </c:pt>
                <c:pt idx="367">
                  <c:v>242.88939885918001</c:v>
                </c:pt>
                <c:pt idx="368">
                  <c:v>243.59101322154001</c:v>
                </c:pt>
                <c:pt idx="369">
                  <c:v>243.75085898288</c:v>
                </c:pt>
                <c:pt idx="370">
                  <c:v>244.23431823716001</c:v>
                </c:pt>
                <c:pt idx="371">
                  <c:v>244.72489543569</c:v>
                </c:pt>
                <c:pt idx="372">
                  <c:v>244.93446014361999</c:v>
                </c:pt>
                <c:pt idx="373">
                  <c:v>245.45820244948001</c:v>
                </c:pt>
                <c:pt idx="374">
                  <c:v>245.57332566861001</c:v>
                </c:pt>
                <c:pt idx="375">
                  <c:v>245.99090977008001</c:v>
                </c:pt>
                <c:pt idx="376">
                  <c:v>246.21006978928</c:v>
                </c:pt>
                <c:pt idx="377">
                  <c:v>246.36315134009999</c:v>
                </c:pt>
                <c:pt idx="378">
                  <c:v>246.61506737284</c:v>
                </c:pt>
                <c:pt idx="379">
                  <c:v>246.78680150176001</c:v>
                </c:pt>
                <c:pt idx="380">
                  <c:v>246.91702208293</c:v>
                </c:pt>
                <c:pt idx="381">
                  <c:v>246.91847447160001</c:v>
                </c:pt>
                <c:pt idx="382">
                  <c:v>247.04970373815999</c:v>
                </c:pt>
                <c:pt idx="383">
                  <c:v>247.21408551896999</c:v>
                </c:pt>
                <c:pt idx="384">
                  <c:v>247.21896836001</c:v>
                </c:pt>
                <c:pt idx="385">
                  <c:v>247.41301380503</c:v>
                </c:pt>
                <c:pt idx="386">
                  <c:v>247.46602568231</c:v>
                </c:pt>
                <c:pt idx="387">
                  <c:v>247.83131679109999</c:v>
                </c:pt>
                <c:pt idx="388">
                  <c:v>248.35518261719</c:v>
                </c:pt>
                <c:pt idx="389">
                  <c:v>249.06593955445999</c:v>
                </c:pt>
                <c:pt idx="390">
                  <c:v>249.07777714269</c:v>
                </c:pt>
                <c:pt idx="391">
                  <c:v>250.03913038064999</c:v>
                </c:pt>
                <c:pt idx="392">
                  <c:v>250.99044987325999</c:v>
                </c:pt>
                <c:pt idx="393">
                  <c:v>251.27920100227001</c:v>
                </c:pt>
                <c:pt idx="394">
                  <c:v>252.69423005822</c:v>
                </c:pt>
                <c:pt idx="395">
                  <c:v>252.82544008264</c:v>
                </c:pt>
                <c:pt idx="396">
                  <c:v>254.42851717188</c:v>
                </c:pt>
                <c:pt idx="397">
                  <c:v>254.65569668551001</c:v>
                </c:pt>
                <c:pt idx="398">
                  <c:v>256.13314694333002</c:v>
                </c:pt>
                <c:pt idx="399">
                  <c:v>256.73625759481001</c:v>
                </c:pt>
                <c:pt idx="400">
                  <c:v>257.86435308760002</c:v>
                </c:pt>
                <c:pt idx="401">
                  <c:v>259.03470592092998</c:v>
                </c:pt>
                <c:pt idx="402">
                  <c:v>259.56623955475999</c:v>
                </c:pt>
                <c:pt idx="403">
                  <c:v>261.30294213878</c:v>
                </c:pt>
                <c:pt idx="404">
                  <c:v>261.52027447180001</c:v>
                </c:pt>
                <c:pt idx="405">
                  <c:v>263.01389145297998</c:v>
                </c:pt>
                <c:pt idx="406">
                  <c:v>264.16424952163999</c:v>
                </c:pt>
                <c:pt idx="407">
                  <c:v>264.73995749616</c:v>
                </c:pt>
                <c:pt idx="408">
                  <c:v>266.40121464253002</c:v>
                </c:pt>
                <c:pt idx="409">
                  <c:v>266.94045700698001</c:v>
                </c:pt>
                <c:pt idx="410">
                  <c:v>268.17784042434999</c:v>
                </c:pt>
                <c:pt idx="411">
                  <c:v>269.78859677243997</c:v>
                </c:pt>
                <c:pt idx="412">
                  <c:v>269.82585467206002</c:v>
                </c:pt>
                <c:pt idx="413">
                  <c:v>271.61489168700001</c:v>
                </c:pt>
                <c:pt idx="414">
                  <c:v>272.79882641031998</c:v>
                </c:pt>
                <c:pt idx="415">
                  <c:v>273.2628330252</c:v>
                </c:pt>
                <c:pt idx="416">
                  <c:v>275.05231537856002</c:v>
                </c:pt>
                <c:pt idx="417">
                  <c:v>275.82965664736003</c:v>
                </c:pt>
                <c:pt idx="418">
                  <c:v>276.72759807068002</c:v>
                </c:pt>
                <c:pt idx="419">
                  <c:v>278.48971301430998</c:v>
                </c:pt>
                <c:pt idx="420">
                  <c:v>278.88430564654999</c:v>
                </c:pt>
                <c:pt idx="421">
                  <c:v>280.19704690965</c:v>
                </c:pt>
                <c:pt idx="422">
                  <c:v>281.92690607738001</c:v>
                </c:pt>
                <c:pt idx="423">
                  <c:v>281.92717877957</c:v>
                </c:pt>
                <c:pt idx="424">
                  <c:v>283.29790128825999</c:v>
                </c:pt>
                <c:pt idx="425">
                  <c:v>284.70939284384002</c:v>
                </c:pt>
                <c:pt idx="426">
                  <c:v>284.92171479705002</c:v>
                </c:pt>
                <c:pt idx="427">
                  <c:v>286.06898699572002</c:v>
                </c:pt>
                <c:pt idx="428">
                  <c:v>287.49201316300002</c:v>
                </c:pt>
                <c:pt idx="429">
                  <c:v>287.83086710772</c:v>
                </c:pt>
                <c:pt idx="430">
                  <c:v>288.83538303802999</c:v>
                </c:pt>
                <c:pt idx="431">
                  <c:v>290.27420577045001</c:v>
                </c:pt>
                <c:pt idx="432">
                  <c:v>290.61756311847</c:v>
                </c:pt>
                <c:pt idx="433">
                  <c:v>291.62574872873</c:v>
                </c:pt>
                <c:pt idx="434">
                  <c:v>293.05690626173998</c:v>
                </c:pt>
                <c:pt idx="435">
                  <c:v>293.24523456002999</c:v>
                </c:pt>
                <c:pt idx="436">
                  <c:v>294.40914624595001</c:v>
                </c:pt>
                <c:pt idx="437">
                  <c:v>295.68502484888</c:v>
                </c:pt>
                <c:pt idx="438">
                  <c:v>295.84006402231</c:v>
                </c:pt>
                <c:pt idx="439">
                  <c:v>297.16593290921003</c:v>
                </c:pt>
                <c:pt idx="440">
                  <c:v>297.93404739830999</c:v>
                </c:pt>
                <c:pt idx="441">
                  <c:v>298.62254869410998</c:v>
                </c:pt>
                <c:pt idx="442">
                  <c:v>299.91577626671</c:v>
                </c:pt>
                <c:pt idx="443">
                  <c:v>299.99341126629997</c:v>
                </c:pt>
                <c:pt idx="444">
                  <c:v>301.40601936926998</c:v>
                </c:pt>
                <c:pt idx="445">
                  <c:v>301.86156223556998</c:v>
                </c:pt>
                <c:pt idx="446">
                  <c:v>302.70754836745999</c:v>
                </c:pt>
                <c:pt idx="447">
                  <c:v>303.53442856552999</c:v>
                </c:pt>
                <c:pt idx="448">
                  <c:v>304.19055189324001</c:v>
                </c:pt>
                <c:pt idx="449">
                  <c:v>305.00561457338</c:v>
                </c:pt>
                <c:pt idx="450">
                  <c:v>305.46974619521001</c:v>
                </c:pt>
                <c:pt idx="451">
                  <c:v>306.26664943806003</c:v>
                </c:pt>
                <c:pt idx="452">
                  <c:v>306.97711706433</c:v>
                </c:pt>
                <c:pt idx="453">
                  <c:v>307.30733135853001</c:v>
                </c:pt>
                <c:pt idx="454">
                  <c:v>308.12339992577</c:v>
                </c:pt>
                <c:pt idx="455">
                  <c:v>308.20168668395002</c:v>
                </c:pt>
                <c:pt idx="456">
                  <c:v>308.73863409409</c:v>
                </c:pt>
                <c:pt idx="457">
                  <c:v>309.18389419674997</c:v>
                </c:pt>
                <c:pt idx="458">
                  <c:v>309.49004743067002</c:v>
                </c:pt>
                <c:pt idx="459">
                  <c:v>309.68798432738998</c:v>
                </c:pt>
                <c:pt idx="460">
                  <c:v>309.77595020587</c:v>
                </c:pt>
                <c:pt idx="461">
                  <c:v>309.80867041262002</c:v>
                </c:pt>
                <c:pt idx="462">
                  <c:v>309.88326143696003</c:v>
                </c:pt>
                <c:pt idx="463">
                  <c:v>309.94297314793999</c:v>
                </c:pt>
                <c:pt idx="464">
                  <c:v>310.02116498307998</c:v>
                </c:pt>
                <c:pt idx="465">
                  <c:v>310.16248486792</c:v>
                </c:pt>
                <c:pt idx="466">
                  <c:v>310.41480480547</c:v>
                </c:pt>
                <c:pt idx="467">
                  <c:v>310.57748869538</c:v>
                </c:pt>
                <c:pt idx="468">
                  <c:v>310.82605534038998</c:v>
                </c:pt>
                <c:pt idx="469">
                  <c:v>311.44414897338999</c:v>
                </c:pt>
                <c:pt idx="470">
                  <c:v>311.47836672558998</c:v>
                </c:pt>
                <c:pt idx="471">
                  <c:v>312.31698321354003</c:v>
                </c:pt>
                <c:pt idx="472">
                  <c:v>312.33224082318998</c:v>
                </c:pt>
                <c:pt idx="473">
                  <c:v>313.19025154513002</c:v>
                </c:pt>
                <c:pt idx="474">
                  <c:v>313.49244704680001</c:v>
                </c:pt>
                <c:pt idx="475">
                  <c:v>314.05290694727</c:v>
                </c:pt>
                <c:pt idx="476">
                  <c:v>314.90342773972998</c:v>
                </c:pt>
                <c:pt idx="477">
                  <c:v>315.01842468462002</c:v>
                </c:pt>
                <c:pt idx="478">
                  <c:v>315.76622432863002</c:v>
                </c:pt>
                <c:pt idx="479">
                  <c:v>316.61845313533001</c:v>
                </c:pt>
                <c:pt idx="480">
                  <c:v>316.92537423635002</c:v>
                </c:pt>
                <c:pt idx="481">
                  <c:v>317.48008841180001</c:v>
                </c:pt>
                <c:pt idx="482">
                  <c:v>318.33134231372998</c:v>
                </c:pt>
                <c:pt idx="483">
                  <c:v>319.17447205881001</c:v>
                </c:pt>
                <c:pt idx="484">
                  <c:v>319.90090240828999</c:v>
                </c:pt>
                <c:pt idx="485">
                  <c:v>321.36803159967002</c:v>
                </c:pt>
                <c:pt idx="486">
                  <c:v>321.71105934294002</c:v>
                </c:pt>
                <c:pt idx="487">
                  <c:v>322.93613054695999</c:v>
                </c:pt>
                <c:pt idx="488">
                  <c:v>324.40322303352002</c:v>
                </c:pt>
                <c:pt idx="489">
                  <c:v>324.48304555845999</c:v>
                </c:pt>
                <c:pt idx="490">
                  <c:v>325.89135387658001</c:v>
                </c:pt>
                <c:pt idx="491">
                  <c:v>327.44152807263998</c:v>
                </c:pt>
                <c:pt idx="492">
                  <c:v>327.44186443315999</c:v>
                </c:pt>
                <c:pt idx="493">
                  <c:v>328.97242586751997</c:v>
                </c:pt>
                <c:pt idx="494">
                  <c:v>330.54360813877997</c:v>
                </c:pt>
                <c:pt idx="495">
                  <c:v>330.54363359289999</c:v>
                </c:pt>
                <c:pt idx="496">
                  <c:v>332.13237653764003</c:v>
                </c:pt>
                <c:pt idx="497">
                  <c:v>333.75064306809003</c:v>
                </c:pt>
                <c:pt idx="498">
                  <c:v>333.75068505679002</c:v>
                </c:pt>
                <c:pt idx="499">
                  <c:v>335.37452546348999</c:v>
                </c:pt>
                <c:pt idx="500">
                  <c:v>337.03327284331999</c:v>
                </c:pt>
                <c:pt idx="501">
                  <c:v>337.03358506385001</c:v>
                </c:pt>
                <c:pt idx="502">
                  <c:v>338.68873529178001</c:v>
                </c:pt>
                <c:pt idx="503">
                  <c:v>340.37264554925002</c:v>
                </c:pt>
                <c:pt idx="504">
                  <c:v>340.37297999734</c:v>
                </c:pt>
                <c:pt idx="505">
                  <c:v>342.09281338668001</c:v>
                </c:pt>
                <c:pt idx="506">
                  <c:v>343.75618001477</c:v>
                </c:pt>
                <c:pt idx="507">
                  <c:v>343.75620226151</c:v>
                </c:pt>
                <c:pt idx="508">
                  <c:v>345.48483167978998</c:v>
                </c:pt>
                <c:pt idx="509">
                  <c:v>347.16763288485998</c:v>
                </c:pt>
                <c:pt idx="510">
                  <c:v>347.16780120879997</c:v>
                </c:pt>
                <c:pt idx="511">
                  <c:v>348.89874417291003</c:v>
                </c:pt>
                <c:pt idx="512">
                  <c:v>350.58712259883998</c:v>
                </c:pt>
                <c:pt idx="513">
                  <c:v>350.58739848552</c:v>
                </c:pt>
                <c:pt idx="514">
                  <c:v>352.30717194913001</c:v>
                </c:pt>
                <c:pt idx="515">
                  <c:v>353.99172473703999</c:v>
                </c:pt>
                <c:pt idx="516">
                  <c:v>353.99226629091999</c:v>
                </c:pt>
                <c:pt idx="517">
                  <c:v>355.69388789324</c:v>
                </c:pt>
                <c:pt idx="518">
                  <c:v>357.35902211384001</c:v>
                </c:pt>
                <c:pt idx="519">
                  <c:v>357.35915035483998</c:v>
                </c:pt>
                <c:pt idx="520">
                  <c:v>358.98816250937</c:v>
                </c:pt>
                <c:pt idx="521">
                  <c:v>360.66259905752003</c:v>
                </c:pt>
                <c:pt idx="522">
                  <c:v>360.66321708688002</c:v>
                </c:pt>
                <c:pt idx="523">
                  <c:v>362.29176050397001</c:v>
                </c:pt>
                <c:pt idx="524">
                  <c:v>363.88001364546</c:v>
                </c:pt>
                <c:pt idx="525">
                  <c:v>363.88015641318998</c:v>
                </c:pt>
                <c:pt idx="526">
                  <c:v>365.45077780457001</c:v>
                </c:pt>
                <c:pt idx="527">
                  <c:v>366.98875538328002</c:v>
                </c:pt>
                <c:pt idx="528">
                  <c:v>366.99022656762003</c:v>
                </c:pt>
                <c:pt idx="529">
                  <c:v>368.50420877893998</c:v>
                </c:pt>
                <c:pt idx="530">
                  <c:v>369.97358959539997</c:v>
                </c:pt>
                <c:pt idx="531">
                  <c:v>369.97472919093002</c:v>
                </c:pt>
                <c:pt idx="532">
                  <c:v>371.41512664585002</c:v>
                </c:pt>
                <c:pt idx="533">
                  <c:v>372.81400135055998</c:v>
                </c:pt>
                <c:pt idx="534">
                  <c:v>372.81496198519</c:v>
                </c:pt>
                <c:pt idx="535">
                  <c:v>374.16397018687002</c:v>
                </c:pt>
                <c:pt idx="536">
                  <c:v>375.48765335185999</c:v>
                </c:pt>
                <c:pt idx="537">
                  <c:v>375.48831473665001</c:v>
                </c:pt>
                <c:pt idx="538">
                  <c:v>376.73571114933998</c:v>
                </c:pt>
                <c:pt idx="539">
                  <c:v>377.96028200841999</c:v>
                </c:pt>
                <c:pt idx="540">
                  <c:v>377.96195373817</c:v>
                </c:pt>
                <c:pt idx="541">
                  <c:v>379.07165298452998</c:v>
                </c:pt>
                <c:pt idx="542">
                  <c:v>380.20247920626002</c:v>
                </c:pt>
                <c:pt idx="543">
                  <c:v>380.20454206271</c:v>
                </c:pt>
                <c:pt idx="544">
                  <c:v>380.60271984748999</c:v>
                </c:pt>
                <c:pt idx="545">
                  <c:v>381.41853200192003</c:v>
                </c:pt>
                <c:pt idx="546">
                  <c:v>382.17923136408001</c:v>
                </c:pt>
                <c:pt idx="547">
                  <c:v>382.17923933594</c:v>
                </c:pt>
                <c:pt idx="548">
                  <c:v>382.99754206430998</c:v>
                </c:pt>
                <c:pt idx="549">
                  <c:v>383.75622832783</c:v>
                </c:pt>
                <c:pt idx="550">
                  <c:v>383.84769612153002</c:v>
                </c:pt>
                <c:pt idx="551">
                  <c:v>384.57562333252997</c:v>
                </c:pt>
                <c:pt idx="552">
                  <c:v>385.18408906450998</c:v>
                </c:pt>
                <c:pt idx="553">
                  <c:v>385.33537678702999</c:v>
                </c:pt>
                <c:pt idx="554">
                  <c:v>386.15322608695999</c:v>
                </c:pt>
                <c:pt idx="555">
                  <c:v>386.21786023265997</c:v>
                </c:pt>
                <c:pt idx="556">
                  <c:v>386.91660753541998</c:v>
                </c:pt>
                <c:pt idx="557">
                  <c:v>386.99236426953001</c:v>
                </c:pt>
                <c:pt idx="558">
                  <c:v>387.55096659941</c:v>
                </c:pt>
                <c:pt idx="559">
                  <c:v>387.71486136456002</c:v>
                </c:pt>
                <c:pt idx="560">
                  <c:v>387.93705187408</c:v>
                </c:pt>
                <c:pt idx="561">
                  <c:v>388.19403542209</c:v>
                </c:pt>
                <c:pt idx="562">
                  <c:v>388.36535462543998</c:v>
                </c:pt>
                <c:pt idx="563">
                  <c:v>388.49434297842998</c:v>
                </c:pt>
                <c:pt idx="564">
                  <c:v>388.49559158411</c:v>
                </c:pt>
                <c:pt idx="565">
                  <c:v>388.62421133223</c:v>
                </c:pt>
                <c:pt idx="566">
                  <c:v>388.79887993902003</c:v>
                </c:pt>
                <c:pt idx="567">
                  <c:v>389.06274385438002</c:v>
                </c:pt>
                <c:pt idx="568">
                  <c:v>389.46029990761002</c:v>
                </c:pt>
                <c:pt idx="569">
                  <c:v>390.03602439523002</c:v>
                </c:pt>
                <c:pt idx="570">
                  <c:v>390.30178482351999</c:v>
                </c:pt>
                <c:pt idx="571">
                  <c:v>390.83436462566999</c:v>
                </c:pt>
                <c:pt idx="572">
                  <c:v>391.89974961759998</c:v>
                </c:pt>
                <c:pt idx="573">
                  <c:v>392.38182116732003</c:v>
                </c:pt>
                <c:pt idx="574">
                  <c:v>393.27659806579999</c:v>
                </c:pt>
                <c:pt idx="575">
                  <c:v>394.39047697793001</c:v>
                </c:pt>
                <c:pt idx="576">
                  <c:v>394.99518609618002</c:v>
                </c:pt>
                <c:pt idx="577">
                  <c:v>396.26732591826999</c:v>
                </c:pt>
                <c:pt idx="578">
                  <c:v>397.02953811339</c:v>
                </c:pt>
                <c:pt idx="579">
                  <c:v>398.11697619068002</c:v>
                </c:pt>
                <c:pt idx="580">
                  <c:v>399.34065807902999</c:v>
                </c:pt>
                <c:pt idx="581">
                  <c:v>400.15377249646002</c:v>
                </c:pt>
                <c:pt idx="582">
                  <c:v>401.89129213834002</c:v>
                </c:pt>
                <c:pt idx="583">
                  <c:v>401.96715897192001</c:v>
                </c:pt>
                <c:pt idx="584">
                  <c:v>404.03727228585001</c:v>
                </c:pt>
                <c:pt idx="585">
                  <c:v>404.64647367583001</c:v>
                </c:pt>
                <c:pt idx="586">
                  <c:v>405.8922189621</c:v>
                </c:pt>
                <c:pt idx="587">
                  <c:v>407.57412539504003</c:v>
                </c:pt>
                <c:pt idx="588">
                  <c:v>407.92314935035</c:v>
                </c:pt>
                <c:pt idx="589">
                  <c:v>409.75047322978003</c:v>
                </c:pt>
                <c:pt idx="590">
                  <c:v>410.64577342551001</c:v>
                </c:pt>
                <c:pt idx="591">
                  <c:v>411.80687920944001</c:v>
                </c:pt>
                <c:pt idx="592">
                  <c:v>413.56861954800002</c:v>
                </c:pt>
                <c:pt idx="593">
                  <c:v>413.83740627036002</c:v>
                </c:pt>
                <c:pt idx="594">
                  <c:v>415.69210098607999</c:v>
                </c:pt>
                <c:pt idx="595">
                  <c:v>417.12854494458998</c:v>
                </c:pt>
                <c:pt idx="596">
                  <c:v>417.46552828458999</c:v>
                </c:pt>
                <c:pt idx="597">
                  <c:v>419.58043636368001</c:v>
                </c:pt>
                <c:pt idx="598">
                  <c:v>420.49470798751997</c:v>
                </c:pt>
                <c:pt idx="599">
                  <c:v>421.40968428529999</c:v>
                </c:pt>
                <c:pt idx="600">
                  <c:v>423.46353648913998</c:v>
                </c:pt>
                <c:pt idx="601">
                  <c:v>423.91022632844999</c:v>
                </c:pt>
                <c:pt idx="602">
                  <c:v>425.33826875989001</c:v>
                </c:pt>
                <c:pt idx="603">
                  <c:v>427.35063870418998</c:v>
                </c:pt>
                <c:pt idx="604">
                  <c:v>427.35211395020002</c:v>
                </c:pt>
                <c:pt idx="605">
                  <c:v>428.01255249085</c:v>
                </c:pt>
                <c:pt idx="606">
                  <c:v>428.68724733542001</c:v>
                </c:pt>
                <c:pt idx="607">
                  <c:v>429.75694860200002</c:v>
                </c:pt>
                <c:pt idx="608">
                  <c:v>430.79248335022999</c:v>
                </c:pt>
                <c:pt idx="609">
                  <c:v>430.79356090194</c:v>
                </c:pt>
                <c:pt idx="610">
                  <c:v>432.35815092562001</c:v>
                </c:pt>
                <c:pt idx="611">
                  <c:v>433.96028528182001</c:v>
                </c:pt>
                <c:pt idx="612">
                  <c:v>434.21966277382</c:v>
                </c:pt>
                <c:pt idx="613">
                  <c:v>435.49916310318002</c:v>
                </c:pt>
                <c:pt idx="614">
                  <c:v>437.13403403752</c:v>
                </c:pt>
                <c:pt idx="615">
                  <c:v>437.61382490649999</c:v>
                </c:pt>
                <c:pt idx="616">
                  <c:v>438.78487494186999</c:v>
                </c:pt>
                <c:pt idx="617">
                  <c:v>440.30256872708998</c:v>
                </c:pt>
                <c:pt idx="618">
                  <c:v>440.96653340873002</c:v>
                </c:pt>
                <c:pt idx="619">
                  <c:v>441.97546293629</c:v>
                </c:pt>
                <c:pt idx="620">
                  <c:v>443.47310456617998</c:v>
                </c:pt>
                <c:pt idx="621">
                  <c:v>444.27300624444001</c:v>
                </c:pt>
                <c:pt idx="622">
                  <c:v>445.14891598537002</c:v>
                </c:pt>
                <c:pt idx="623">
                  <c:v>446.64085691470001</c:v>
                </c:pt>
                <c:pt idx="624">
                  <c:v>447.51768000688003</c:v>
                </c:pt>
                <c:pt idx="625">
                  <c:v>448.31301136465999</c:v>
                </c:pt>
                <c:pt idx="626">
                  <c:v>449.81011177364002</c:v>
                </c:pt>
                <c:pt idx="627">
                  <c:v>450.67063477195001</c:v>
                </c:pt>
                <c:pt idx="628">
                  <c:v>451.46948889070001</c:v>
                </c:pt>
                <c:pt idx="629">
                  <c:v>452.97900854163998</c:v>
                </c:pt>
                <c:pt idx="630">
                  <c:v>453.69186533705999</c:v>
                </c:pt>
                <c:pt idx="631">
                  <c:v>454.62172025500001</c:v>
                </c:pt>
                <c:pt idx="632">
                  <c:v>456.14697276651998</c:v>
                </c:pt>
                <c:pt idx="633">
                  <c:v>456.53380288128</c:v>
                </c:pt>
                <c:pt idx="634">
                  <c:v>457.77714218125999</c:v>
                </c:pt>
                <c:pt idx="635">
                  <c:v>459.14324052910001</c:v>
                </c:pt>
                <c:pt idx="636">
                  <c:v>459.31787533556002</c:v>
                </c:pt>
                <c:pt idx="637">
                  <c:v>460.94498271024003</c:v>
                </c:pt>
                <c:pt idx="638">
                  <c:v>461.46280180614002</c:v>
                </c:pt>
                <c:pt idx="639">
                  <c:v>462.48622260188</c:v>
                </c:pt>
                <c:pt idx="640">
                  <c:v>463.43212078303998</c:v>
                </c:pt>
                <c:pt idx="641">
                  <c:v>464.04610227524</c:v>
                </c:pt>
                <c:pt idx="642">
                  <c:v>465.00804949368001</c:v>
                </c:pt>
                <c:pt idx="643">
                  <c:v>465.65843565712998</c:v>
                </c:pt>
                <c:pt idx="644">
                  <c:v>466.22311852836998</c:v>
                </c:pt>
                <c:pt idx="645">
                  <c:v>467.12889907648997</c:v>
                </c:pt>
                <c:pt idx="646">
                  <c:v>467.16176254438</c:v>
                </c:pt>
                <c:pt idx="647">
                  <c:v>467.77697318108</c:v>
                </c:pt>
                <c:pt idx="648">
                  <c:v>468.21894325390002</c:v>
                </c:pt>
                <c:pt idx="649">
                  <c:v>468.50644763762</c:v>
                </c:pt>
                <c:pt idx="650">
                  <c:v>468.69116266499998</c:v>
                </c:pt>
                <c:pt idx="651">
                  <c:v>468.82452480849003</c:v>
                </c:pt>
                <c:pt idx="652">
                  <c:v>468.82466955913998</c:v>
                </c:pt>
                <c:pt idx="653">
                  <c:v>468.95565413358997</c:v>
                </c:pt>
                <c:pt idx="654">
                  <c:v>469.12262793167002</c:v>
                </c:pt>
                <c:pt idx="655">
                  <c:v>469.36180006226999</c:v>
                </c:pt>
                <c:pt idx="656">
                  <c:v>469.70947676351</c:v>
                </c:pt>
                <c:pt idx="657">
                  <c:v>470.20195724432</c:v>
                </c:pt>
                <c:pt idx="658">
                  <c:v>470.33323927695</c:v>
                </c:pt>
                <c:pt idx="659">
                  <c:v>470.87551720792999</c:v>
                </c:pt>
                <c:pt idx="660">
                  <c:v>471.71121268738</c:v>
                </c:pt>
                <c:pt idx="661">
                  <c:v>471.76641533545001</c:v>
                </c:pt>
                <c:pt idx="662">
                  <c:v>472.91090004109998</c:v>
                </c:pt>
                <c:pt idx="663">
                  <c:v>473.18286350325002</c:v>
                </c:pt>
                <c:pt idx="664">
                  <c:v>474.33879882242002</c:v>
                </c:pt>
                <c:pt idx="665">
                  <c:v>474.59946907736003</c:v>
                </c:pt>
                <c:pt idx="666">
                  <c:v>476.05473389281002</c:v>
                </c:pt>
                <c:pt idx="667">
                  <c:v>476.10506815324999</c:v>
                </c:pt>
                <c:pt idx="668">
                  <c:v>477.48345034254999</c:v>
                </c:pt>
                <c:pt idx="669">
                  <c:v>478.05857847415001</c:v>
                </c:pt>
                <c:pt idx="670">
                  <c:v>478.96429046295998</c:v>
                </c:pt>
                <c:pt idx="671">
                  <c:v>480.35255556661002</c:v>
                </c:pt>
                <c:pt idx="672">
                  <c:v>480.37221048505</c:v>
                </c:pt>
                <c:pt idx="673">
                  <c:v>481.84305272707002</c:v>
                </c:pt>
                <c:pt idx="674">
                  <c:v>482.94152276993998</c:v>
                </c:pt>
                <c:pt idx="675">
                  <c:v>483.26332230045</c:v>
                </c:pt>
                <c:pt idx="676">
                  <c:v>484.73975227254999</c:v>
                </c:pt>
                <c:pt idx="677">
                  <c:v>485.83308066621998</c:v>
                </c:pt>
                <c:pt idx="678">
                  <c:v>486.14990017094999</c:v>
                </c:pt>
                <c:pt idx="679">
                  <c:v>487.60824696108</c:v>
                </c:pt>
                <c:pt idx="680">
                  <c:v>489.03649438087001</c:v>
                </c:pt>
                <c:pt idx="681">
                  <c:v>489.03757753485002</c:v>
                </c:pt>
                <c:pt idx="682">
                  <c:v>490.49937792151002</c:v>
                </c:pt>
                <c:pt idx="683">
                  <c:v>491.92458318854</c:v>
                </c:pt>
                <c:pt idx="684">
                  <c:v>492.56804218788</c:v>
                </c:pt>
                <c:pt idx="685">
                  <c:v>493.41726830836001</c:v>
                </c:pt>
                <c:pt idx="686">
                  <c:v>494.81435511485</c:v>
                </c:pt>
                <c:pt idx="687">
                  <c:v>496.33710564470999</c:v>
                </c:pt>
                <c:pt idx="688">
                  <c:v>496.42177871289999</c:v>
                </c:pt>
                <c:pt idx="689">
                  <c:v>497.69742924505999</c:v>
                </c:pt>
                <c:pt idx="690">
                  <c:v>499.16004384444</c:v>
                </c:pt>
                <c:pt idx="691">
                  <c:v>500.52373955465998</c:v>
                </c:pt>
                <c:pt idx="692">
                  <c:v>500.58960381741002</c:v>
                </c:pt>
                <c:pt idx="693">
                  <c:v>502.01505584744001</c:v>
                </c:pt>
                <c:pt idx="694">
                  <c:v>503.47099908717001</c:v>
                </c:pt>
                <c:pt idx="695">
                  <c:v>504.77973928525</c:v>
                </c:pt>
                <c:pt idx="696">
                  <c:v>505.10065011472</c:v>
                </c:pt>
                <c:pt idx="697">
                  <c:v>506.92008849326999</c:v>
                </c:pt>
                <c:pt idx="698">
                  <c:v>508.55118868842999</c:v>
                </c:pt>
                <c:pt idx="699">
                  <c:v>509.09557466131997</c:v>
                </c:pt>
                <c:pt idx="700">
                  <c:v>510.36639857531998</c:v>
                </c:pt>
                <c:pt idx="701">
                  <c:v>512.03746367252995</c:v>
                </c:pt>
                <c:pt idx="702">
                  <c:v>513.37794498395999</c:v>
                </c:pt>
                <c:pt idx="703">
                  <c:v>513.81073773195999</c:v>
                </c:pt>
                <c:pt idx="704">
                  <c:v>515.50591030851001</c:v>
                </c:pt>
                <c:pt idx="705">
                  <c:v>517.26083881163004</c:v>
                </c:pt>
                <c:pt idx="706">
                  <c:v>517.53550877171006</c:v>
                </c:pt>
                <c:pt idx="707">
                  <c:v>518.92957361141998</c:v>
                </c:pt>
                <c:pt idx="708">
                  <c:v>520.70818748427996</c:v>
                </c:pt>
                <c:pt idx="709">
                  <c:v>521.48044114048002</c:v>
                </c:pt>
                <c:pt idx="710">
                  <c:v>522.32390795090998</c:v>
                </c:pt>
                <c:pt idx="711">
                  <c:v>524.15551252782996</c:v>
                </c:pt>
                <c:pt idx="712">
                  <c:v>525.13111301250001</c:v>
                </c:pt>
                <c:pt idx="713">
                  <c:v>525.71222962717002</c:v>
                </c:pt>
                <c:pt idx="714">
                  <c:v>527.60049728177</c:v>
                </c:pt>
                <c:pt idx="715">
                  <c:v>528.43462021333005</c:v>
                </c:pt>
                <c:pt idx="716">
                  <c:v>529.15909028565</c:v>
                </c:pt>
                <c:pt idx="717">
                  <c:v>531.05535605734997</c:v>
                </c:pt>
                <c:pt idx="718">
                  <c:v>531.41491146861995</c:v>
                </c:pt>
                <c:pt idx="719">
                  <c:v>532.61595634551998</c:v>
                </c:pt>
                <c:pt idx="720">
                  <c:v>534.10607927988997</c:v>
                </c:pt>
                <c:pt idx="721">
                  <c:v>534.50387385459999</c:v>
                </c:pt>
                <c:pt idx="722">
                  <c:v>536.48700711164997</c:v>
                </c:pt>
                <c:pt idx="723">
                  <c:v>536.53231540576996</c:v>
                </c:pt>
                <c:pt idx="724">
                  <c:v>537.88340343247</c:v>
                </c:pt>
                <c:pt idx="725">
                  <c:v>538.70741378807998</c:v>
                </c:pt>
                <c:pt idx="726">
                  <c:v>540.03853079959003</c:v>
                </c:pt>
                <c:pt idx="727">
                  <c:v>540.63494311948</c:v>
                </c:pt>
                <c:pt idx="728">
                  <c:v>541.37835018886994</c:v>
                </c:pt>
                <c:pt idx="729">
                  <c:v>542.30908448819002</c:v>
                </c:pt>
                <c:pt idx="730">
                  <c:v>542.96332304329997</c:v>
                </c:pt>
                <c:pt idx="731">
                  <c:v>543.71615896368996</c:v>
                </c:pt>
                <c:pt idx="732">
                  <c:v>544.84661152285003</c:v>
                </c:pt>
                <c:pt idx="733">
                  <c:v>544.85521997267995</c:v>
                </c:pt>
                <c:pt idx="734">
                  <c:v>545.49073088405999</c:v>
                </c:pt>
                <c:pt idx="735">
                  <c:v>545.72687358714995</c:v>
                </c:pt>
                <c:pt idx="736">
                  <c:v>546.30934286729996</c:v>
                </c:pt>
                <c:pt idx="737">
                  <c:v>546.39271760337999</c:v>
                </c:pt>
                <c:pt idx="738">
                  <c:v>546.87993054041999</c:v>
                </c:pt>
                <c:pt idx="739">
                  <c:v>546.92011291797996</c:v>
                </c:pt>
                <c:pt idx="740">
                  <c:v>547.22432332988001</c:v>
                </c:pt>
                <c:pt idx="741">
                  <c:v>547.46173962754006</c:v>
                </c:pt>
                <c:pt idx="742">
                  <c:v>547.62803173512998</c:v>
                </c:pt>
                <c:pt idx="743">
                  <c:v>547.75891449866003</c:v>
                </c:pt>
                <c:pt idx="744">
                  <c:v>547.76618758781001</c:v>
                </c:pt>
                <c:pt idx="745">
                  <c:v>547.88719825710996</c:v>
                </c:pt>
                <c:pt idx="746">
                  <c:v>548.03520654425995</c:v>
                </c:pt>
                <c:pt idx="747">
                  <c:v>548.22273923849002</c:v>
                </c:pt>
                <c:pt idx="748">
                  <c:v>548.46965641321003</c:v>
                </c:pt>
                <c:pt idx="749">
                  <c:v>548.79583578918005</c:v>
                </c:pt>
                <c:pt idx="750">
                  <c:v>549.15253839466004</c:v>
                </c:pt>
                <c:pt idx="751">
                  <c:v>549.22115164995</c:v>
                </c:pt>
                <c:pt idx="752">
                  <c:v>549.76547036726004</c:v>
                </c:pt>
                <c:pt idx="753">
                  <c:v>550.16040667333004</c:v>
                </c:pt>
                <c:pt idx="754">
                  <c:v>550.44865147128996</c:v>
                </c:pt>
                <c:pt idx="755">
                  <c:v>551.28426274664002</c:v>
                </c:pt>
                <c:pt idx="756">
                  <c:v>551.51999005847995</c:v>
                </c:pt>
                <c:pt idx="757">
                  <c:v>552.26095257654003</c:v>
                </c:pt>
                <c:pt idx="758">
                  <c:v>552.56475282177996</c:v>
                </c:pt>
                <c:pt idx="759">
                  <c:v>553.36193312194996</c:v>
                </c:pt>
                <c:pt idx="760">
                  <c:v>553.90394081379998</c:v>
                </c:pt>
                <c:pt idx="761">
                  <c:v>554.57173689527997</c:v>
                </c:pt>
                <c:pt idx="762">
                  <c:v>554.96003924586</c:v>
                </c:pt>
                <c:pt idx="763">
                  <c:v>555.87661806059998</c:v>
                </c:pt>
                <c:pt idx="764">
                  <c:v>556.27346175857997</c:v>
                </c:pt>
                <c:pt idx="765">
                  <c:v>557.26497510073</c:v>
                </c:pt>
                <c:pt idx="766">
                  <c:v>557.35829722005997</c:v>
                </c:pt>
                <c:pt idx="767">
                  <c:v>558.10191989995997</c:v>
                </c:pt>
                <c:pt idx="768">
                  <c:v>558.72781882065999</c:v>
                </c:pt>
                <c:pt idx="769">
                  <c:v>559.25975286696996</c:v>
                </c:pt>
                <c:pt idx="770">
                  <c:v>559.75415889123997</c:v>
                </c:pt>
                <c:pt idx="771">
                  <c:v>560.12037379636001</c:v>
                </c:pt>
                <c:pt idx="772">
                  <c:v>560.25928440764994</c:v>
                </c:pt>
                <c:pt idx="773">
                  <c:v>560.71266094400005</c:v>
                </c:pt>
                <c:pt idx="774">
                  <c:v>561.84139472463005</c:v>
                </c:pt>
                <c:pt idx="775">
                  <c:v>561.85618889679995</c:v>
                </c:pt>
                <c:pt idx="776">
                  <c:v>562.15259872954005</c:v>
                </c:pt>
                <c:pt idx="777">
                  <c:v>562.41327961519005</c:v>
                </c:pt>
                <c:pt idx="778">
                  <c:v>562.91621996158005</c:v>
                </c:pt>
                <c:pt idx="779">
                  <c:v>563.42463851818002</c:v>
                </c:pt>
                <c:pt idx="780">
                  <c:v>563.51267701818006</c:v>
                </c:pt>
                <c:pt idx="781">
                  <c:v>564.54857562869995</c:v>
                </c:pt>
                <c:pt idx="782">
                  <c:v>564.96477083419995</c:v>
                </c:pt>
                <c:pt idx="783">
                  <c:v>565.21965428396004</c:v>
                </c:pt>
                <c:pt idx="784">
                  <c:v>566.28271205546002</c:v>
                </c:pt>
                <c:pt idx="785">
                  <c:v>566.96607126429001</c:v>
                </c:pt>
                <c:pt idx="786">
                  <c:v>567.02721546781004</c:v>
                </c:pt>
                <c:pt idx="787">
                  <c:v>567.77705133664006</c:v>
                </c:pt>
                <c:pt idx="788">
                  <c:v>568.73945636684005</c:v>
                </c:pt>
                <c:pt idx="789">
                  <c:v>569.08394205773004</c:v>
                </c:pt>
                <c:pt idx="790">
                  <c:v>569.83626409580995</c:v>
                </c:pt>
                <c:pt idx="791">
                  <c:v>570.52629833840001</c:v>
                </c:pt>
                <c:pt idx="792">
                  <c:v>571.14762743854999</c:v>
                </c:pt>
                <c:pt idx="793">
                  <c:v>571.89784669751998</c:v>
                </c:pt>
                <c:pt idx="794">
                  <c:v>572.31232538459005</c:v>
                </c:pt>
                <c:pt idx="795">
                  <c:v>572.63289997965001</c:v>
                </c:pt>
                <c:pt idx="796">
                  <c:v>573.96693099738002</c:v>
                </c:pt>
                <c:pt idx="797">
                  <c:v>574.08271460282003</c:v>
                </c:pt>
                <c:pt idx="798">
                  <c:v>574.69150947808998</c:v>
                </c:pt>
                <c:pt idx="799">
                  <c:v>575.82329829921002</c:v>
                </c:pt>
                <c:pt idx="800">
                  <c:v>576.03347906317003</c:v>
                </c:pt>
                <c:pt idx="801">
                  <c:v>576.76392256345002</c:v>
                </c:pt>
                <c:pt idx="802">
                  <c:v>577.50723365604995</c:v>
                </c:pt>
                <c:pt idx="803">
                  <c:v>577.52355230568003</c:v>
                </c:pt>
                <c:pt idx="804">
                  <c:v>578.83424696362999</c:v>
                </c:pt>
                <c:pt idx="805">
                  <c:v>579.17322158696004</c:v>
                </c:pt>
                <c:pt idx="806">
                  <c:v>579.56994435412003</c:v>
                </c:pt>
                <c:pt idx="807">
                  <c:v>580.13290862302995</c:v>
                </c:pt>
                <c:pt idx="808">
                  <c:v>580.76138323483997</c:v>
                </c:pt>
                <c:pt idx="809">
                  <c:v>581.31226573028005</c:v>
                </c:pt>
                <c:pt idx="810">
                  <c:v>581.6388756586</c:v>
                </c:pt>
                <c:pt idx="811">
                  <c:v>582.10548862830001</c:v>
                </c:pt>
                <c:pt idx="812">
                  <c:v>582.27657051102995</c:v>
                </c:pt>
                <c:pt idx="813">
                  <c:v>583.17749667179999</c:v>
                </c:pt>
                <c:pt idx="814">
                  <c:v>583.34693064798</c:v>
                </c:pt>
                <c:pt idx="815">
                  <c:v>583.70681663092</c:v>
                </c:pt>
                <c:pt idx="816">
                  <c:v>583.70688123051002</c:v>
                </c:pt>
                <c:pt idx="817">
                  <c:v>584.29125265717005</c:v>
                </c:pt>
                <c:pt idx="818">
                  <c:v>584.92816559701998</c:v>
                </c:pt>
                <c:pt idx="819">
                  <c:v>585.04007782145004</c:v>
                </c:pt>
                <c:pt idx="820">
                  <c:v>585.50818746524999</c:v>
                </c:pt>
                <c:pt idx="821">
                  <c:v>586.14889324525996</c:v>
                </c:pt>
                <c:pt idx="822">
                  <c:v>586.26368914400996</c:v>
                </c:pt>
                <c:pt idx="823">
                  <c:v>586.72806613348996</c:v>
                </c:pt>
                <c:pt idx="824">
                  <c:v>587.36865436686003</c:v>
                </c:pt>
                <c:pt idx="825">
                  <c:v>587.36867100353004</c:v>
                </c:pt>
                <c:pt idx="826">
                  <c:v>587.94523961967002</c:v>
                </c:pt>
                <c:pt idx="827">
                  <c:v>588.36000088153003</c:v>
                </c:pt>
                <c:pt idx="828">
                  <c:v>588.58656428402003</c:v>
                </c:pt>
                <c:pt idx="829">
                  <c:v>589.15943702901995</c:v>
                </c:pt>
                <c:pt idx="830">
                  <c:v>589.24628648257999</c:v>
                </c:pt>
                <c:pt idx="831">
                  <c:v>589.80344420931999</c:v>
                </c:pt>
                <c:pt idx="832">
                  <c:v>590.03607604616002</c:v>
                </c:pt>
                <c:pt idx="833">
                  <c:v>590.37514464886999</c:v>
                </c:pt>
                <c:pt idx="834">
                  <c:v>590.73794486842996</c:v>
                </c:pt>
                <c:pt idx="835">
                  <c:v>591.0179766174</c:v>
                </c:pt>
                <c:pt idx="836">
                  <c:v>591.36048316342999</c:v>
                </c:pt>
                <c:pt idx="837">
                  <c:v>591.58675069899004</c:v>
                </c:pt>
                <c:pt idx="838">
                  <c:v>591.91230182423999</c:v>
                </c:pt>
                <c:pt idx="839">
                  <c:v>592.40203921245995</c:v>
                </c:pt>
                <c:pt idx="840">
                  <c:v>592.42870620371002</c:v>
                </c:pt>
                <c:pt idx="841">
                  <c:v>592.68966250636004</c:v>
                </c:pt>
                <c:pt idx="842">
                  <c:v>592.83805390022997</c:v>
                </c:pt>
                <c:pt idx="843">
                  <c:v>593.13460635260003</c:v>
                </c:pt>
                <c:pt idx="844">
                  <c:v>593.22746819710005</c:v>
                </c:pt>
                <c:pt idx="845">
                  <c:v>593.48304283284006</c:v>
                </c:pt>
                <c:pt idx="846">
                  <c:v>593.57707890558004</c:v>
                </c:pt>
                <c:pt idx="847">
                  <c:v>593.89365553828998</c:v>
                </c:pt>
                <c:pt idx="848">
                  <c:v>593.89405233012997</c:v>
                </c:pt>
                <c:pt idx="849">
                  <c:v>594.17181539391004</c:v>
                </c:pt>
                <c:pt idx="850">
                  <c:v>594.18392396597005</c:v>
                </c:pt>
                <c:pt idx="851">
                  <c:v>594.45455095363002</c:v>
                </c:pt>
                <c:pt idx="852">
                  <c:v>594.45464804938001</c:v>
                </c:pt>
                <c:pt idx="853">
                  <c:v>594.71213614828002</c:v>
                </c:pt>
                <c:pt idx="854">
                  <c:v>594.83467765094997</c:v>
                </c:pt>
                <c:pt idx="855">
                  <c:v>594.96321865284995</c:v>
                </c:pt>
                <c:pt idx="856">
                  <c:v>595.21615455820995</c:v>
                </c:pt>
                <c:pt idx="857">
                  <c:v>595.21621138881005</c:v>
                </c:pt>
                <c:pt idx="858">
                  <c:v>595.48720497726003</c:v>
                </c:pt>
                <c:pt idx="859">
                  <c:v>595.50417363172005</c:v>
                </c:pt>
                <c:pt idx="860">
                  <c:v>595.79438630621996</c:v>
                </c:pt>
                <c:pt idx="861">
                  <c:v>596.13253955615005</c:v>
                </c:pt>
                <c:pt idx="862">
                  <c:v>596.15617456339999</c:v>
                </c:pt>
                <c:pt idx="863">
                  <c:v>596.46648078687997</c:v>
                </c:pt>
                <c:pt idx="864">
                  <c:v>596.59115039871006</c:v>
                </c:pt>
                <c:pt idx="865">
                  <c:v>596.79430199735998</c:v>
                </c:pt>
                <c:pt idx="866">
                  <c:v>597.11796520892995</c:v>
                </c:pt>
                <c:pt idx="867">
                  <c:v>597.75405543785996</c:v>
                </c:pt>
                <c:pt idx="868">
                  <c:v>597.75528189736997</c:v>
                </c:pt>
                <c:pt idx="869">
                  <c:v>598.52174832671005</c:v>
                </c:pt>
                <c:pt idx="870">
                  <c:v>598.93838996617001</c:v>
                </c:pt>
                <c:pt idx="871">
                  <c:v>599.43044766160006</c:v>
                </c:pt>
                <c:pt idx="872">
                  <c:v>600.22200734436001</c:v>
                </c:pt>
                <c:pt idx="873">
                  <c:v>600.47225480310999</c:v>
                </c:pt>
                <c:pt idx="874">
                  <c:v>601.40953642854004</c:v>
                </c:pt>
                <c:pt idx="875">
                  <c:v>601.63245881720002</c:v>
                </c:pt>
                <c:pt idx="876">
                  <c:v>602.68557445965996</c:v>
                </c:pt>
                <c:pt idx="877">
                  <c:v>602.89632485452</c:v>
                </c:pt>
                <c:pt idx="878">
                  <c:v>603.88239346760997</c:v>
                </c:pt>
                <c:pt idx="879">
                  <c:v>604.24910500749002</c:v>
                </c:pt>
                <c:pt idx="880">
                  <c:v>605.14965100587006</c:v>
                </c:pt>
                <c:pt idx="881">
                  <c:v>605.67604387719996</c:v>
                </c:pt>
                <c:pt idx="882">
                  <c:v>606.36059345403999</c:v>
                </c:pt>
                <c:pt idx="883">
                  <c:v>607.16238172932003</c:v>
                </c:pt>
                <c:pt idx="884">
                  <c:v>607.65848337192995</c:v>
                </c:pt>
                <c:pt idx="885">
                  <c:v>608.69335646872003</c:v>
                </c:pt>
                <c:pt idx="886">
                  <c:v>608.83163802591002</c:v>
                </c:pt>
                <c:pt idx="887">
                  <c:v>610.13706046506002</c:v>
                </c:pt>
                <c:pt idx="888">
                  <c:v>610.25553174992001</c:v>
                </c:pt>
                <c:pt idx="889">
                  <c:v>611.29605005575002</c:v>
                </c:pt>
                <c:pt idx="890">
                  <c:v>611.84076895635997</c:v>
                </c:pt>
                <c:pt idx="891">
                  <c:v>612.62379591686999</c:v>
                </c:pt>
                <c:pt idx="892">
                  <c:v>613.44224766681998</c:v>
                </c:pt>
                <c:pt idx="893">
                  <c:v>613.76204449625004</c:v>
                </c:pt>
                <c:pt idx="894">
                  <c:v>615.05316142099002</c:v>
                </c:pt>
                <c:pt idx="895">
                  <c:v>615.10000222406995</c:v>
                </c:pt>
                <c:pt idx="896">
                  <c:v>616.23404735992005</c:v>
                </c:pt>
                <c:pt idx="897">
                  <c:v>616.66674162493996</c:v>
                </c:pt>
                <c:pt idx="898">
                  <c:v>617.58008200603001</c:v>
                </c:pt>
                <c:pt idx="899">
                  <c:v>618.27628235783004</c:v>
                </c:pt>
                <c:pt idx="900">
                  <c:v>618.70848624052996</c:v>
                </c:pt>
                <c:pt idx="901">
                  <c:v>619.80456966149995</c:v>
                </c:pt>
                <c:pt idx="902">
                  <c:v>619.87516760189999</c:v>
                </c:pt>
                <c:pt idx="903">
                  <c:v>620.44583430814998</c:v>
                </c:pt>
                <c:pt idx="904">
                  <c:v>621.37170680664997</c:v>
                </c:pt>
                <c:pt idx="905">
                  <c:v>621.45690260286005</c:v>
                </c:pt>
                <c:pt idx="906">
                  <c:v>622.15741514761999</c:v>
                </c:pt>
                <c:pt idx="907">
                  <c:v>623.01515974525</c:v>
                </c:pt>
                <c:pt idx="908">
                  <c:v>623.11552221173997</c:v>
                </c:pt>
                <c:pt idx="909">
                  <c:v>623.84615677792999</c:v>
                </c:pt>
                <c:pt idx="910">
                  <c:v>624.54417156534998</c:v>
                </c:pt>
                <c:pt idx="911">
                  <c:v>625.30671950836995</c:v>
                </c:pt>
                <c:pt idx="912">
                  <c:v>626.03951889829</c:v>
                </c:pt>
                <c:pt idx="913">
                  <c:v>626.63018046443995</c:v>
                </c:pt>
                <c:pt idx="914">
                  <c:v>627.49884676935005</c:v>
                </c:pt>
                <c:pt idx="915">
                  <c:v>627.7997192345</c:v>
                </c:pt>
                <c:pt idx="916">
                  <c:v>628.92268285338002</c:v>
                </c:pt>
                <c:pt idx="917">
                  <c:v>630.25659518752002</c:v>
                </c:pt>
                <c:pt idx="918">
                  <c:v>630.31537222046995</c:v>
                </c:pt>
                <c:pt idx="919">
                  <c:v>631.24234163334995</c:v>
                </c:pt>
                <c:pt idx="920">
                  <c:v>631.68605223154998</c:v>
                </c:pt>
                <c:pt idx="921">
                  <c:v>632.03527807804005</c:v>
                </c:pt>
                <c:pt idx="922">
                  <c:v>633.04948471837997</c:v>
                </c:pt>
                <c:pt idx="923">
                  <c:v>633.57227413342002</c:v>
                </c:pt>
                <c:pt idx="924">
                  <c:v>634.42185917166</c:v>
                </c:pt>
                <c:pt idx="925">
                  <c:v>634.73305750716997</c:v>
                </c:pt>
                <c:pt idx="926">
                  <c:v>635.80055621649001</c:v>
                </c:pt>
                <c:pt idx="927">
                  <c:v>636.04427755728</c:v>
                </c:pt>
                <c:pt idx="928">
                  <c:v>637.17043973508999</c:v>
                </c:pt>
                <c:pt idx="929">
                  <c:v>637.20735005234997</c:v>
                </c:pt>
                <c:pt idx="930">
                  <c:v>638.51009692595005</c:v>
                </c:pt>
                <c:pt idx="931">
                  <c:v>638.51913963503</c:v>
                </c:pt>
                <c:pt idx="932">
                  <c:v>639.70616182848005</c:v>
                </c:pt>
                <c:pt idx="933">
                  <c:v>639.79375040880996</c:v>
                </c:pt>
                <c:pt idx="934">
                  <c:v>640.99258730814995</c:v>
                </c:pt>
                <c:pt idx="935">
                  <c:v>640.99734578751998</c:v>
                </c:pt>
                <c:pt idx="936">
                  <c:v>642.07568567084002</c:v>
                </c:pt>
                <c:pt idx="937">
                  <c:v>642.20090972262005</c:v>
                </c:pt>
                <c:pt idx="938">
                  <c:v>643.01069784578999</c:v>
                </c:pt>
                <c:pt idx="939">
                  <c:v>643.47174648992996</c:v>
                </c:pt>
                <c:pt idx="940">
                  <c:v>643.77380086710002</c:v>
                </c:pt>
                <c:pt idx="941">
                  <c:v>644.37831718235998</c:v>
                </c:pt>
                <c:pt idx="942">
                  <c:v>644.68799620032996</c:v>
                </c:pt>
                <c:pt idx="943">
                  <c:v>644.84690272205</c:v>
                </c:pt>
                <c:pt idx="944">
                  <c:v>645.20221365415</c:v>
                </c:pt>
                <c:pt idx="945">
                  <c:v>645.46690645747003</c:v>
                </c:pt>
                <c:pt idx="946">
                  <c:v>645.66363781924997</c:v>
                </c:pt>
                <c:pt idx="947">
                  <c:v>645.81506397131</c:v>
                </c:pt>
                <c:pt idx="948">
                  <c:v>645.94144320485998</c:v>
                </c:pt>
                <c:pt idx="949">
                  <c:v>645.94383900653997</c:v>
                </c:pt>
                <c:pt idx="950">
                  <c:v>646.07191515265004</c:v>
                </c:pt>
                <c:pt idx="951">
                  <c:v>646.21854215207998</c:v>
                </c:pt>
                <c:pt idx="952">
                  <c:v>646.40259937711005</c:v>
                </c:pt>
                <c:pt idx="953">
                  <c:v>646.64323917347997</c:v>
                </c:pt>
                <c:pt idx="954">
                  <c:v>646.95970041407998</c:v>
                </c:pt>
                <c:pt idx="955">
                  <c:v>647.10051508351</c:v>
                </c:pt>
                <c:pt idx="956">
                  <c:v>647.37121005752999</c:v>
                </c:pt>
                <c:pt idx="957">
                  <c:v>647.89696006864006</c:v>
                </c:pt>
                <c:pt idx="958">
                  <c:v>648.08424031238997</c:v>
                </c:pt>
                <c:pt idx="959">
                  <c:v>648.55611115514</c:v>
                </c:pt>
                <c:pt idx="960">
                  <c:v>649.19292520725003</c:v>
                </c:pt>
                <c:pt idx="961">
                  <c:v>649.36230889513001</c:v>
                </c:pt>
                <c:pt idx="962">
                  <c:v>650.22878367974999</c:v>
                </c:pt>
                <c:pt idx="963">
                  <c:v>650.30744040356001</c:v>
                </c:pt>
                <c:pt idx="964">
                  <c:v>651.34465357225997</c:v>
                </c:pt>
                <c:pt idx="965">
                  <c:v>651.37860528652004</c:v>
                </c:pt>
                <c:pt idx="966">
                  <c:v>652.36730142588999</c:v>
                </c:pt>
                <c:pt idx="967">
                  <c:v>652.56389402205002</c:v>
                </c:pt>
                <c:pt idx="968">
                  <c:v>653.48575388775998</c:v>
                </c:pt>
                <c:pt idx="969">
                  <c:v>653.85261822973996</c:v>
                </c:pt>
                <c:pt idx="970">
                  <c:v>654.51478318535999</c:v>
                </c:pt>
                <c:pt idx="971">
                  <c:v>655.23554467150996</c:v>
                </c:pt>
                <c:pt idx="972">
                  <c:v>655.62801941174996</c:v>
                </c:pt>
                <c:pt idx="973">
                  <c:v>656.64968433475997</c:v>
                </c:pt>
                <c:pt idx="974">
                  <c:v>656.70514439245005</c:v>
                </c:pt>
                <c:pt idx="975">
                  <c:v>657.76638658186005</c:v>
                </c:pt>
                <c:pt idx="976">
                  <c:v>658.25585690820003</c:v>
                </c:pt>
                <c:pt idx="977">
                  <c:v>658.79898866245003</c:v>
                </c:pt>
                <c:pt idx="978">
                  <c:v>659.88579263405995</c:v>
                </c:pt>
                <c:pt idx="979">
                  <c:v>659.92757810446994</c:v>
                </c:pt>
                <c:pt idx="980">
                  <c:v>660.93360762230998</c:v>
                </c:pt>
                <c:pt idx="981">
                  <c:v>661.60011309849995</c:v>
                </c:pt>
                <c:pt idx="982">
                  <c:v>662.04676352991999</c:v>
                </c:pt>
                <c:pt idx="983">
                  <c:v>663.07641197409998</c:v>
                </c:pt>
                <c:pt idx="984">
                  <c:v>663.40518459990994</c:v>
                </c:pt>
                <c:pt idx="985">
                  <c:v>664.17954507830996</c:v>
                </c:pt>
                <c:pt idx="986">
                  <c:v>665.22204742512997</c:v>
                </c:pt>
                <c:pt idx="987">
                  <c:v>665.30700653624001</c:v>
                </c:pt>
                <c:pt idx="988">
                  <c:v>666.31402565657004</c:v>
                </c:pt>
                <c:pt idx="989">
                  <c:v>667.31123883220005</c:v>
                </c:pt>
                <c:pt idx="990">
                  <c:v>667.36760719008998</c:v>
                </c:pt>
                <c:pt idx="991">
                  <c:v>668.45815266784996</c:v>
                </c:pt>
                <c:pt idx="992">
                  <c:v>669.42323246135004</c:v>
                </c:pt>
                <c:pt idx="993">
                  <c:v>669.50738800971999</c:v>
                </c:pt>
                <c:pt idx="994">
                  <c:v>670.59330568746998</c:v>
                </c:pt>
                <c:pt idx="995">
                  <c:v>671.64806061701995</c:v>
                </c:pt>
                <c:pt idx="996">
                  <c:v>671.64862769280001</c:v>
                </c:pt>
                <c:pt idx="997">
                  <c:v>673.11109865373999</c:v>
                </c:pt>
                <c:pt idx="998">
                  <c:v>673.99054891834999</c:v>
                </c:pt>
                <c:pt idx="999">
                  <c:v>674.55765058101997</c:v>
                </c:pt>
                <c:pt idx="1000">
                  <c:v>676.44895869478</c:v>
                </c:pt>
                <c:pt idx="1001">
                  <c:v>676.45027677952999</c:v>
                </c:pt>
                <c:pt idx="1002">
                  <c:v>677.50789335303</c:v>
                </c:pt>
                <c:pt idx="1003">
                  <c:v>678.52058742715997</c:v>
                </c:pt>
                <c:pt idx="1004">
                  <c:v>678.99510559035002</c:v>
                </c:pt>
                <c:pt idx="1005">
                  <c:v>680.36177600413998</c:v>
                </c:pt>
                <c:pt idx="1006">
                  <c:v>681.32919424030001</c:v>
                </c:pt>
                <c:pt idx="1007">
                  <c:v>681.59276782544998</c:v>
                </c:pt>
                <c:pt idx="1008">
                  <c:v>683.28652681827998</c:v>
                </c:pt>
                <c:pt idx="1009">
                  <c:v>684.20480071531995</c:v>
                </c:pt>
                <c:pt idx="1010">
                  <c:v>684.41796545605996</c:v>
                </c:pt>
                <c:pt idx="1011">
                  <c:v>686.20497576220998</c:v>
                </c:pt>
                <c:pt idx="1012">
                  <c:v>686.79384966068994</c:v>
                </c:pt>
                <c:pt idx="1013">
                  <c:v>687.68001359049003</c:v>
                </c:pt>
                <c:pt idx="1014">
                  <c:v>689.11349427504001</c:v>
                </c:pt>
                <c:pt idx="1015">
                  <c:v>689.32301225458002</c:v>
                </c:pt>
                <c:pt idx="1016">
                  <c:v>690.55339599139995</c:v>
                </c:pt>
                <c:pt idx="1017">
                  <c:v>691.75660002356005</c:v>
                </c:pt>
                <c:pt idx="1018">
                  <c:v>692.02612874687998</c:v>
                </c:pt>
                <c:pt idx="1019">
                  <c:v>693.43877858692997</c:v>
                </c:pt>
                <c:pt idx="1020">
                  <c:v>694.06118835332995</c:v>
                </c:pt>
                <c:pt idx="1021">
                  <c:v>694.93427927334005</c:v>
                </c:pt>
                <c:pt idx="1022">
                  <c:v>696.21510969724</c:v>
                </c:pt>
                <c:pt idx="1023">
                  <c:v>696.30962864154003</c:v>
                </c:pt>
                <c:pt idx="1024">
                  <c:v>697.84676193301004</c:v>
                </c:pt>
                <c:pt idx="1025">
                  <c:v>698.23126433455002</c:v>
                </c:pt>
                <c:pt idx="1026">
                  <c:v>699.24213323606</c:v>
                </c:pt>
                <c:pt idx="1027">
                  <c:v>700.13009473816999</c:v>
                </c:pt>
                <c:pt idx="1028">
                  <c:v>700.75383321061997</c:v>
                </c:pt>
                <c:pt idx="1029">
                  <c:v>701.00411743070003</c:v>
                </c:pt>
                <c:pt idx="1030">
                  <c:v>701.47526902657</c:v>
                </c:pt>
                <c:pt idx="1031">
                  <c:v>701.93099850279998</c:v>
                </c:pt>
                <c:pt idx="1032">
                  <c:v>703.16302414560005</c:v>
                </c:pt>
                <c:pt idx="1033">
                  <c:v>703.38645092672004</c:v>
                </c:pt>
                <c:pt idx="1034">
                  <c:v>703.65196855479996</c:v>
                </c:pt>
                <c:pt idx="1035">
                  <c:v>703.66507406215999</c:v>
                </c:pt>
                <c:pt idx="1036">
                  <c:v>704.04724843658005</c:v>
                </c:pt>
                <c:pt idx="1037">
                  <c:v>705.30928399061997</c:v>
                </c:pt>
                <c:pt idx="1038">
                  <c:v>705.53179111717998</c:v>
                </c:pt>
                <c:pt idx="1039">
                  <c:v>706.58067796333</c:v>
                </c:pt>
                <c:pt idx="1040">
                  <c:v>706.91730510192997</c:v>
                </c:pt>
                <c:pt idx="1041">
                  <c:v>707.44019182597003</c:v>
                </c:pt>
                <c:pt idx="1042">
                  <c:v>708.22714741031996</c:v>
                </c:pt>
                <c:pt idx="1043">
                  <c:v>708.48841267914997</c:v>
                </c:pt>
                <c:pt idx="1044">
                  <c:v>709.08916419216996</c:v>
                </c:pt>
                <c:pt idx="1045">
                  <c:v>709.87650415070004</c:v>
                </c:pt>
                <c:pt idx="1046">
                  <c:v>710.02892571908001</c:v>
                </c:pt>
                <c:pt idx="1047">
                  <c:v>710.66479453649004</c:v>
                </c:pt>
                <c:pt idx="1048">
                  <c:v>711.52453536828</c:v>
                </c:pt>
                <c:pt idx="1049">
                  <c:v>711.52705130393997</c:v>
                </c:pt>
                <c:pt idx="1050">
                  <c:v>712.30599271255005</c:v>
                </c:pt>
                <c:pt idx="1051">
                  <c:v>712.96603911704995</c:v>
                </c:pt>
                <c:pt idx="1052">
                  <c:v>713.17762207985004</c:v>
                </c:pt>
                <c:pt idx="1053">
                  <c:v>713.94823998581001</c:v>
                </c:pt>
                <c:pt idx="1054">
                  <c:v>714.32856362951998</c:v>
                </c:pt>
                <c:pt idx="1055">
                  <c:v>714.82426019703996</c:v>
                </c:pt>
                <c:pt idx="1056">
                  <c:v>715.58591192495999</c:v>
                </c:pt>
                <c:pt idx="1057">
                  <c:v>715.59684507126997</c:v>
                </c:pt>
                <c:pt idx="1058">
                  <c:v>716.47724574565996</c:v>
                </c:pt>
                <c:pt idx="1059">
                  <c:v>716.75274172041998</c:v>
                </c:pt>
                <c:pt idx="1060">
                  <c:v>717.23314349660996</c:v>
                </c:pt>
                <c:pt idx="1061">
                  <c:v>717.77782131316997</c:v>
                </c:pt>
                <c:pt idx="1062">
                  <c:v>718.12878036842005</c:v>
                </c:pt>
                <c:pt idx="1063">
                  <c:v>718.65341775859997</c:v>
                </c:pt>
                <c:pt idx="1064">
                  <c:v>718.87239998765006</c:v>
                </c:pt>
                <c:pt idx="1065">
                  <c:v>719.36735741205996</c:v>
                </c:pt>
                <c:pt idx="1066">
                  <c:v>719.77869263870002</c:v>
                </c:pt>
                <c:pt idx="1067">
                  <c:v>719.93409457438997</c:v>
                </c:pt>
                <c:pt idx="1068">
                  <c:v>720.37478174888997</c:v>
                </c:pt>
                <c:pt idx="1069">
                  <c:v>720.47267394620997</c:v>
                </c:pt>
                <c:pt idx="1070">
                  <c:v>720.71061254363997</c:v>
                </c:pt>
                <c:pt idx="1071">
                  <c:v>720.96283082799005</c:v>
                </c:pt>
                <c:pt idx="1072">
                  <c:v>721.15270899464997</c:v>
                </c:pt>
                <c:pt idx="1073">
                  <c:v>721.30142441162002</c:v>
                </c:pt>
                <c:pt idx="1074">
                  <c:v>721.42979259302001</c:v>
                </c:pt>
                <c:pt idx="1075">
                  <c:v>721.43068841799004</c:v>
                </c:pt>
                <c:pt idx="1076">
                  <c:v>721.55823925397999</c:v>
                </c:pt>
                <c:pt idx="1077">
                  <c:v>721.70736590159004</c:v>
                </c:pt>
                <c:pt idx="1078">
                  <c:v>721.89785261966995</c:v>
                </c:pt>
                <c:pt idx="1079">
                  <c:v>722.06710877472005</c:v>
                </c:pt>
                <c:pt idx="1080">
                  <c:v>722.15037955417995</c:v>
                </c:pt>
                <c:pt idx="1081">
                  <c:v>722.48562687623996</c:v>
                </c:pt>
                <c:pt idx="1082">
                  <c:v>722.83638319784995</c:v>
                </c:pt>
                <c:pt idx="1083">
                  <c:v>722.92427474686997</c:v>
                </c:pt>
                <c:pt idx="1084">
                  <c:v>723.47587862797002</c:v>
                </c:pt>
                <c:pt idx="1085">
                  <c:v>723.48700332553005</c:v>
                </c:pt>
                <c:pt idx="1086">
                  <c:v>724.19449275474005</c:v>
                </c:pt>
                <c:pt idx="1087">
                  <c:v>724.24543867859995</c:v>
                </c:pt>
                <c:pt idx="1088">
                  <c:v>724.88809058899994</c:v>
                </c:pt>
                <c:pt idx="1089">
                  <c:v>725.06081497758998</c:v>
                </c:pt>
                <c:pt idx="1090">
                  <c:v>725.65323326474004</c:v>
                </c:pt>
                <c:pt idx="1091">
                  <c:v>726.07375712185001</c:v>
                </c:pt>
                <c:pt idx="1092">
                  <c:v>726.30595689837003</c:v>
                </c:pt>
                <c:pt idx="1093">
                  <c:v>727.06137212862996</c:v>
                </c:pt>
                <c:pt idx="1094">
                  <c:v>727.21513116374001</c:v>
                </c:pt>
                <c:pt idx="1095">
                  <c:v>727.71723164857997</c:v>
                </c:pt>
                <c:pt idx="1096">
                  <c:v>728.46546276200002</c:v>
                </c:pt>
                <c:pt idx="1097">
                  <c:v>728.46780079047005</c:v>
                </c:pt>
                <c:pt idx="1098">
                  <c:v>729.13174266376996</c:v>
                </c:pt>
                <c:pt idx="1099">
                  <c:v>729.81603711126002</c:v>
                </c:pt>
                <c:pt idx="1100">
                  <c:v>729.87232675856001</c:v>
                </c:pt>
                <c:pt idx="1101">
                  <c:v>730.60514626171005</c:v>
                </c:pt>
                <c:pt idx="1102">
                  <c:v>731.24589593045005</c:v>
                </c:pt>
                <c:pt idx="1103">
                  <c:v>731.28130974895998</c:v>
                </c:pt>
                <c:pt idx="1104">
                  <c:v>732.00676594086997</c:v>
                </c:pt>
                <c:pt idx="1105">
                  <c:v>732.68644398159995</c:v>
                </c:pt>
                <c:pt idx="1106">
                  <c:v>732.74564912933999</c:v>
                </c:pt>
                <c:pt idx="1107">
                  <c:v>733.36781405150998</c:v>
                </c:pt>
                <c:pt idx="1108">
                  <c:v>734.30628245296998</c:v>
                </c:pt>
                <c:pt idx="1109">
                  <c:v>734.39099887110001</c:v>
                </c:pt>
                <c:pt idx="1110">
                  <c:v>735.38619277938005</c:v>
                </c:pt>
                <c:pt idx="1111">
                  <c:v>735.92209530887999</c:v>
                </c:pt>
                <c:pt idx="1112">
                  <c:v>736.48580870806995</c:v>
                </c:pt>
                <c:pt idx="1113">
                  <c:v>737.08284860301001</c:v>
                </c:pt>
                <c:pt idx="1114">
                  <c:v>737.58944170677</c:v>
                </c:pt>
                <c:pt idx="1115">
                  <c:v>738.23282435127999</c:v>
                </c:pt>
                <c:pt idx="1116">
                  <c:v>739.27851506329</c:v>
                </c:pt>
                <c:pt idx="1117">
                  <c:v>739.30424448065003</c:v>
                </c:pt>
                <c:pt idx="1118">
                  <c:v>740.42335690707</c:v>
                </c:pt>
                <c:pt idx="1119">
                  <c:v>741.06196675867</c:v>
                </c:pt>
                <c:pt idx="1120">
                  <c:v>741.47597680692002</c:v>
                </c:pt>
                <c:pt idx="1121">
                  <c:v>742.63821028789005</c:v>
                </c:pt>
                <c:pt idx="1122">
                  <c:v>742.85785024307995</c:v>
                </c:pt>
                <c:pt idx="1123">
                  <c:v>743.67398790267998</c:v>
                </c:pt>
                <c:pt idx="1124">
                  <c:v>744.68712005487998</c:v>
                </c:pt>
                <c:pt idx="1125">
                  <c:v>744.83363132248996</c:v>
                </c:pt>
                <c:pt idx="1126">
                  <c:v>745.87246398550997</c:v>
                </c:pt>
                <c:pt idx="1127">
                  <c:v>746.54516812664997</c:v>
                </c:pt>
                <c:pt idx="1128">
                  <c:v>747.01545074878004</c:v>
                </c:pt>
                <c:pt idx="1129">
                  <c:v>748.068738381</c:v>
                </c:pt>
                <c:pt idx="1130">
                  <c:v>748.42772441032002</c:v>
                </c:pt>
                <c:pt idx="1131">
                  <c:v>749.19703292675001</c:v>
                </c:pt>
                <c:pt idx="1132">
                  <c:v>750.26607348905998</c:v>
                </c:pt>
                <c:pt idx="1133">
                  <c:v>750.32739832166999</c:v>
                </c:pt>
                <c:pt idx="1134">
                  <c:v>751.38966893971997</c:v>
                </c:pt>
                <c:pt idx="1135">
                  <c:v>752.22131330818002</c:v>
                </c:pt>
                <c:pt idx="1136">
                  <c:v>752.46332244429004</c:v>
                </c:pt>
                <c:pt idx="1137">
                  <c:v>753.59436858290996</c:v>
                </c:pt>
                <c:pt idx="1138">
                  <c:v>754.08026756146</c:v>
                </c:pt>
                <c:pt idx="1139">
                  <c:v>754.66006839953002</c:v>
                </c:pt>
                <c:pt idx="1140">
                  <c:v>755.56004656587004</c:v>
                </c:pt>
                <c:pt idx="1141">
                  <c:v>755.87296201469997</c:v>
                </c:pt>
                <c:pt idx="1142">
                  <c:v>756.42242848337003</c:v>
                </c:pt>
                <c:pt idx="1143">
                  <c:v>757.31535110130005</c:v>
                </c:pt>
                <c:pt idx="1144">
                  <c:v>757.56659530908996</c:v>
                </c:pt>
                <c:pt idx="1145">
                  <c:v>758.18486031453006</c:v>
                </c:pt>
                <c:pt idx="1146">
                  <c:v>759.07893968406995</c:v>
                </c:pt>
                <c:pt idx="1147">
                  <c:v>759.12727942061997</c:v>
                </c:pt>
                <c:pt idx="1148">
                  <c:v>759.94806157117</c:v>
                </c:pt>
                <c:pt idx="1149">
                  <c:v>760.52034458505</c:v>
                </c:pt>
                <c:pt idx="1150">
                  <c:v>760.84021726567005</c:v>
                </c:pt>
                <c:pt idx="1151">
                  <c:v>761.71055071625995</c:v>
                </c:pt>
                <c:pt idx="1152">
                  <c:v>761.71059038149997</c:v>
                </c:pt>
                <c:pt idx="1153">
                  <c:v>762.35974879359003</c:v>
                </c:pt>
                <c:pt idx="1154">
                  <c:v>762.67343657807999</c:v>
                </c:pt>
                <c:pt idx="1155">
                  <c:v>763.01460053890003</c:v>
                </c:pt>
                <c:pt idx="1156">
                  <c:v>763.42780441835998</c:v>
                </c:pt>
                <c:pt idx="1157">
                  <c:v>763.65983043276003</c:v>
                </c:pt>
                <c:pt idx="1158">
                  <c:v>764.00350569192994</c:v>
                </c:pt>
                <c:pt idx="1159">
                  <c:v>764.31780472287005</c:v>
                </c:pt>
                <c:pt idx="1160">
                  <c:v>764.43036455288996</c:v>
                </c:pt>
                <c:pt idx="1161">
                  <c:v>764.73822389830002</c:v>
                </c:pt>
                <c:pt idx="1162">
                  <c:v>764.93643371891005</c:v>
                </c:pt>
                <c:pt idx="1163">
                  <c:v>764.95694788205003</c:v>
                </c:pt>
                <c:pt idx="1164">
                  <c:v>765.11639401361003</c:v>
                </c:pt>
                <c:pt idx="1165">
                  <c:v>765.24630482266002</c:v>
                </c:pt>
                <c:pt idx="1166">
                  <c:v>765.37799630185998</c:v>
                </c:pt>
                <c:pt idx="1167">
                  <c:v>765.54985973034002</c:v>
                </c:pt>
                <c:pt idx="1168">
                  <c:v>765.62189018787001</c:v>
                </c:pt>
                <c:pt idx="1169">
                  <c:v>765.80212586426001</c:v>
                </c:pt>
                <c:pt idx="1170">
                  <c:v>766.17504797148001</c:v>
                </c:pt>
                <c:pt idx="1171">
                  <c:v>766.28228540947998</c:v>
                </c:pt>
                <c:pt idx="1172">
                  <c:v>766.7088759065</c:v>
                </c:pt>
                <c:pt idx="1173">
                  <c:v>766.92569368399995</c:v>
                </c:pt>
                <c:pt idx="1174">
                  <c:v>767.44385333436003</c:v>
                </c:pt>
                <c:pt idx="1175">
                  <c:v>767.58200828217002</c:v>
                </c:pt>
                <c:pt idx="1176">
                  <c:v>768.22978046418996</c:v>
                </c:pt>
                <c:pt idx="1177">
                  <c:v>768.42021979312995</c:v>
                </c:pt>
                <c:pt idx="1178">
                  <c:v>768.88589033698997</c:v>
                </c:pt>
                <c:pt idx="1179">
                  <c:v>769.53394484378998</c:v>
                </c:pt>
                <c:pt idx="1180">
                  <c:v>769.67821242831997</c:v>
                </c:pt>
                <c:pt idx="1181">
                  <c:v>770.19068019591998</c:v>
                </c:pt>
                <c:pt idx="1182">
                  <c:v>770.83746737359002</c:v>
                </c:pt>
                <c:pt idx="1183">
                  <c:v>771.24174150037004</c:v>
                </c:pt>
                <c:pt idx="1184">
                  <c:v>771.49970498589005</c:v>
                </c:pt>
                <c:pt idx="1185">
                  <c:v>772.14103522212997</c:v>
                </c:pt>
                <c:pt idx="1186">
                  <c:v>772.78158655372999</c:v>
                </c:pt>
                <c:pt idx="1187">
                  <c:v>773.06959858148002</c:v>
                </c:pt>
                <c:pt idx="1188">
                  <c:v>773.44466687631996</c:v>
                </c:pt>
                <c:pt idx="1189">
                  <c:v>774.10240853747996</c:v>
                </c:pt>
                <c:pt idx="1190">
                  <c:v>774.74902359346004</c:v>
                </c:pt>
                <c:pt idx="1191">
                  <c:v>774.89423523463995</c:v>
                </c:pt>
                <c:pt idx="1192">
                  <c:v>775.10482877582001</c:v>
                </c:pt>
                <c:pt idx="1193">
                  <c:v>775.10499814035995</c:v>
                </c:pt>
                <c:pt idx="1194">
                  <c:v>776.18637607365997</c:v>
                </c:pt>
                <c:pt idx="1195">
                  <c:v>777.29210720982996</c:v>
                </c:pt>
                <c:pt idx="1196">
                  <c:v>777.29243950686998</c:v>
                </c:pt>
                <c:pt idx="1197">
                  <c:v>777.79781838512997</c:v>
                </c:pt>
                <c:pt idx="1198">
                  <c:v>778.28540346654995</c:v>
                </c:pt>
                <c:pt idx="1199">
                  <c:v>779.52728226430997</c:v>
                </c:pt>
                <c:pt idx="1200">
                  <c:v>779.57831172670001</c:v>
                </c:pt>
                <c:pt idx="1201">
                  <c:v>780.94468339037996</c:v>
                </c:pt>
                <c:pt idx="1202">
                  <c:v>781.91174073781997</c:v>
                </c:pt>
                <c:pt idx="1203">
                  <c:v>782.19024606231005</c:v>
                </c:pt>
                <c:pt idx="1204">
                  <c:v>783.60433027295005</c:v>
                </c:pt>
                <c:pt idx="1205">
                  <c:v>784.24586556470001</c:v>
                </c:pt>
                <c:pt idx="1206">
                  <c:v>784.86065610889</c:v>
                </c:pt>
                <c:pt idx="1207">
                  <c:v>786.26443442950006</c:v>
                </c:pt>
                <c:pt idx="1208">
                  <c:v>786.53982607173998</c:v>
                </c:pt>
                <c:pt idx="1209">
                  <c:v>787.53304964870995</c:v>
                </c:pt>
                <c:pt idx="1210">
                  <c:v>788.76575857695002</c:v>
                </c:pt>
                <c:pt idx="1211">
                  <c:v>788.92347960694997</c:v>
                </c:pt>
                <c:pt idx="1212">
                  <c:v>790.33600017794004</c:v>
                </c:pt>
                <c:pt idx="1213">
                  <c:v>790.91516724449002</c:v>
                </c:pt>
                <c:pt idx="1214">
                  <c:v>791.58366990263005</c:v>
                </c:pt>
                <c:pt idx="1215">
                  <c:v>792.97663039291001</c:v>
                </c:pt>
                <c:pt idx="1216">
                  <c:v>793.01404945587001</c:v>
                </c:pt>
                <c:pt idx="1217">
                  <c:v>794.24271989191004</c:v>
                </c:pt>
                <c:pt idx="1218">
                  <c:v>794.93213693044004</c:v>
                </c:pt>
                <c:pt idx="1219">
                  <c:v>795.64201978514996</c:v>
                </c:pt>
                <c:pt idx="1220">
                  <c:v>796.75842776142997</c:v>
                </c:pt>
                <c:pt idx="1221">
                  <c:v>796.90043382785996</c:v>
                </c:pt>
                <c:pt idx="1222">
                  <c:v>798.29761022426999</c:v>
                </c:pt>
                <c:pt idx="1223">
                  <c:v>798.42813531666002</c:v>
                </c:pt>
                <c:pt idx="1224">
                  <c:v>799.56194887615004</c:v>
                </c:pt>
                <c:pt idx="1225">
                  <c:v>799.91073402305005</c:v>
                </c:pt>
                <c:pt idx="1226">
                  <c:v>800.85443710435004</c:v>
                </c:pt>
                <c:pt idx="1227">
                  <c:v>801.17336798801</c:v>
                </c:pt>
                <c:pt idx="1228">
                  <c:v>802.19281417005004</c:v>
                </c:pt>
                <c:pt idx="1229">
                  <c:v>802.22040066968998</c:v>
                </c:pt>
                <c:pt idx="1230">
                  <c:v>802.98979028766996</c:v>
                </c:pt>
                <c:pt idx="1231">
                  <c:v>803.48305536919997</c:v>
                </c:pt>
                <c:pt idx="1232">
                  <c:v>803.59609743589999</c:v>
                </c:pt>
                <c:pt idx="1233">
                  <c:v>804.04354536327003</c:v>
                </c:pt>
                <c:pt idx="1234">
                  <c:v>804.36395733519998</c:v>
                </c:pt>
                <c:pt idx="1235">
                  <c:v>804.58917311018001</c:v>
                </c:pt>
                <c:pt idx="1236">
                  <c:v>804.75103109723</c:v>
                </c:pt>
                <c:pt idx="1237">
                  <c:v>804.88072559403997</c:v>
                </c:pt>
                <c:pt idx="1238">
                  <c:v>804.88128866936995</c:v>
                </c:pt>
                <c:pt idx="1239">
                  <c:v>805.01813308876001</c:v>
                </c:pt>
                <c:pt idx="1240">
                  <c:v>805.22672670714996</c:v>
                </c:pt>
                <c:pt idx="1241">
                  <c:v>805.58006241027999</c:v>
                </c:pt>
                <c:pt idx="1242">
                  <c:v>806.15125492273</c:v>
                </c:pt>
                <c:pt idx="1243">
                  <c:v>807.01325878228999</c:v>
                </c:pt>
                <c:pt idx="1244">
                  <c:v>807.63626597394</c:v>
                </c:pt>
                <c:pt idx="1245">
                  <c:v>808.23893226138</c:v>
                </c:pt>
                <c:pt idx="1246">
                  <c:v>809.90108762215004</c:v>
                </c:pt>
                <c:pt idx="1247">
                  <c:v>810.05533467681005</c:v>
                </c:pt>
                <c:pt idx="1248">
                  <c:v>812.07251471663994</c:v>
                </c:pt>
                <c:pt idx="1249">
                  <c:v>812.62309959746995</c:v>
                </c:pt>
                <c:pt idx="1250">
                  <c:v>814.79699983465002</c:v>
                </c:pt>
                <c:pt idx="1251">
                  <c:v>815.23035239057003</c:v>
                </c:pt>
                <c:pt idx="1252">
                  <c:v>817.71221882048997</c:v>
                </c:pt>
                <c:pt idx="1253">
                  <c:v>818.00268389604003</c:v>
                </c:pt>
                <c:pt idx="1254">
                  <c:v>820.41346271272005</c:v>
                </c:pt>
                <c:pt idx="1255">
                  <c:v>821.59042503416003</c:v>
                </c:pt>
                <c:pt idx="1256">
                  <c:v>822.91208485356003</c:v>
                </c:pt>
                <c:pt idx="1257">
                  <c:v>825.46426535729995</c:v>
                </c:pt>
                <c:pt idx="1258">
                  <c:v>825.58776783630003</c:v>
                </c:pt>
                <c:pt idx="1259">
                  <c:v>828.03997033791995</c:v>
                </c:pt>
                <c:pt idx="1260">
                  <c:v>829.53298514044002</c:v>
                </c:pt>
                <c:pt idx="1261">
                  <c:v>830.76397286116003</c:v>
                </c:pt>
                <c:pt idx="1262">
                  <c:v>833.63754241216998</c:v>
                </c:pt>
                <c:pt idx="1263">
                  <c:v>833.71217728284</c:v>
                </c:pt>
                <c:pt idx="1264">
                  <c:v>835.93822436324001</c:v>
                </c:pt>
                <c:pt idx="1265">
                  <c:v>837.92724488708996</c:v>
                </c:pt>
                <c:pt idx="1266">
                  <c:v>838.76542590155998</c:v>
                </c:pt>
                <c:pt idx="1267">
                  <c:v>841.11578701132999</c:v>
                </c:pt>
                <c:pt idx="1268">
                  <c:v>842.11782999317995</c:v>
                </c:pt>
                <c:pt idx="1269">
                  <c:v>843.82043179255004</c:v>
                </c:pt>
                <c:pt idx="1270">
                  <c:v>846.25635656441</c:v>
                </c:pt>
                <c:pt idx="1271">
                  <c:v>846.29089016321996</c:v>
                </c:pt>
                <c:pt idx="1272">
                  <c:v>848.71510997070004</c:v>
                </c:pt>
                <c:pt idx="1273">
                  <c:v>850.36678490268002</c:v>
                </c:pt>
                <c:pt idx="1274">
                  <c:v>851.46477644677998</c:v>
                </c:pt>
                <c:pt idx="1275">
                  <c:v>853.94041867003</c:v>
                </c:pt>
                <c:pt idx="1276">
                  <c:v>854.46036947249002</c:v>
                </c:pt>
                <c:pt idx="1277">
                  <c:v>856.64312531448002</c:v>
                </c:pt>
                <c:pt idx="1278">
                  <c:v>858.52975561976996</c:v>
                </c:pt>
                <c:pt idx="1279">
                  <c:v>859.25668487518999</c:v>
                </c:pt>
                <c:pt idx="1280">
                  <c:v>861.81543840706001</c:v>
                </c:pt>
                <c:pt idx="1281">
                  <c:v>862.55932410399998</c:v>
                </c:pt>
                <c:pt idx="1282">
                  <c:v>864.53751690945001</c:v>
                </c:pt>
                <c:pt idx="1283">
                  <c:v>866.53571914783004</c:v>
                </c:pt>
                <c:pt idx="1284">
                  <c:v>866.98740529857002</c:v>
                </c:pt>
                <c:pt idx="1285">
                  <c:v>870.45896400462004</c:v>
                </c:pt>
                <c:pt idx="1286">
                  <c:v>872.16017725993004</c:v>
                </c:pt>
                <c:pt idx="1287">
                  <c:v>874.35437332621996</c:v>
                </c:pt>
                <c:pt idx="1288">
                  <c:v>877.33178715291001</c:v>
                </c:pt>
                <c:pt idx="1289">
                  <c:v>878.26793332937996</c:v>
                </c:pt>
                <c:pt idx="1290">
                  <c:v>882.19431591074999</c:v>
                </c:pt>
                <c:pt idx="1291">
                  <c:v>882.50333321712003</c:v>
                </c:pt>
                <c:pt idx="1292">
                  <c:v>886.08798400399996</c:v>
                </c:pt>
                <c:pt idx="1293">
                  <c:v>887.68044154182996</c:v>
                </c:pt>
                <c:pt idx="1294">
                  <c:v>889.88330859275004</c:v>
                </c:pt>
                <c:pt idx="1295">
                  <c:v>892.85761638166002</c:v>
                </c:pt>
                <c:pt idx="1296">
                  <c:v>893.50081707043</c:v>
                </c:pt>
                <c:pt idx="1297">
                  <c:v>896.85149071203</c:v>
                </c:pt>
                <c:pt idx="1298">
                  <c:v>898.03099772527003</c:v>
                </c:pt>
                <c:pt idx="1299">
                  <c:v>899.83971840495997</c:v>
                </c:pt>
                <c:pt idx="1300">
                  <c:v>902.36543982809997</c:v>
                </c:pt>
                <c:pt idx="1301">
                  <c:v>903.21534390423005</c:v>
                </c:pt>
                <c:pt idx="1302">
                  <c:v>904.35503588865004</c:v>
                </c:pt>
                <c:pt idx="1303">
                  <c:v>905.85017612567003</c:v>
                </c:pt>
                <c:pt idx="1304">
                  <c:v>906.92149708232</c:v>
                </c:pt>
                <c:pt idx="1305">
                  <c:v>907.63963530549995</c:v>
                </c:pt>
                <c:pt idx="1306">
                  <c:v>908.07522734303996</c:v>
                </c:pt>
                <c:pt idx="1307">
                  <c:v>908.29890973992997</c:v>
                </c:pt>
                <c:pt idx="1308">
                  <c:v>908.38038450491001</c:v>
                </c:pt>
                <c:pt idx="1309">
                  <c:v>908.38131904317004</c:v>
                </c:pt>
                <c:pt idx="1310">
                  <c:v>908.39309180209</c:v>
                </c:pt>
                <c:pt idx="1311">
                  <c:v>908.40436914940994</c:v>
                </c:pt>
                <c:pt idx="1312">
                  <c:v>908.48331056618997</c:v>
                </c:pt>
                <c:pt idx="1313">
                  <c:v>908.69758012548004</c:v>
                </c:pt>
                <c:pt idx="1314">
                  <c:v>909.11484190297995</c:v>
                </c:pt>
                <c:pt idx="1315">
                  <c:v>909.80275996643002</c:v>
                </c:pt>
                <c:pt idx="1316">
                  <c:v>910.82899838885999</c:v>
                </c:pt>
                <c:pt idx="1317">
                  <c:v>912.13576610949997</c:v>
                </c:pt>
                <c:pt idx="1318">
                  <c:v>912.26122124326002</c:v>
                </c:pt>
                <c:pt idx="1319">
                  <c:v>914.16709260006996</c:v>
                </c:pt>
                <c:pt idx="1320">
                  <c:v>915.88641813639003</c:v>
                </c:pt>
                <c:pt idx="1321">
                  <c:v>916.58905033999997</c:v>
                </c:pt>
                <c:pt idx="1322">
                  <c:v>919.46887991594997</c:v>
                </c:pt>
                <c:pt idx="1323">
                  <c:v>919.64204955199</c:v>
                </c:pt>
                <c:pt idx="1324">
                  <c:v>922.72422504583994</c:v>
                </c:pt>
                <c:pt idx="1325">
                  <c:v>923.39174526432998</c:v>
                </c:pt>
                <c:pt idx="1326">
                  <c:v>926.27458406955998</c:v>
                </c:pt>
                <c:pt idx="1327">
                  <c:v>927.13915534974001</c:v>
                </c:pt>
                <c:pt idx="1328">
                  <c:v>930.04209629237005</c:v>
                </c:pt>
                <c:pt idx="1329">
                  <c:v>930.89128494892998</c:v>
                </c:pt>
                <c:pt idx="1330">
                  <c:v>933.95256383749995</c:v>
                </c:pt>
                <c:pt idx="1331">
                  <c:v>934.64205611825003</c:v>
                </c:pt>
                <c:pt idx="1332">
                  <c:v>937.93688928436995</c:v>
                </c:pt>
                <c:pt idx="1333">
                  <c:v>938.38912004757003</c:v>
                </c:pt>
                <c:pt idx="1334">
                  <c:v>941.93316149830002</c:v>
                </c:pt>
                <c:pt idx="1335">
                  <c:v>942.14076895179005</c:v>
                </c:pt>
                <c:pt idx="1336">
                  <c:v>945.88871572846995</c:v>
                </c:pt>
                <c:pt idx="1337">
                  <c:v>945.89470307300996</c:v>
                </c:pt>
                <c:pt idx="1338">
                  <c:v>949.79655447941002</c:v>
                </c:pt>
                <c:pt idx="1339">
                  <c:v>951.18312540253999</c:v>
                </c:pt>
                <c:pt idx="1340">
                  <c:v>953.60703969858002</c:v>
                </c:pt>
                <c:pt idx="1341">
                  <c:v>956.48192850942996</c:v>
                </c:pt>
                <c:pt idx="1342">
                  <c:v>957.28531995282003</c:v>
                </c:pt>
                <c:pt idx="1343">
                  <c:v>960.78543255960005</c:v>
                </c:pt>
                <c:pt idx="1344">
                  <c:v>961.77351772058</c:v>
                </c:pt>
                <c:pt idx="1345">
                  <c:v>964.06049757557003</c:v>
                </c:pt>
                <c:pt idx="1346">
                  <c:v>967.06677982814006</c:v>
                </c:pt>
                <c:pt idx="1347">
                  <c:v>967.06803547482002</c:v>
                </c:pt>
                <c:pt idx="1348">
                  <c:v>969.77817656183004</c:v>
                </c:pt>
                <c:pt idx="1349">
                  <c:v>971.67440601836995</c:v>
                </c:pt>
                <c:pt idx="1350">
                  <c:v>972.19774630601</c:v>
                </c:pt>
                <c:pt idx="1351">
                  <c:v>974.39554667923005</c:v>
                </c:pt>
                <c:pt idx="1352">
                  <c:v>976.44372738200002</c:v>
                </c:pt>
                <c:pt idx="1353">
                  <c:v>976.44404255030997</c:v>
                </c:pt>
                <c:pt idx="1354">
                  <c:v>978.40083775809001</c:v>
                </c:pt>
                <c:pt idx="1355">
                  <c:v>979.29155752820998</c:v>
                </c:pt>
                <c:pt idx="1356">
                  <c:v>980.30530064401</c:v>
                </c:pt>
                <c:pt idx="1357">
                  <c:v>982.17892235506997</c:v>
                </c:pt>
                <c:pt idx="1358">
                  <c:v>982.18220022596995</c:v>
                </c:pt>
                <c:pt idx="1359">
                  <c:v>984.02868650522998</c:v>
                </c:pt>
                <c:pt idx="1360">
                  <c:v>985.78798277552005</c:v>
                </c:pt>
                <c:pt idx="1361">
                  <c:v>985.85199136284996</c:v>
                </c:pt>
                <c:pt idx="1362">
                  <c:v>987.64308721573002</c:v>
                </c:pt>
                <c:pt idx="1363">
                  <c:v>989.39989863753999</c:v>
                </c:pt>
                <c:pt idx="1364">
                  <c:v>989.40194776315002</c:v>
                </c:pt>
                <c:pt idx="1365">
                  <c:v>991.12145634005003</c:v>
                </c:pt>
                <c:pt idx="1366">
                  <c:v>992.01476040290004</c:v>
                </c:pt>
                <c:pt idx="1367">
                  <c:v>992.80688174186002</c:v>
                </c:pt>
                <c:pt idx="1368">
                  <c:v>994.45540311460002</c:v>
                </c:pt>
                <c:pt idx="1369">
                  <c:v>994.63098112124999</c:v>
                </c:pt>
                <c:pt idx="1370">
                  <c:v>996.06637409342</c:v>
                </c:pt>
                <c:pt idx="1371">
                  <c:v>997.25090252464997</c:v>
                </c:pt>
                <c:pt idx="1372">
                  <c:v>997.63929490961004</c:v>
                </c:pt>
                <c:pt idx="1373">
                  <c:v>999.17383675829001</c:v>
                </c:pt>
                <c:pt idx="1374">
                  <c:v>999.86405712628004</c:v>
                </c:pt>
                <c:pt idx="1375">
                  <c:v>1000.6685502801</c:v>
                </c:pt>
                <c:pt idx="1376">
                  <c:v>1002.116682423</c:v>
                </c:pt>
                <c:pt idx="1377">
                  <c:v>1002.481602651</c:v>
                </c:pt>
                <c:pt idx="1378">
                  <c:v>1003.5098217647</c:v>
                </c:pt>
                <c:pt idx="1379">
                  <c:v>1004.8392459427</c:v>
                </c:pt>
                <c:pt idx="1380">
                  <c:v>1005.0970764645</c:v>
                </c:pt>
                <c:pt idx="1381">
                  <c:v>1006.0959807783</c:v>
                </c:pt>
                <c:pt idx="1382">
                  <c:v>1007.2708565324</c:v>
                </c:pt>
                <c:pt idx="1383">
                  <c:v>1007.7125207594</c:v>
                </c:pt>
                <c:pt idx="1384">
                  <c:v>1008.3545667078</c:v>
                </c:pt>
                <c:pt idx="1385">
                  <c:v>1009.3377385336</c:v>
                </c:pt>
                <c:pt idx="1386">
                  <c:v>1010.2160208005</c:v>
                </c:pt>
                <c:pt idx="1387">
                  <c:v>1010.3293820621</c:v>
                </c:pt>
                <c:pt idx="1388">
                  <c:v>1011.0050900575</c:v>
                </c:pt>
                <c:pt idx="1389">
                  <c:v>1011.7256103618</c:v>
                </c:pt>
                <c:pt idx="1390">
                  <c:v>1012.398224365</c:v>
                </c:pt>
                <c:pt idx="1391">
                  <c:v>1012.9435866484</c:v>
                </c:pt>
                <c:pt idx="1392">
                  <c:v>1013.0435436765</c:v>
                </c:pt>
                <c:pt idx="1393">
                  <c:v>1013.6821456343999</c:v>
                </c:pt>
                <c:pt idx="1394">
                  <c:v>1014.3345802169</c:v>
                </c:pt>
                <c:pt idx="1395">
                  <c:v>1015.0213854949</c:v>
                </c:pt>
                <c:pt idx="1396">
                  <c:v>1015.5606836349</c:v>
                </c:pt>
                <c:pt idx="1397">
                  <c:v>1015.7641861716</c:v>
                </c:pt>
                <c:pt idx="1398">
                  <c:v>1016.5889558786</c:v>
                </c:pt>
                <c:pt idx="1399">
                  <c:v>1017.5228804007</c:v>
                </c:pt>
                <c:pt idx="1400">
                  <c:v>1018.5933750045</c:v>
                </c:pt>
                <c:pt idx="1401">
                  <c:v>1019.2374935179</c:v>
                </c:pt>
                <c:pt idx="1402">
                  <c:v>1019.8280919191</c:v>
                </c:pt>
                <c:pt idx="1403">
                  <c:v>1021.2548784966</c:v>
                </c:pt>
                <c:pt idx="1404">
                  <c:v>1022.9017233802</c:v>
                </c:pt>
                <c:pt idx="1405">
                  <c:v>1022.9123077972</c:v>
                </c:pt>
                <c:pt idx="1406">
                  <c:v>1024.7967091609</c:v>
                </c:pt>
                <c:pt idx="1407">
                  <c:v>1026.5843697092</c:v>
                </c:pt>
                <c:pt idx="1408">
                  <c:v>1026.9572598300999</c:v>
                </c:pt>
                <c:pt idx="1409">
                  <c:v>1029.3577853003001</c:v>
                </c:pt>
                <c:pt idx="1410">
                  <c:v>1030.2619199927999</c:v>
                </c:pt>
                <c:pt idx="1411">
                  <c:v>1031.9617412789</c:v>
                </c:pt>
                <c:pt idx="1412">
                  <c:v>1033.9383471141</c:v>
                </c:pt>
                <c:pt idx="1413">
                  <c:v>1034.7325448189999</c:v>
                </c:pt>
                <c:pt idx="1414">
                  <c:v>1037.6123423153001</c:v>
                </c:pt>
                <c:pt idx="1415">
                  <c:v>1037.6337245247</c:v>
                </c:pt>
                <c:pt idx="1416">
                  <c:v>1040.6290424870001</c:v>
                </c:pt>
                <c:pt idx="1417">
                  <c:v>1041.2883345913999</c:v>
                </c:pt>
                <c:pt idx="1418">
                  <c:v>1043.6826179510999</c:v>
                </c:pt>
                <c:pt idx="1419">
                  <c:v>1044.9611895594001</c:v>
                </c:pt>
                <c:pt idx="1420">
                  <c:v>1046.7590738447</c:v>
                </c:pt>
                <c:pt idx="1421">
                  <c:v>1048.637654419</c:v>
                </c:pt>
                <c:pt idx="1422">
                  <c:v>1049.8275082973</c:v>
                </c:pt>
                <c:pt idx="1423">
                  <c:v>1052.3115018947999</c:v>
                </c:pt>
                <c:pt idx="1424">
                  <c:v>1052.8723723726</c:v>
                </c:pt>
                <c:pt idx="1425">
                  <c:v>1055.8813248718</c:v>
                </c:pt>
                <c:pt idx="1426">
                  <c:v>1055.9864826584001</c:v>
                </c:pt>
                <c:pt idx="1427">
                  <c:v>1058.8415055393</c:v>
                </c:pt>
                <c:pt idx="1428">
                  <c:v>1059.6636901191</c:v>
                </c:pt>
                <c:pt idx="1429">
                  <c:v>1061.7396751101001</c:v>
                </c:pt>
                <c:pt idx="1430">
                  <c:v>1063.3366524160999</c:v>
                </c:pt>
                <c:pt idx="1431">
                  <c:v>1064.5623500431</c:v>
                </c:pt>
                <c:pt idx="1432">
                  <c:v>1067.0119801421999</c:v>
                </c:pt>
                <c:pt idx="1433">
                  <c:v>1067.2959406421</c:v>
                </c:pt>
                <c:pt idx="1434">
                  <c:v>1069.9269035672</c:v>
                </c:pt>
                <c:pt idx="1435">
                  <c:v>1070.6859930016999</c:v>
                </c:pt>
                <c:pt idx="1436">
                  <c:v>1072.4413932771999</c:v>
                </c:pt>
                <c:pt idx="1437">
                  <c:v>1074.3644948010999</c:v>
                </c:pt>
                <c:pt idx="1438">
                  <c:v>1074.8236229450999</c:v>
                </c:pt>
                <c:pt idx="1439">
                  <c:v>1077.0571924428</c:v>
                </c:pt>
                <c:pt idx="1440">
                  <c:v>1078.0385813058999</c:v>
                </c:pt>
                <c:pt idx="1441">
                  <c:v>1079.125602506</c:v>
                </c:pt>
                <c:pt idx="1442">
                  <c:v>1081.0122686504001</c:v>
                </c:pt>
                <c:pt idx="1443">
                  <c:v>1081.7144251938</c:v>
                </c:pt>
                <c:pt idx="1444">
                  <c:v>1082.7005335494</c:v>
                </c:pt>
                <c:pt idx="1445">
                  <c:v>1084.1736788416999</c:v>
                </c:pt>
                <c:pt idx="1446">
                  <c:v>1085.3877034274001</c:v>
                </c:pt>
                <c:pt idx="1447">
                  <c:v>1085.4149381611001</c:v>
                </c:pt>
                <c:pt idx="1448">
                  <c:v>1086.4151716107999</c:v>
                </c:pt>
                <c:pt idx="1449">
                  <c:v>1087.1958557849</c:v>
                </c:pt>
                <c:pt idx="1450">
                  <c:v>1087.7861229980999</c:v>
                </c:pt>
                <c:pt idx="1451">
                  <c:v>1088.2151055866</c:v>
                </c:pt>
                <c:pt idx="1452">
                  <c:v>1088.5119359257001</c:v>
                </c:pt>
                <c:pt idx="1453">
                  <c:v>1088.7057464274999</c:v>
                </c:pt>
                <c:pt idx="1454">
                  <c:v>1088.8256694728</c:v>
                </c:pt>
                <c:pt idx="1455">
                  <c:v>1088.9008369607</c:v>
                </c:pt>
                <c:pt idx="1456">
                  <c:v>1088.9558499824</c:v>
                </c:pt>
                <c:pt idx="1457">
                  <c:v>1088.9971911271</c:v>
                </c:pt>
                <c:pt idx="1458">
                  <c:v>1089.0268135225999</c:v>
                </c:pt>
                <c:pt idx="1459">
                  <c:v>1089.0466702952001</c:v>
                </c:pt>
                <c:pt idx="1460">
                  <c:v>1089.0587145653999</c:v>
                </c:pt>
                <c:pt idx="1461">
                  <c:v>1089.0598150021001</c:v>
                </c:pt>
                <c:pt idx="1462">
                  <c:v>1089.0648994610999</c:v>
                </c:pt>
                <c:pt idx="1463">
                  <c:v>1089.067178107</c:v>
                </c:pt>
                <c:pt idx="1464">
                  <c:v>1089.0675036273001</c:v>
                </c:pt>
                <c:pt idx="1465">
                  <c:v>1089.0708170588</c:v>
                </c:pt>
                <c:pt idx="1466">
                  <c:v>1089.0940110786</c:v>
                </c:pt>
                <c:pt idx="1467">
                  <c:v>1089.1569662749</c:v>
                </c:pt>
                <c:pt idx="1468">
                  <c:v>1089.2795632377999</c:v>
                </c:pt>
                <c:pt idx="1469">
                  <c:v>1089.4816825523001</c:v>
                </c:pt>
                <c:pt idx="1470">
                  <c:v>1089.7832048104001</c:v>
                </c:pt>
                <c:pt idx="1471">
                  <c:v>1090.2040105988999</c:v>
                </c:pt>
                <c:pt idx="1472">
                  <c:v>1090.7639805066001</c:v>
                </c:pt>
                <c:pt idx="1473">
                  <c:v>1091.4746979746001</c:v>
                </c:pt>
                <c:pt idx="1474">
                  <c:v>1092.1270419907</c:v>
                </c:pt>
                <c:pt idx="1475">
                  <c:v>1092.3145586206001</c:v>
                </c:pt>
                <c:pt idx="1476">
                  <c:v>1093.253664218</c:v>
                </c:pt>
                <c:pt idx="1477">
                  <c:v>1094.2621224241</c:v>
                </c:pt>
                <c:pt idx="1478">
                  <c:v>1095.184860198</c:v>
                </c:pt>
                <c:pt idx="1479">
                  <c:v>1095.3100498171</c:v>
                </c:pt>
                <c:pt idx="1480">
                  <c:v>1096.3675764674001</c:v>
                </c:pt>
                <c:pt idx="1481">
                  <c:v>1097.404853512</c:v>
                </c:pt>
                <c:pt idx="1482">
                  <c:v>1098.2475287796999</c:v>
                </c:pt>
                <c:pt idx="1483">
                  <c:v>1098.3920667428999</c:v>
                </c:pt>
                <c:pt idx="1484">
                  <c:v>1099.3061949723001</c:v>
                </c:pt>
                <c:pt idx="1485">
                  <c:v>1100.1511975914</c:v>
                </c:pt>
                <c:pt idx="1486">
                  <c:v>1100.9377611724001</c:v>
                </c:pt>
                <c:pt idx="1487">
                  <c:v>1101.3019112661</c:v>
                </c:pt>
                <c:pt idx="1488">
                  <c:v>1101.6765514213</c:v>
                </c:pt>
                <c:pt idx="1489">
                  <c:v>1102.3782023332999</c:v>
                </c:pt>
                <c:pt idx="1490">
                  <c:v>1103.0533065270999</c:v>
                </c:pt>
                <c:pt idx="1491">
                  <c:v>1103.7124095144</c:v>
                </c:pt>
                <c:pt idx="1492">
                  <c:v>1104.3587386218001</c:v>
                </c:pt>
                <c:pt idx="1493">
                  <c:v>1104.3660104086</c:v>
                </c:pt>
                <c:pt idx="1494">
                  <c:v>1105.0224718196</c:v>
                </c:pt>
                <c:pt idx="1495">
                  <c:v>1105.6817550536</c:v>
                </c:pt>
                <c:pt idx="1496">
                  <c:v>1106.3417519246</c:v>
                </c:pt>
                <c:pt idx="1497">
                  <c:v>1107.0003980531999</c:v>
                </c:pt>
                <c:pt idx="1498">
                  <c:v>1107.4187970562</c:v>
                </c:pt>
                <c:pt idx="1499">
                  <c:v>1107.6556867402001</c:v>
                </c:pt>
                <c:pt idx="1500">
                  <c:v>1108.3056847923001</c:v>
                </c:pt>
                <c:pt idx="1501">
                  <c:v>1108.9485510002</c:v>
                </c:pt>
                <c:pt idx="1502">
                  <c:v>1109.5825581024001</c:v>
                </c:pt>
                <c:pt idx="1503">
                  <c:v>1110.2064039920001</c:v>
                </c:pt>
                <c:pt idx="1504">
                  <c:v>1110.4793784344999</c:v>
                </c:pt>
                <c:pt idx="1505">
                  <c:v>1110.8199264291</c:v>
                </c:pt>
                <c:pt idx="1506">
                  <c:v>1111.4230474531</c:v>
                </c:pt>
                <c:pt idx="1507">
                  <c:v>1112.0155172464999</c:v>
                </c:pt>
                <c:pt idx="1508">
                  <c:v>1112.5969719294999</c:v>
                </c:pt>
                <c:pt idx="1509">
                  <c:v>1113.1669961744001</c:v>
                </c:pt>
                <c:pt idx="1510">
                  <c:v>1113.5363545357</c:v>
                </c:pt>
                <c:pt idx="1511">
                  <c:v>1113.7251916713999</c:v>
                </c:pt>
                <c:pt idx="1512">
                  <c:v>1114.2712528909999</c:v>
                </c:pt>
                <c:pt idx="1513">
                  <c:v>1114.8079053741999</c:v>
                </c:pt>
                <c:pt idx="1514">
                  <c:v>1115.3494330679</c:v>
                </c:pt>
                <c:pt idx="1515">
                  <c:v>1115.9129552433001</c:v>
                </c:pt>
                <c:pt idx="1516">
                  <c:v>1116.5155201241</c:v>
                </c:pt>
                <c:pt idx="1517">
                  <c:v>1116.5974239530999</c:v>
                </c:pt>
                <c:pt idx="1518">
                  <c:v>1117.1740909977</c:v>
                </c:pt>
                <c:pt idx="1519">
                  <c:v>1117.9055557880999</c:v>
                </c:pt>
                <c:pt idx="1520">
                  <c:v>1118.7267488982</c:v>
                </c:pt>
                <c:pt idx="1521">
                  <c:v>1119.6698029755</c:v>
                </c:pt>
                <c:pt idx="1522">
                  <c:v>1119.8039117032999</c:v>
                </c:pt>
                <c:pt idx="1523">
                  <c:v>1122.329378869</c:v>
                </c:pt>
                <c:pt idx="1524">
                  <c:v>1123.6086671887999</c:v>
                </c:pt>
                <c:pt idx="1525">
                  <c:v>1125.8963366521</c:v>
                </c:pt>
                <c:pt idx="1526">
                  <c:v>1128.6683209354001</c:v>
                </c:pt>
                <c:pt idx="1527">
                  <c:v>1129.4692178404</c:v>
                </c:pt>
                <c:pt idx="1528">
                  <c:v>1130.1658547049001</c:v>
                </c:pt>
                <c:pt idx="1529">
                  <c:v>1132.4794634558</c:v>
                </c:pt>
                <c:pt idx="1530">
                  <c:v>1134.5717715577</c:v>
                </c:pt>
                <c:pt idx="1531">
                  <c:v>1135.1939502657999</c:v>
                </c:pt>
                <c:pt idx="1532">
                  <c:v>1136.9344772925999</c:v>
                </c:pt>
                <c:pt idx="1533">
                  <c:v>1138.0054734445</c:v>
                </c:pt>
                <c:pt idx="1534">
                  <c:v>1140.1907403589</c:v>
                </c:pt>
                <c:pt idx="1535">
                  <c:v>1141.4888868088001</c:v>
                </c:pt>
                <c:pt idx="1536">
                  <c:v>1146.4663163846001</c:v>
                </c:pt>
                <c:pt idx="1537">
                  <c:v>1151.2061622240999</c:v>
                </c:pt>
                <c:pt idx="1538">
                  <c:v>1153.6036724457999</c:v>
                </c:pt>
                <c:pt idx="1539">
                  <c:v>1156.4100580352001</c:v>
                </c:pt>
                <c:pt idx="1540">
                  <c:v>1161.3870046892</c:v>
                </c:pt>
                <c:pt idx="1541">
                  <c:v>1162.1880634544</c:v>
                </c:pt>
                <c:pt idx="1542">
                  <c:v>1166.3596532598001</c:v>
                </c:pt>
                <c:pt idx="1543">
                  <c:v>1170.4783208394001</c:v>
                </c:pt>
                <c:pt idx="1544">
                  <c:v>1174.5819866167001</c:v>
                </c:pt>
                <c:pt idx="1545">
                  <c:v>1178.6254642177</c:v>
                </c:pt>
                <c:pt idx="1546">
                  <c:v>1179.5159714887</c:v>
                </c:pt>
                <c:pt idx="1547">
                  <c:v>1184.3972490061001</c:v>
                </c:pt>
              </c:numCache>
            </c:numRef>
          </c:xVal>
          <c:yVal>
            <c:numRef>
              <c:f>'WSPL_2D-Model_PLAN'!$R$4:$R$1551</c:f>
              <c:numCache>
                <c:formatCode>0.00</c:formatCode>
                <c:ptCount val="1548"/>
                <c:pt idx="0">
                  <c:v>85.136931978573998</c:v>
                </c:pt>
                <c:pt idx="1">
                  <c:v>85.147957075619999</c:v>
                </c:pt>
                <c:pt idx="2">
                  <c:v>85.206126859592999</c:v>
                </c:pt>
                <c:pt idx="3">
                  <c:v>85.186517499624003</c:v>
                </c:pt>
                <c:pt idx="4">
                  <c:v>85.208427045159993</c:v>
                </c:pt>
                <c:pt idx="5">
                  <c:v>85.20149525187</c:v>
                </c:pt>
                <c:pt idx="6">
                  <c:v>85.206316413259998</c:v>
                </c:pt>
                <c:pt idx="7">
                  <c:v>85.201499373819004</c:v>
                </c:pt>
                <c:pt idx="8">
                  <c:v>85.216526620522998</c:v>
                </c:pt>
                <c:pt idx="9">
                  <c:v>85.210348700281997</c:v>
                </c:pt>
                <c:pt idx="10">
                  <c:v>85.219308921961996</c:v>
                </c:pt>
                <c:pt idx="11">
                  <c:v>85.213587281591003</c:v>
                </c:pt>
                <c:pt idx="12">
                  <c:v>85.211484041185003</c:v>
                </c:pt>
                <c:pt idx="13">
                  <c:v>85.211205357164005</c:v>
                </c:pt>
                <c:pt idx="14">
                  <c:v>85.208865615278995</c:v>
                </c:pt>
                <c:pt idx="15">
                  <c:v>85.207455559612001</c:v>
                </c:pt>
                <c:pt idx="16">
                  <c:v>85.193065675453994</c:v>
                </c:pt>
                <c:pt idx="17">
                  <c:v>85.191991148550997</c:v>
                </c:pt>
                <c:pt idx="18">
                  <c:v>85.185884732939996</c:v>
                </c:pt>
                <c:pt idx="19">
                  <c:v>85.183123746030006</c:v>
                </c:pt>
                <c:pt idx="20">
                  <c:v>85.182874096207996</c:v>
                </c:pt>
                <c:pt idx="21">
                  <c:v>85.182153312965994</c:v>
                </c:pt>
                <c:pt idx="22">
                  <c:v>85.182105651024997</c:v>
                </c:pt>
                <c:pt idx="23">
                  <c:v>85.198799407574995</c:v>
                </c:pt>
                <c:pt idx="24">
                  <c:v>85.216931496558004</c:v>
                </c:pt>
                <c:pt idx="25">
                  <c:v>85.219033475047993</c:v>
                </c:pt>
                <c:pt idx="26">
                  <c:v>85.216468648977994</c:v>
                </c:pt>
                <c:pt idx="27">
                  <c:v>85.210652682027998</c:v>
                </c:pt>
                <c:pt idx="28">
                  <c:v>85.209662257694006</c:v>
                </c:pt>
                <c:pt idx="29">
                  <c:v>85.210083577446994</c:v>
                </c:pt>
                <c:pt idx="30">
                  <c:v>85.211446210204002</c:v>
                </c:pt>
                <c:pt idx="31">
                  <c:v>85.212812016200999</c:v>
                </c:pt>
                <c:pt idx="32">
                  <c:v>85.213127641501998</c:v>
                </c:pt>
                <c:pt idx="33">
                  <c:v>85.216790462917004</c:v>
                </c:pt>
                <c:pt idx="34">
                  <c:v>85.219971267299002</c:v>
                </c:pt>
                <c:pt idx="35">
                  <c:v>85.221224973166997</c:v>
                </c:pt>
                <c:pt idx="36">
                  <c:v>85.226848607475006</c:v>
                </c:pt>
                <c:pt idx="37">
                  <c:v>85.229956180016998</c:v>
                </c:pt>
                <c:pt idx="38">
                  <c:v>85.23156456017</c:v>
                </c:pt>
                <c:pt idx="39">
                  <c:v>85.235257820255001</c:v>
                </c:pt>
                <c:pt idx="40">
                  <c:v>85.237648658520001</c:v>
                </c:pt>
                <c:pt idx="41">
                  <c:v>85.238873062189995</c:v>
                </c:pt>
                <c:pt idx="42">
                  <c:v>85.242757853578993</c:v>
                </c:pt>
                <c:pt idx="43">
                  <c:v>85.246336662876004</c:v>
                </c:pt>
                <c:pt idx="44">
                  <c:v>85.247106098792003</c:v>
                </c:pt>
                <c:pt idx="45">
                  <c:v>85.248481198890005</c:v>
                </c:pt>
                <c:pt idx="46">
                  <c:v>85.250119432082997</c:v>
                </c:pt>
                <c:pt idx="47">
                  <c:v>85.251693698519006</c:v>
                </c:pt>
                <c:pt idx="48">
                  <c:v>85.252171447373001</c:v>
                </c:pt>
                <c:pt idx="49">
                  <c:v>85.255059273819001</c:v>
                </c:pt>
                <c:pt idx="50">
                  <c:v>85.259179858273001</c:v>
                </c:pt>
                <c:pt idx="51">
                  <c:v>85.263316059299996</c:v>
                </c:pt>
                <c:pt idx="52">
                  <c:v>85.266715910350996</c:v>
                </c:pt>
                <c:pt idx="53">
                  <c:v>85.266988348431994</c:v>
                </c:pt>
                <c:pt idx="54">
                  <c:v>85.268551121471006</c:v>
                </c:pt>
                <c:pt idx="55">
                  <c:v>85.270268447475004</c:v>
                </c:pt>
                <c:pt idx="56">
                  <c:v>85.272071928586001</c:v>
                </c:pt>
                <c:pt idx="57">
                  <c:v>85.273089139606</c:v>
                </c:pt>
                <c:pt idx="58">
                  <c:v>85.274906949162002</c:v>
                </c:pt>
                <c:pt idx="59">
                  <c:v>85.279042357330994</c:v>
                </c:pt>
                <c:pt idx="60">
                  <c:v>85.283548093269999</c:v>
                </c:pt>
                <c:pt idx="61">
                  <c:v>85.284927099732002</c:v>
                </c:pt>
                <c:pt idx="62">
                  <c:v>85.285988644379998</c:v>
                </c:pt>
                <c:pt idx="63">
                  <c:v>85.287578840213001</c:v>
                </c:pt>
                <c:pt idx="64">
                  <c:v>85.288620429743006</c:v>
                </c:pt>
                <c:pt idx="65">
                  <c:v>85.290338421102007</c:v>
                </c:pt>
                <c:pt idx="66">
                  <c:v>85.294868689238001</c:v>
                </c:pt>
                <c:pt idx="67">
                  <c:v>85.298021550523003</c:v>
                </c:pt>
                <c:pt idx="68">
                  <c:v>85.298158600796</c:v>
                </c:pt>
                <c:pt idx="69">
                  <c:v>85.298580725283998</c:v>
                </c:pt>
                <c:pt idx="70">
                  <c:v>85.298867861820995</c:v>
                </c:pt>
                <c:pt idx="71">
                  <c:v>85.300204631829004</c:v>
                </c:pt>
                <c:pt idx="72">
                  <c:v>85.303525824725995</c:v>
                </c:pt>
                <c:pt idx="73">
                  <c:v>85.304869643212001</c:v>
                </c:pt>
                <c:pt idx="74">
                  <c:v>85.305844432685006</c:v>
                </c:pt>
                <c:pt idx="75">
                  <c:v>85.307487077640005</c:v>
                </c:pt>
                <c:pt idx="76">
                  <c:v>85.307681895806994</c:v>
                </c:pt>
                <c:pt idx="77">
                  <c:v>85.309557726177005</c:v>
                </c:pt>
                <c:pt idx="78">
                  <c:v>85.311218343107996</c:v>
                </c:pt>
                <c:pt idx="79">
                  <c:v>85.311602226271006</c:v>
                </c:pt>
                <c:pt idx="80">
                  <c:v>85.313372223939993</c:v>
                </c:pt>
                <c:pt idx="81">
                  <c:v>85.314104819655995</c:v>
                </c:pt>
                <c:pt idx="82">
                  <c:v>85.315184120390995</c:v>
                </c:pt>
                <c:pt idx="83">
                  <c:v>85.317065941272006</c:v>
                </c:pt>
                <c:pt idx="84">
                  <c:v>85.317164503474004</c:v>
                </c:pt>
                <c:pt idx="85">
                  <c:v>85.318253191297003</c:v>
                </c:pt>
                <c:pt idx="86">
                  <c:v>85.319134045541006</c:v>
                </c:pt>
                <c:pt idx="87">
                  <c:v>85.319531582761996</c:v>
                </c:pt>
                <c:pt idx="88">
                  <c:v>85.320953969849</c:v>
                </c:pt>
                <c:pt idx="89">
                  <c:v>85.321676700764996</c:v>
                </c:pt>
                <c:pt idx="90">
                  <c:v>85.322407054192993</c:v>
                </c:pt>
                <c:pt idx="91">
                  <c:v>85.323891553093006</c:v>
                </c:pt>
                <c:pt idx="92">
                  <c:v>85.324718496914997</c:v>
                </c:pt>
                <c:pt idx="93">
                  <c:v>85.325037471966994</c:v>
                </c:pt>
                <c:pt idx="94">
                  <c:v>85.325775740805</c:v>
                </c:pt>
                <c:pt idx="95">
                  <c:v>85.326395850406996</c:v>
                </c:pt>
                <c:pt idx="96">
                  <c:v>85.326652689924003</c:v>
                </c:pt>
                <c:pt idx="97">
                  <c:v>85.326803781082006</c:v>
                </c:pt>
                <c:pt idx="98">
                  <c:v>85.327055821724997</c:v>
                </c:pt>
                <c:pt idx="99">
                  <c:v>85.327197614358994</c:v>
                </c:pt>
                <c:pt idx="100">
                  <c:v>85.327376732301005</c:v>
                </c:pt>
                <c:pt idx="101">
                  <c:v>85.327548211697007</c:v>
                </c:pt>
                <c:pt idx="102">
                  <c:v>85.327714598735994</c:v>
                </c:pt>
                <c:pt idx="103">
                  <c:v>85.327875076366993</c:v>
                </c:pt>
                <c:pt idx="104">
                  <c:v>85.327879452161</c:v>
                </c:pt>
                <c:pt idx="105">
                  <c:v>85.328097952313001</c:v>
                </c:pt>
                <c:pt idx="106">
                  <c:v>85.328354869733005</c:v>
                </c:pt>
                <c:pt idx="107">
                  <c:v>85.328688621686993</c:v>
                </c:pt>
                <c:pt idx="108">
                  <c:v>85.329152529412994</c:v>
                </c:pt>
                <c:pt idx="109">
                  <c:v>85.329729248749999</c:v>
                </c:pt>
                <c:pt idx="110">
                  <c:v>85.330263006500005</c:v>
                </c:pt>
                <c:pt idx="111">
                  <c:v>85.330399456799995</c:v>
                </c:pt>
                <c:pt idx="112">
                  <c:v>85.331007171598998</c:v>
                </c:pt>
                <c:pt idx="113">
                  <c:v>85.331736331228996</c:v>
                </c:pt>
                <c:pt idx="114">
                  <c:v>85.331805200312004</c:v>
                </c:pt>
                <c:pt idx="115">
                  <c:v>85.332386271768996</c:v>
                </c:pt>
                <c:pt idx="116">
                  <c:v>85.332868523841</c:v>
                </c:pt>
                <c:pt idx="117">
                  <c:v>85.333137249645006</c:v>
                </c:pt>
                <c:pt idx="118">
                  <c:v>85.334061985060004</c:v>
                </c:pt>
                <c:pt idx="119">
                  <c:v>85.334122213257999</c:v>
                </c:pt>
                <c:pt idx="120">
                  <c:v>85.334785159513999</c:v>
                </c:pt>
                <c:pt idx="121">
                  <c:v>85.335017498056999</c:v>
                </c:pt>
                <c:pt idx="122">
                  <c:v>85.335644065420993</c:v>
                </c:pt>
                <c:pt idx="123">
                  <c:v>85.336153695795005</c:v>
                </c:pt>
                <c:pt idx="124">
                  <c:v>85.336430621782995</c:v>
                </c:pt>
                <c:pt idx="125">
                  <c:v>85.336899775733002</c:v>
                </c:pt>
                <c:pt idx="126">
                  <c:v>85.337252902757001</c:v>
                </c:pt>
                <c:pt idx="127">
                  <c:v>85.338728138551005</c:v>
                </c:pt>
                <c:pt idx="128">
                  <c:v>85.338807562827995</c:v>
                </c:pt>
                <c:pt idx="129">
                  <c:v>85.339340912666003</c:v>
                </c:pt>
                <c:pt idx="130">
                  <c:v>85.339816519370004</c:v>
                </c:pt>
                <c:pt idx="131">
                  <c:v>85.339861440019007</c:v>
                </c:pt>
                <c:pt idx="132">
                  <c:v>85.341081648785007</c:v>
                </c:pt>
                <c:pt idx="133">
                  <c:v>85.342174923705997</c:v>
                </c:pt>
                <c:pt idx="134">
                  <c:v>85.342258928904002</c:v>
                </c:pt>
                <c:pt idx="135">
                  <c:v>85.342483729123998</c:v>
                </c:pt>
                <c:pt idx="136">
                  <c:v>85.342623051431005</c:v>
                </c:pt>
                <c:pt idx="137">
                  <c:v>85.342664462236996</c:v>
                </c:pt>
                <c:pt idx="138">
                  <c:v>85.343001614531005</c:v>
                </c:pt>
                <c:pt idx="139">
                  <c:v>85.343428941322003</c:v>
                </c:pt>
                <c:pt idx="140">
                  <c:v>85.343654853122004</c:v>
                </c:pt>
                <c:pt idx="141">
                  <c:v>85.343818284487</c:v>
                </c:pt>
                <c:pt idx="142">
                  <c:v>85.344140327930006</c:v>
                </c:pt>
                <c:pt idx="143">
                  <c:v>85.344315263205004</c:v>
                </c:pt>
                <c:pt idx="144">
                  <c:v>85.344557525384005</c:v>
                </c:pt>
                <c:pt idx="145">
                  <c:v>85.345062518991</c:v>
                </c:pt>
                <c:pt idx="146">
                  <c:v>85.345220023444</c:v>
                </c:pt>
                <c:pt idx="147">
                  <c:v>85.345331363225</c:v>
                </c:pt>
                <c:pt idx="148">
                  <c:v>85.345507347300995</c:v>
                </c:pt>
                <c:pt idx="149">
                  <c:v>85.345511670315005</c:v>
                </c:pt>
                <c:pt idx="150">
                  <c:v>85.345635114974002</c:v>
                </c:pt>
                <c:pt idx="151">
                  <c:v>85.345712595169999</c:v>
                </c:pt>
                <c:pt idx="152">
                  <c:v>85.345862560713002</c:v>
                </c:pt>
                <c:pt idx="153">
                  <c:v>85.346225439237998</c:v>
                </c:pt>
                <c:pt idx="154">
                  <c:v>85.346229375899995</c:v>
                </c:pt>
                <c:pt idx="155">
                  <c:v>85.346764560056002</c:v>
                </c:pt>
                <c:pt idx="156">
                  <c:v>85.347019742167006</c:v>
                </c:pt>
                <c:pt idx="157">
                  <c:v>85.347254459783997</c:v>
                </c:pt>
                <c:pt idx="158">
                  <c:v>85.347647073415004</c:v>
                </c:pt>
                <c:pt idx="159">
                  <c:v>85.347688340420007</c:v>
                </c:pt>
                <c:pt idx="160">
                  <c:v>85.348089786425007</c:v>
                </c:pt>
                <c:pt idx="161">
                  <c:v>85.348249810043995</c:v>
                </c:pt>
                <c:pt idx="162">
                  <c:v>85.348482065064999</c:v>
                </c:pt>
                <c:pt idx="163">
                  <c:v>85.348824182610997</c:v>
                </c:pt>
                <c:pt idx="164">
                  <c:v>85.348855387449007</c:v>
                </c:pt>
                <c:pt idx="165">
                  <c:v>85.348961270855995</c:v>
                </c:pt>
                <c:pt idx="166">
                  <c:v>85.348993012218997</c:v>
                </c:pt>
                <c:pt idx="167">
                  <c:v>85.349002587949002</c:v>
                </c:pt>
                <c:pt idx="168">
                  <c:v>85.349248529356004</c:v>
                </c:pt>
                <c:pt idx="169">
                  <c:v>85.349527648641001</c:v>
                </c:pt>
                <c:pt idx="170">
                  <c:v>85.349737617043004</c:v>
                </c:pt>
                <c:pt idx="171">
                  <c:v>85.349737972222002</c:v>
                </c:pt>
                <c:pt idx="172">
                  <c:v>85.349775682355997</c:v>
                </c:pt>
                <c:pt idx="173">
                  <c:v>85.349785078807002</c:v>
                </c:pt>
                <c:pt idx="174">
                  <c:v>85.349781946039002</c:v>
                </c:pt>
                <c:pt idx="175">
                  <c:v>85.349907850527003</c:v>
                </c:pt>
                <c:pt idx="176">
                  <c:v>85.350136835190995</c:v>
                </c:pt>
                <c:pt idx="177">
                  <c:v>85.350344156182004</c:v>
                </c:pt>
                <c:pt idx="178">
                  <c:v>85.350372228460003</c:v>
                </c:pt>
                <c:pt idx="179">
                  <c:v>85.350590347088996</c:v>
                </c:pt>
                <c:pt idx="180">
                  <c:v>85.350820758197003</c:v>
                </c:pt>
                <c:pt idx="181">
                  <c:v>85.350835129670003</c:v>
                </c:pt>
                <c:pt idx="182">
                  <c:v>85.350940585619995</c:v>
                </c:pt>
                <c:pt idx="183">
                  <c:v>85.351049238901993</c:v>
                </c:pt>
                <c:pt idx="184">
                  <c:v>85.351064895894993</c:v>
                </c:pt>
                <c:pt idx="185">
                  <c:v>85.351302715738996</c:v>
                </c:pt>
                <c:pt idx="186">
                  <c:v>85.351572396828999</c:v>
                </c:pt>
                <c:pt idx="187">
                  <c:v>85.351627167722995</c:v>
                </c:pt>
                <c:pt idx="188">
                  <c:v>85.351731870392001</c:v>
                </c:pt>
                <c:pt idx="189">
                  <c:v>85.351864266348997</c:v>
                </c:pt>
                <c:pt idx="190">
                  <c:v>85.351902049789004</c:v>
                </c:pt>
                <c:pt idx="191">
                  <c:v>85.352074015748997</c:v>
                </c:pt>
                <c:pt idx="192">
                  <c:v>85.352309058955996</c:v>
                </c:pt>
                <c:pt idx="193">
                  <c:v>85.352416992187003</c:v>
                </c:pt>
                <c:pt idx="194">
                  <c:v>85.352472822653993</c:v>
                </c:pt>
                <c:pt idx="195">
                  <c:v>85.352570964145997</c:v>
                </c:pt>
                <c:pt idx="196">
                  <c:v>85.352657754979006</c:v>
                </c:pt>
                <c:pt idx="197">
                  <c:v>85.352666018381996</c:v>
                </c:pt>
                <c:pt idx="198">
                  <c:v>85.352783778165005</c:v>
                </c:pt>
                <c:pt idx="199">
                  <c:v>85.352889432479003</c:v>
                </c:pt>
                <c:pt idx="200">
                  <c:v>85.352977574863999</c:v>
                </c:pt>
                <c:pt idx="201">
                  <c:v>85.352997042840997</c:v>
                </c:pt>
                <c:pt idx="202">
                  <c:v>85.353044923506999</c:v>
                </c:pt>
                <c:pt idx="203">
                  <c:v>85.353099577348004</c:v>
                </c:pt>
                <c:pt idx="204">
                  <c:v>85.353145782574998</c:v>
                </c:pt>
                <c:pt idx="205">
                  <c:v>85.353145854108007</c:v>
                </c:pt>
                <c:pt idx="206">
                  <c:v>85.353216935432997</c:v>
                </c:pt>
                <c:pt idx="207">
                  <c:v>85.353279535574998</c:v>
                </c:pt>
                <c:pt idx="208">
                  <c:v>85.353336395504002</c:v>
                </c:pt>
                <c:pt idx="209">
                  <c:v>85.353389748748995</c:v>
                </c:pt>
                <c:pt idx="210">
                  <c:v>85.353389991399993</c:v>
                </c:pt>
                <c:pt idx="211">
                  <c:v>85.353411140323004</c:v>
                </c:pt>
                <c:pt idx="212">
                  <c:v>85.353436794852001</c:v>
                </c:pt>
                <c:pt idx="213">
                  <c:v>85.353471460592004</c:v>
                </c:pt>
                <c:pt idx="214">
                  <c:v>85.353519643148005</c:v>
                </c:pt>
                <c:pt idx="215">
                  <c:v>85.353587908538003</c:v>
                </c:pt>
                <c:pt idx="216">
                  <c:v>85.353673596364999</c:v>
                </c:pt>
                <c:pt idx="217">
                  <c:v>85.353744472192005</c:v>
                </c:pt>
                <c:pt idx="218">
                  <c:v>85.353805794888999</c:v>
                </c:pt>
                <c:pt idx="219">
                  <c:v>85.354018299060996</c:v>
                </c:pt>
                <c:pt idx="220">
                  <c:v>85.354259174784005</c:v>
                </c:pt>
                <c:pt idx="221">
                  <c:v>85.354276295483004</c:v>
                </c:pt>
                <c:pt idx="222">
                  <c:v>85.354534706723001</c:v>
                </c:pt>
                <c:pt idx="223">
                  <c:v>85.354691196510004</c:v>
                </c:pt>
                <c:pt idx="224">
                  <c:v>85.354802714366997</c:v>
                </c:pt>
                <c:pt idx="225">
                  <c:v>85.355022982367998</c:v>
                </c:pt>
                <c:pt idx="226">
                  <c:v>85.355100861476004</c:v>
                </c:pt>
                <c:pt idx="227">
                  <c:v>85.355563069526994</c:v>
                </c:pt>
                <c:pt idx="228">
                  <c:v>85.355572928258994</c:v>
                </c:pt>
                <c:pt idx="229">
                  <c:v>85.355796800231005</c:v>
                </c:pt>
                <c:pt idx="230">
                  <c:v>85.355821105958995</c:v>
                </c:pt>
                <c:pt idx="231">
                  <c:v>85.356342688571004</c:v>
                </c:pt>
                <c:pt idx="232">
                  <c:v>85.356371903856001</c:v>
                </c:pt>
                <c:pt idx="233">
                  <c:v>85.356510283400993</c:v>
                </c:pt>
                <c:pt idx="234">
                  <c:v>85.356718248963006</c:v>
                </c:pt>
                <c:pt idx="235">
                  <c:v>85.357074609378998</c:v>
                </c:pt>
                <c:pt idx="236">
                  <c:v>85.357194269871002</c:v>
                </c:pt>
                <c:pt idx="237">
                  <c:v>85.357329931091002</c:v>
                </c:pt>
                <c:pt idx="238">
                  <c:v>85.357630871978003</c:v>
                </c:pt>
                <c:pt idx="239">
                  <c:v>85.357902268925002</c:v>
                </c:pt>
                <c:pt idx="240">
                  <c:v>85.358104371270002</c:v>
                </c:pt>
                <c:pt idx="241">
                  <c:v>85.358253903882002</c:v>
                </c:pt>
                <c:pt idx="242">
                  <c:v>85.358594662843004</c:v>
                </c:pt>
                <c:pt idx="243">
                  <c:v>85.358783917238</c:v>
                </c:pt>
                <c:pt idx="244">
                  <c:v>85.359113958422</c:v>
                </c:pt>
                <c:pt idx="245">
                  <c:v>85.359264433961997</c:v>
                </c:pt>
                <c:pt idx="246">
                  <c:v>85.359503646581999</c:v>
                </c:pt>
                <c:pt idx="247">
                  <c:v>85.359615206206001</c:v>
                </c:pt>
                <c:pt idx="248">
                  <c:v>85.359936328181007</c:v>
                </c:pt>
                <c:pt idx="249">
                  <c:v>85.360137842056005</c:v>
                </c:pt>
                <c:pt idx="250">
                  <c:v>85.360219389738006</c:v>
                </c:pt>
                <c:pt idx="251">
                  <c:v>85.360340044249</c:v>
                </c:pt>
                <c:pt idx="252">
                  <c:v>85.360415164922998</c:v>
                </c:pt>
                <c:pt idx="253">
                  <c:v>85.360669458987999</c:v>
                </c:pt>
                <c:pt idx="254">
                  <c:v>85.360794348699002</c:v>
                </c:pt>
                <c:pt idx="255">
                  <c:v>85.360768253428006</c:v>
                </c:pt>
                <c:pt idx="256">
                  <c:v>85.360802229048005</c:v>
                </c:pt>
                <c:pt idx="257">
                  <c:v>85.360769470071006</c:v>
                </c:pt>
                <c:pt idx="258">
                  <c:v>85.360771189689999</c:v>
                </c:pt>
                <c:pt idx="259">
                  <c:v>85.361080107345003</c:v>
                </c:pt>
                <c:pt idx="260">
                  <c:v>85.361064705561006</c:v>
                </c:pt>
                <c:pt idx="261">
                  <c:v>85.361057482136005</c:v>
                </c:pt>
                <c:pt idx="262">
                  <c:v>85.360981188145999</c:v>
                </c:pt>
                <c:pt idx="263">
                  <c:v>85.360981250950999</c:v>
                </c:pt>
                <c:pt idx="264">
                  <c:v>85.360988655409002</c:v>
                </c:pt>
                <c:pt idx="265">
                  <c:v>85.360998650753004</c:v>
                </c:pt>
                <c:pt idx="266">
                  <c:v>85.361171221741998</c:v>
                </c:pt>
                <c:pt idx="267">
                  <c:v>85.361173776336997</c:v>
                </c:pt>
                <c:pt idx="268">
                  <c:v>85.361182321819996</c:v>
                </c:pt>
                <c:pt idx="269">
                  <c:v>85.361186503726003</c:v>
                </c:pt>
                <c:pt idx="270">
                  <c:v>85.361160481382996</c:v>
                </c:pt>
                <c:pt idx="271">
                  <c:v>85.361117370927005</c:v>
                </c:pt>
                <c:pt idx="272">
                  <c:v>85.361101561889996</c:v>
                </c:pt>
                <c:pt idx="273">
                  <c:v>85.361130144602996</c:v>
                </c:pt>
                <c:pt idx="274">
                  <c:v>85.361173820938006</c:v>
                </c:pt>
                <c:pt idx="275">
                  <c:v>85.361210879129999</c:v>
                </c:pt>
                <c:pt idx="276">
                  <c:v>85.361243955960006</c:v>
                </c:pt>
                <c:pt idx="277">
                  <c:v>85.361244330475003</c:v>
                </c:pt>
                <c:pt idx="278">
                  <c:v>85.361263224921998</c:v>
                </c:pt>
                <c:pt idx="279">
                  <c:v>85.361284612844997</c:v>
                </c:pt>
                <c:pt idx="280">
                  <c:v>85.361310987722007</c:v>
                </c:pt>
                <c:pt idx="281">
                  <c:v>85.361328047762996</c:v>
                </c:pt>
                <c:pt idx="282">
                  <c:v>85.361318387379001</c:v>
                </c:pt>
                <c:pt idx="283">
                  <c:v>85.361293242431998</c:v>
                </c:pt>
                <c:pt idx="284">
                  <c:v>85.361274934560001</c:v>
                </c:pt>
                <c:pt idx="285">
                  <c:v>85.361270403633995</c:v>
                </c:pt>
                <c:pt idx="286">
                  <c:v>85.361259557178997</c:v>
                </c:pt>
                <c:pt idx="287">
                  <c:v>85.361283313376006</c:v>
                </c:pt>
                <c:pt idx="288">
                  <c:v>85.361434850715</c:v>
                </c:pt>
                <c:pt idx="289">
                  <c:v>85.361438304274003</c:v>
                </c:pt>
                <c:pt idx="290">
                  <c:v>85.361463414319999</c:v>
                </c:pt>
                <c:pt idx="291">
                  <c:v>85.361448850784996</c:v>
                </c:pt>
                <c:pt idx="292">
                  <c:v>85.361423420904003</c:v>
                </c:pt>
                <c:pt idx="293">
                  <c:v>85.361538100706994</c:v>
                </c:pt>
                <c:pt idx="294">
                  <c:v>85.361542721270993</c:v>
                </c:pt>
                <c:pt idx="295">
                  <c:v>85.361576180664997</c:v>
                </c:pt>
                <c:pt idx="296">
                  <c:v>85.361522945304003</c:v>
                </c:pt>
                <c:pt idx="297">
                  <c:v>85.361508752527001</c:v>
                </c:pt>
                <c:pt idx="298">
                  <c:v>85.361587431466006</c:v>
                </c:pt>
                <c:pt idx="299">
                  <c:v>85.361652971818003</c:v>
                </c:pt>
                <c:pt idx="300">
                  <c:v>85.361694774905004</c:v>
                </c:pt>
                <c:pt idx="301">
                  <c:v>85.361855123143997</c:v>
                </c:pt>
                <c:pt idx="302">
                  <c:v>85.361851461775998</c:v>
                </c:pt>
                <c:pt idx="303">
                  <c:v>85.361736804900005</c:v>
                </c:pt>
                <c:pt idx="304">
                  <c:v>85.361906866560005</c:v>
                </c:pt>
                <c:pt idx="305">
                  <c:v>85.361927231040994</c:v>
                </c:pt>
                <c:pt idx="306">
                  <c:v>85.361996612487005</c:v>
                </c:pt>
                <c:pt idx="307">
                  <c:v>85.362033845317001</c:v>
                </c:pt>
                <c:pt idx="308">
                  <c:v>85.362048895403007</c:v>
                </c:pt>
                <c:pt idx="309">
                  <c:v>85.362125291395998</c:v>
                </c:pt>
                <c:pt idx="310">
                  <c:v>85.362094870445006</c:v>
                </c:pt>
                <c:pt idx="311">
                  <c:v>85.362203529816995</c:v>
                </c:pt>
                <c:pt idx="312">
                  <c:v>85.362205888918993</c:v>
                </c:pt>
                <c:pt idx="313">
                  <c:v>85.362316133158998</c:v>
                </c:pt>
                <c:pt idx="314">
                  <c:v>85.362369188499002</c:v>
                </c:pt>
                <c:pt idx="315">
                  <c:v>85.362296995121994</c:v>
                </c:pt>
                <c:pt idx="316">
                  <c:v>85.362356002802997</c:v>
                </c:pt>
                <c:pt idx="317">
                  <c:v>85.362517272689004</c:v>
                </c:pt>
                <c:pt idx="318">
                  <c:v>85.362449590989996</c:v>
                </c:pt>
                <c:pt idx="319">
                  <c:v>85.362666873516005</c:v>
                </c:pt>
                <c:pt idx="320">
                  <c:v>85.362579437161997</c:v>
                </c:pt>
                <c:pt idx="321">
                  <c:v>85.362579424158994</c:v>
                </c:pt>
                <c:pt idx="322">
                  <c:v>85.362567415875006</c:v>
                </c:pt>
                <c:pt idx="323">
                  <c:v>85.362880650215004</c:v>
                </c:pt>
                <c:pt idx="324">
                  <c:v>85.362959233813996</c:v>
                </c:pt>
                <c:pt idx="325">
                  <c:v>85.363002937046005</c:v>
                </c:pt>
                <c:pt idx="326">
                  <c:v>85.362964639203</c:v>
                </c:pt>
                <c:pt idx="327">
                  <c:v>85.363077946871002</c:v>
                </c:pt>
                <c:pt idx="328">
                  <c:v>85.363160578242002</c:v>
                </c:pt>
                <c:pt idx="329">
                  <c:v>85.363281301944994</c:v>
                </c:pt>
                <c:pt idx="330">
                  <c:v>85.363342235564005</c:v>
                </c:pt>
                <c:pt idx="331">
                  <c:v>85.363433825418994</c:v>
                </c:pt>
                <c:pt idx="332">
                  <c:v>85.363460520344006</c:v>
                </c:pt>
                <c:pt idx="333">
                  <c:v>85.363563557804</c:v>
                </c:pt>
                <c:pt idx="334">
                  <c:v>85.363670287803998</c:v>
                </c:pt>
                <c:pt idx="335">
                  <c:v>85.363733492839003</c:v>
                </c:pt>
                <c:pt idx="336">
                  <c:v>85.363734083786994</c:v>
                </c:pt>
                <c:pt idx="337">
                  <c:v>85.363803946996001</c:v>
                </c:pt>
                <c:pt idx="338">
                  <c:v>85.363944558190994</c:v>
                </c:pt>
                <c:pt idx="339">
                  <c:v>85.363998501393993</c:v>
                </c:pt>
                <c:pt idx="340">
                  <c:v>85.364032747224002</c:v>
                </c:pt>
                <c:pt idx="341">
                  <c:v>85.363974605303994</c:v>
                </c:pt>
                <c:pt idx="342">
                  <c:v>85.364147150380006</c:v>
                </c:pt>
                <c:pt idx="343">
                  <c:v>85.364147196282005</c:v>
                </c:pt>
                <c:pt idx="344">
                  <c:v>85.364302308049005</c:v>
                </c:pt>
                <c:pt idx="345">
                  <c:v>85.364280676438</c:v>
                </c:pt>
                <c:pt idx="346">
                  <c:v>85.364306811141006</c:v>
                </c:pt>
                <c:pt idx="347">
                  <c:v>85.364402770995994</c:v>
                </c:pt>
                <c:pt idx="348">
                  <c:v>85.364379916657001</c:v>
                </c:pt>
                <c:pt idx="349">
                  <c:v>85.364392247398001</c:v>
                </c:pt>
                <c:pt idx="350">
                  <c:v>85.364485199978006</c:v>
                </c:pt>
                <c:pt idx="351">
                  <c:v>85.364566661793006</c:v>
                </c:pt>
                <c:pt idx="352">
                  <c:v>85.364578253087004</c:v>
                </c:pt>
                <c:pt idx="353">
                  <c:v>85.364561034125998</c:v>
                </c:pt>
                <c:pt idx="354">
                  <c:v>85.364551655111995</c:v>
                </c:pt>
                <c:pt idx="355">
                  <c:v>85.364540111728004</c:v>
                </c:pt>
                <c:pt idx="356">
                  <c:v>85.364758041000997</c:v>
                </c:pt>
                <c:pt idx="357">
                  <c:v>85.364807203202005</c:v>
                </c:pt>
                <c:pt idx="358">
                  <c:v>85.364864647828995</c:v>
                </c:pt>
                <c:pt idx="359">
                  <c:v>85.364803054250004</c:v>
                </c:pt>
                <c:pt idx="360">
                  <c:v>85.364650629172004</c:v>
                </c:pt>
                <c:pt idx="361">
                  <c:v>85.364761040385005</c:v>
                </c:pt>
                <c:pt idx="362">
                  <c:v>85.364991451115998</c:v>
                </c:pt>
                <c:pt idx="363">
                  <c:v>85.364989125948995</c:v>
                </c:pt>
                <c:pt idx="364">
                  <c:v>85.364902301352998</c:v>
                </c:pt>
                <c:pt idx="365">
                  <c:v>85.364788089160001</c:v>
                </c:pt>
                <c:pt idx="366">
                  <c:v>85.364842052181999</c:v>
                </c:pt>
                <c:pt idx="367">
                  <c:v>85.364929008101001</c:v>
                </c:pt>
                <c:pt idx="368">
                  <c:v>85.364932653823999</c:v>
                </c:pt>
                <c:pt idx="369">
                  <c:v>85.364934617475996</c:v>
                </c:pt>
                <c:pt idx="370">
                  <c:v>85.364940703735002</c:v>
                </c:pt>
                <c:pt idx="371">
                  <c:v>85.365018116217001</c:v>
                </c:pt>
                <c:pt idx="372">
                  <c:v>85.365051270099997</c:v>
                </c:pt>
                <c:pt idx="373">
                  <c:v>85.365023278571996</c:v>
                </c:pt>
                <c:pt idx="374">
                  <c:v>85.365017094080997</c:v>
                </c:pt>
                <c:pt idx="375">
                  <c:v>85.365084136614001</c:v>
                </c:pt>
                <c:pt idx="376">
                  <c:v>85.365119222793993</c:v>
                </c:pt>
                <c:pt idx="377">
                  <c:v>85.365109838856</c:v>
                </c:pt>
                <c:pt idx="378">
                  <c:v>85.365094817873995</c:v>
                </c:pt>
                <c:pt idx="379">
                  <c:v>85.365084995241006</c:v>
                </c:pt>
                <c:pt idx="380">
                  <c:v>85.365077851457997</c:v>
                </c:pt>
                <c:pt idx="381">
                  <c:v>85.365078150700995</c:v>
                </c:pt>
                <c:pt idx="382">
                  <c:v>85.365105642398007</c:v>
                </c:pt>
                <c:pt idx="383">
                  <c:v>85.365142058800998</c:v>
                </c:pt>
                <c:pt idx="384">
                  <c:v>85.365140882424001</c:v>
                </c:pt>
                <c:pt idx="385">
                  <c:v>85.365093787934995</c:v>
                </c:pt>
                <c:pt idx="386">
                  <c:v>85.365093732808006</c:v>
                </c:pt>
                <c:pt idx="387">
                  <c:v>85.365096110145998</c:v>
                </c:pt>
                <c:pt idx="388">
                  <c:v>85.365101999822997</c:v>
                </c:pt>
                <c:pt idx="389">
                  <c:v>85.365112111513</c:v>
                </c:pt>
                <c:pt idx="390">
                  <c:v>85.365112637297003</c:v>
                </c:pt>
                <c:pt idx="391">
                  <c:v>85.365156232006001</c:v>
                </c:pt>
                <c:pt idx="392">
                  <c:v>85.365199967891996</c:v>
                </c:pt>
                <c:pt idx="393">
                  <c:v>85.365213784339005</c:v>
                </c:pt>
                <c:pt idx="394">
                  <c:v>85.365282327746996</c:v>
                </c:pt>
                <c:pt idx="395">
                  <c:v>85.365286002138006</c:v>
                </c:pt>
                <c:pt idx="396">
                  <c:v>85.365333677379994</c:v>
                </c:pt>
                <c:pt idx="397">
                  <c:v>85.365329213717004</c:v>
                </c:pt>
                <c:pt idx="398">
                  <c:v>85.365302707111994</c:v>
                </c:pt>
                <c:pt idx="399">
                  <c:v>85.365341081131007</c:v>
                </c:pt>
                <c:pt idx="400">
                  <c:v>85.365409644855006</c:v>
                </c:pt>
                <c:pt idx="401">
                  <c:v>85.365491881199006</c:v>
                </c:pt>
                <c:pt idx="402">
                  <c:v>85.365527499056995</c:v>
                </c:pt>
                <c:pt idx="403">
                  <c:v>85.365524337368996</c:v>
                </c:pt>
                <c:pt idx="404">
                  <c:v>85.365529034401007</c:v>
                </c:pt>
                <c:pt idx="405">
                  <c:v>85.365565525471993</c:v>
                </c:pt>
                <c:pt idx="406">
                  <c:v>85.365529578874998</c:v>
                </c:pt>
                <c:pt idx="407">
                  <c:v>85.365516711221005</c:v>
                </c:pt>
                <c:pt idx="408">
                  <c:v>85.365595227667001</c:v>
                </c:pt>
                <c:pt idx="409">
                  <c:v>85.365621304803</c:v>
                </c:pt>
                <c:pt idx="410">
                  <c:v>85.365695180575997</c:v>
                </c:pt>
                <c:pt idx="411">
                  <c:v>85.365608968044995</c:v>
                </c:pt>
                <c:pt idx="412">
                  <c:v>85.365610764953999</c:v>
                </c:pt>
                <c:pt idx="413">
                  <c:v>85.365692290077007</c:v>
                </c:pt>
                <c:pt idx="414">
                  <c:v>85.365780355989997</c:v>
                </c:pt>
                <c:pt idx="415">
                  <c:v>85.365813822297</c:v>
                </c:pt>
                <c:pt idx="416">
                  <c:v>85.365790772576005</c:v>
                </c:pt>
                <c:pt idx="417">
                  <c:v>85.365794486105003</c:v>
                </c:pt>
                <c:pt idx="418">
                  <c:v>85.365806374703993</c:v>
                </c:pt>
                <c:pt idx="419">
                  <c:v>85.365882715653001</c:v>
                </c:pt>
                <c:pt idx="420">
                  <c:v>85.365888296273994</c:v>
                </c:pt>
                <c:pt idx="421">
                  <c:v>85.365912451130995</c:v>
                </c:pt>
                <c:pt idx="422">
                  <c:v>85.365913645034993</c:v>
                </c:pt>
                <c:pt idx="423">
                  <c:v>85.365913654760007</c:v>
                </c:pt>
                <c:pt idx="424">
                  <c:v>85.365970987853999</c:v>
                </c:pt>
                <c:pt idx="425">
                  <c:v>85.365974681254997</c:v>
                </c:pt>
                <c:pt idx="426">
                  <c:v>85.365979854103003</c:v>
                </c:pt>
                <c:pt idx="427">
                  <c:v>85.366019090086994</c:v>
                </c:pt>
                <c:pt idx="428">
                  <c:v>85.366061547282996</c:v>
                </c:pt>
                <c:pt idx="429">
                  <c:v>85.366055533307005</c:v>
                </c:pt>
                <c:pt idx="430">
                  <c:v>85.366048258944005</c:v>
                </c:pt>
                <c:pt idx="431">
                  <c:v>85.366138396316998</c:v>
                </c:pt>
                <c:pt idx="432">
                  <c:v>85.366139184675006</c:v>
                </c:pt>
                <c:pt idx="433">
                  <c:v>85.366145375014</c:v>
                </c:pt>
                <c:pt idx="434">
                  <c:v>85.366157402869007</c:v>
                </c:pt>
                <c:pt idx="435">
                  <c:v>85.366162461683004</c:v>
                </c:pt>
                <c:pt idx="436">
                  <c:v>85.366198523017005</c:v>
                </c:pt>
                <c:pt idx="437">
                  <c:v>85.366232473688996</c:v>
                </c:pt>
                <c:pt idx="438">
                  <c:v>85.366237294483</c:v>
                </c:pt>
                <c:pt idx="439">
                  <c:v>85.366243465159002</c:v>
                </c:pt>
                <c:pt idx="440">
                  <c:v>85.366261674857995</c:v>
                </c:pt>
                <c:pt idx="441">
                  <c:v>85.366279419465997</c:v>
                </c:pt>
                <c:pt idx="442">
                  <c:v>85.366328678312996</c:v>
                </c:pt>
                <c:pt idx="443">
                  <c:v>85.366327976538003</c:v>
                </c:pt>
                <c:pt idx="444">
                  <c:v>85.366324085349007</c:v>
                </c:pt>
                <c:pt idx="445">
                  <c:v>85.366332756551998</c:v>
                </c:pt>
                <c:pt idx="446">
                  <c:v>85.366353801811002</c:v>
                </c:pt>
                <c:pt idx="447">
                  <c:v>85.366373087211002</c:v>
                </c:pt>
                <c:pt idx="448">
                  <c:v>85.366391777702006</c:v>
                </c:pt>
                <c:pt idx="449">
                  <c:v>85.366388473485998</c:v>
                </c:pt>
                <c:pt idx="450">
                  <c:v>85.366388428703004</c:v>
                </c:pt>
                <c:pt idx="451">
                  <c:v>85.366409679184997</c:v>
                </c:pt>
                <c:pt idx="452">
                  <c:v>85.366429653927995</c:v>
                </c:pt>
                <c:pt idx="453">
                  <c:v>85.366442684722998</c:v>
                </c:pt>
                <c:pt idx="454">
                  <c:v>85.366475146881996</c:v>
                </c:pt>
                <c:pt idx="455">
                  <c:v>85.366478265793006</c:v>
                </c:pt>
                <c:pt idx="456">
                  <c:v>85.366472832013002</c:v>
                </c:pt>
                <c:pt idx="457">
                  <c:v>85.366468508731998</c:v>
                </c:pt>
                <c:pt idx="458">
                  <c:v>85.366465849948</c:v>
                </c:pt>
                <c:pt idx="459">
                  <c:v>85.366464617416995</c:v>
                </c:pt>
                <c:pt idx="460">
                  <c:v>85.366464584967005</c:v>
                </c:pt>
                <c:pt idx="461">
                  <c:v>85.366465646616007</c:v>
                </c:pt>
                <c:pt idx="462">
                  <c:v>85.366469025813998</c:v>
                </c:pt>
                <c:pt idx="463">
                  <c:v>85.366472633919003</c:v>
                </c:pt>
                <c:pt idx="464">
                  <c:v>85.366477388845993</c:v>
                </c:pt>
                <c:pt idx="465">
                  <c:v>85.366484818052001</c:v>
                </c:pt>
                <c:pt idx="466">
                  <c:v>85.366496601383005</c:v>
                </c:pt>
                <c:pt idx="467">
                  <c:v>85.366503649612</c:v>
                </c:pt>
                <c:pt idx="468">
                  <c:v>85.366505734425004</c:v>
                </c:pt>
                <c:pt idx="469">
                  <c:v>85.366509354789997</c:v>
                </c:pt>
                <c:pt idx="470">
                  <c:v>85.366509499862005</c:v>
                </c:pt>
                <c:pt idx="471">
                  <c:v>85.366514539690996</c:v>
                </c:pt>
                <c:pt idx="472">
                  <c:v>85.366514614573006</c:v>
                </c:pt>
                <c:pt idx="473">
                  <c:v>85.366550132455998</c:v>
                </c:pt>
                <c:pt idx="474">
                  <c:v>85.366554502986006</c:v>
                </c:pt>
                <c:pt idx="475">
                  <c:v>85.366562261664996</c:v>
                </c:pt>
                <c:pt idx="476">
                  <c:v>85.366538966110994</c:v>
                </c:pt>
                <c:pt idx="477">
                  <c:v>85.366547233568994</c:v>
                </c:pt>
                <c:pt idx="478">
                  <c:v>85.366599990029002</c:v>
                </c:pt>
                <c:pt idx="479">
                  <c:v>85.366622367315998</c:v>
                </c:pt>
                <c:pt idx="480">
                  <c:v>85.366604451244001</c:v>
                </c:pt>
                <c:pt idx="481">
                  <c:v>85.366569367550994</c:v>
                </c:pt>
                <c:pt idx="482">
                  <c:v>85.366622821435996</c:v>
                </c:pt>
                <c:pt idx="483">
                  <c:v>85.366672570537006</c:v>
                </c:pt>
                <c:pt idx="484">
                  <c:v>85.366712918755994</c:v>
                </c:pt>
                <c:pt idx="485">
                  <c:v>85.366653541727004</c:v>
                </c:pt>
                <c:pt idx="486">
                  <c:v>85.366649936100004</c:v>
                </c:pt>
                <c:pt idx="487">
                  <c:v>85.366621759153006</c:v>
                </c:pt>
                <c:pt idx="488">
                  <c:v>85.366847782335995</c:v>
                </c:pt>
                <c:pt idx="489">
                  <c:v>85.366835314512997</c:v>
                </c:pt>
                <c:pt idx="490">
                  <c:v>85.366619408797007</c:v>
                </c:pt>
                <c:pt idx="491">
                  <c:v>85.366737397077998</c:v>
                </c:pt>
                <c:pt idx="492">
                  <c:v>85.366737435898003</c:v>
                </c:pt>
                <c:pt idx="493">
                  <c:v>85.366874867625</c:v>
                </c:pt>
                <c:pt idx="494">
                  <c:v>85.366802232824995</c:v>
                </c:pt>
                <c:pt idx="495">
                  <c:v>85.366802232452002</c:v>
                </c:pt>
                <c:pt idx="496">
                  <c:v>85.366763703716003</c:v>
                </c:pt>
                <c:pt idx="497">
                  <c:v>85.366817033497995</c:v>
                </c:pt>
                <c:pt idx="498">
                  <c:v>85.366817033958995</c:v>
                </c:pt>
                <c:pt idx="499">
                  <c:v>85.366878259711996</c:v>
                </c:pt>
                <c:pt idx="500">
                  <c:v>85.366882123354003</c:v>
                </c:pt>
                <c:pt idx="501">
                  <c:v>85.366882118744996</c:v>
                </c:pt>
                <c:pt idx="502">
                  <c:v>85.366808990627007</c:v>
                </c:pt>
                <c:pt idx="503">
                  <c:v>85.366801421473994</c:v>
                </c:pt>
                <c:pt idx="504">
                  <c:v>85.366801411810002</c:v>
                </c:pt>
                <c:pt idx="505">
                  <c:v>85.366837348120001</c:v>
                </c:pt>
                <c:pt idx="506">
                  <c:v>85.366974410381999</c:v>
                </c:pt>
                <c:pt idx="507">
                  <c:v>85.366974411976003</c:v>
                </c:pt>
                <c:pt idx="508">
                  <c:v>85.367019607923993</c:v>
                </c:pt>
                <c:pt idx="509">
                  <c:v>85.366965003369998</c:v>
                </c:pt>
                <c:pt idx="510">
                  <c:v>85.366964994390003</c:v>
                </c:pt>
                <c:pt idx="511">
                  <c:v>85.366965983030994</c:v>
                </c:pt>
                <c:pt idx="512">
                  <c:v>85.367065522638001</c:v>
                </c:pt>
                <c:pt idx="513">
                  <c:v>85.367065536219002</c:v>
                </c:pt>
                <c:pt idx="514">
                  <c:v>85.367087924670997</c:v>
                </c:pt>
                <c:pt idx="515">
                  <c:v>85.367083819485003</c:v>
                </c:pt>
                <c:pt idx="516">
                  <c:v>85.367083838374</c:v>
                </c:pt>
                <c:pt idx="517">
                  <c:v>85.367122234758995</c:v>
                </c:pt>
                <c:pt idx="518">
                  <c:v>85.367210352247</c:v>
                </c:pt>
                <c:pt idx="519">
                  <c:v>85.367210342971006</c:v>
                </c:pt>
                <c:pt idx="520">
                  <c:v>85.367080733680993</c:v>
                </c:pt>
                <c:pt idx="521">
                  <c:v>85.367057396849006</c:v>
                </c:pt>
                <c:pt idx="522">
                  <c:v>85.367057433369993</c:v>
                </c:pt>
                <c:pt idx="523">
                  <c:v>85.367122519054007</c:v>
                </c:pt>
                <c:pt idx="524">
                  <c:v>85.367267621131006</c:v>
                </c:pt>
                <c:pt idx="525">
                  <c:v>85.367267618493997</c:v>
                </c:pt>
                <c:pt idx="526">
                  <c:v>85.367221735076001</c:v>
                </c:pt>
                <c:pt idx="527">
                  <c:v>85.367214472613995</c:v>
                </c:pt>
                <c:pt idx="528">
                  <c:v>85.367214457049002</c:v>
                </c:pt>
                <c:pt idx="529">
                  <c:v>85.367283190378998</c:v>
                </c:pt>
                <c:pt idx="530">
                  <c:v>85.367306095020993</c:v>
                </c:pt>
                <c:pt idx="531">
                  <c:v>85.367306102206001</c:v>
                </c:pt>
                <c:pt idx="532">
                  <c:v>85.367267733163004</c:v>
                </c:pt>
                <c:pt idx="533">
                  <c:v>85.367305699252995</c:v>
                </c:pt>
                <c:pt idx="534">
                  <c:v>85.367305739271998</c:v>
                </c:pt>
                <c:pt idx="535">
                  <c:v>85.367359044747005</c:v>
                </c:pt>
                <c:pt idx="536">
                  <c:v>85.367336478427006</c:v>
                </c:pt>
                <c:pt idx="537">
                  <c:v>85.367336462607</c:v>
                </c:pt>
                <c:pt idx="538">
                  <c:v>85.36735130724</c:v>
                </c:pt>
                <c:pt idx="539">
                  <c:v>85.367469787597997</c:v>
                </c:pt>
                <c:pt idx="540">
                  <c:v>85.367469701228003</c:v>
                </c:pt>
                <c:pt idx="541">
                  <c:v>85.367412415531007</c:v>
                </c:pt>
                <c:pt idx="542">
                  <c:v>85.367427554195004</c:v>
                </c:pt>
                <c:pt idx="543">
                  <c:v>85.367427818799996</c:v>
                </c:pt>
                <c:pt idx="544">
                  <c:v>85.367477637598995</c:v>
                </c:pt>
                <c:pt idx="545">
                  <c:v>85.367507960609998</c:v>
                </c:pt>
                <c:pt idx="546">
                  <c:v>85.367462233926005</c:v>
                </c:pt>
                <c:pt idx="547">
                  <c:v>85.367462234008002</c:v>
                </c:pt>
                <c:pt idx="548">
                  <c:v>85.367469679660999</c:v>
                </c:pt>
                <c:pt idx="549">
                  <c:v>85.367465873455004</c:v>
                </c:pt>
                <c:pt idx="550">
                  <c:v>85.367471439474997</c:v>
                </c:pt>
                <c:pt idx="551">
                  <c:v>85.367515610886997</c:v>
                </c:pt>
                <c:pt idx="552">
                  <c:v>85.367546095262995</c:v>
                </c:pt>
                <c:pt idx="553">
                  <c:v>85.367553663072002</c:v>
                </c:pt>
                <c:pt idx="554">
                  <c:v>85.367507995791996</c:v>
                </c:pt>
                <c:pt idx="555">
                  <c:v>85.367506409521994</c:v>
                </c:pt>
                <c:pt idx="556">
                  <c:v>85.367488934811007</c:v>
                </c:pt>
                <c:pt idx="557">
                  <c:v>85.367496147981996</c:v>
                </c:pt>
                <c:pt idx="558">
                  <c:v>85.367549055653001</c:v>
                </c:pt>
                <c:pt idx="559">
                  <c:v>85.367564444959001</c:v>
                </c:pt>
                <c:pt idx="560">
                  <c:v>85.367571096476993</c:v>
                </c:pt>
                <c:pt idx="561">
                  <c:v>85.367578839911999</c:v>
                </c:pt>
                <c:pt idx="562">
                  <c:v>85.367584047302998</c:v>
                </c:pt>
                <c:pt idx="563">
                  <c:v>85.367587997060994</c:v>
                </c:pt>
                <c:pt idx="564">
                  <c:v>85.367588035406996</c:v>
                </c:pt>
                <c:pt idx="565">
                  <c:v>85.367587701149006</c:v>
                </c:pt>
                <c:pt idx="566">
                  <c:v>85.367587281813996</c:v>
                </c:pt>
                <c:pt idx="567">
                  <c:v>85.367586701440004</c:v>
                </c:pt>
                <c:pt idx="568">
                  <c:v>85.367585880820002</c:v>
                </c:pt>
                <c:pt idx="569">
                  <c:v>85.367584740747006</c:v>
                </c:pt>
                <c:pt idx="570">
                  <c:v>85.367584228515994</c:v>
                </c:pt>
                <c:pt idx="571">
                  <c:v>85.367583233177001</c:v>
                </c:pt>
                <c:pt idx="572">
                  <c:v>85.367581277799999</c:v>
                </c:pt>
                <c:pt idx="573">
                  <c:v>85.367580404044006</c:v>
                </c:pt>
                <c:pt idx="574">
                  <c:v>85.367595985590995</c:v>
                </c:pt>
                <c:pt idx="575">
                  <c:v>85.367615412385007</c:v>
                </c:pt>
                <c:pt idx="576">
                  <c:v>85.367628596879001</c:v>
                </c:pt>
                <c:pt idx="577">
                  <c:v>85.367656689501999</c:v>
                </c:pt>
                <c:pt idx="578">
                  <c:v>85.367663908742003</c:v>
                </c:pt>
                <c:pt idx="579">
                  <c:v>85.367674678116998</c:v>
                </c:pt>
                <c:pt idx="580">
                  <c:v>85.367707986376999</c:v>
                </c:pt>
                <c:pt idx="581">
                  <c:v>85.367729226969004</c:v>
                </c:pt>
                <c:pt idx="582">
                  <c:v>85.367747759736005</c:v>
                </c:pt>
                <c:pt idx="583">
                  <c:v>85.367748466177005</c:v>
                </c:pt>
                <c:pt idx="584">
                  <c:v>85.367740629381004</c:v>
                </c:pt>
                <c:pt idx="585">
                  <c:v>85.367774313295996</c:v>
                </c:pt>
                <c:pt idx="586">
                  <c:v>85.367843612794999</c:v>
                </c:pt>
                <c:pt idx="587">
                  <c:v>85.367863708360005</c:v>
                </c:pt>
                <c:pt idx="588">
                  <c:v>85.367870337664996</c:v>
                </c:pt>
                <c:pt idx="589">
                  <c:v>85.367884346088999</c:v>
                </c:pt>
                <c:pt idx="590">
                  <c:v>85.367909111003996</c:v>
                </c:pt>
                <c:pt idx="591">
                  <c:v>85.367946627246994</c:v>
                </c:pt>
                <c:pt idx="592">
                  <c:v>85.368002053742003</c:v>
                </c:pt>
                <c:pt idx="593">
                  <c:v>85.368008527678001</c:v>
                </c:pt>
                <c:pt idx="594">
                  <c:v>85.368064888080994</c:v>
                </c:pt>
                <c:pt idx="595">
                  <c:v>85.368127946203998</c:v>
                </c:pt>
                <c:pt idx="596">
                  <c:v>85.368144822556999</c:v>
                </c:pt>
                <c:pt idx="597">
                  <c:v>85.368160248696</c:v>
                </c:pt>
                <c:pt idx="598">
                  <c:v>85.368173468999004</c:v>
                </c:pt>
                <c:pt idx="599">
                  <c:v>85.368200490657998</c:v>
                </c:pt>
                <c:pt idx="600">
                  <c:v>85.368354809783995</c:v>
                </c:pt>
                <c:pt idx="601">
                  <c:v>85.368341986467001</c:v>
                </c:pt>
                <c:pt idx="602">
                  <c:v>85.368308842383001</c:v>
                </c:pt>
                <c:pt idx="603">
                  <c:v>85.368274711547002</c:v>
                </c:pt>
                <c:pt idx="604">
                  <c:v>85.368274693206004</c:v>
                </c:pt>
                <c:pt idx="605">
                  <c:v>85.368339598516997</c:v>
                </c:pt>
                <c:pt idx="606">
                  <c:v>85.368412037914993</c:v>
                </c:pt>
                <c:pt idx="607">
                  <c:v>85.368354833406997</c:v>
                </c:pt>
                <c:pt idx="608">
                  <c:v>85.368312844225002</c:v>
                </c:pt>
                <c:pt idx="609">
                  <c:v>85.368312898184001</c:v>
                </c:pt>
                <c:pt idx="610">
                  <c:v>85.368400512730005</c:v>
                </c:pt>
                <c:pt idx="611">
                  <c:v>85.368450171347007</c:v>
                </c:pt>
                <c:pt idx="612">
                  <c:v>85.368447523000995</c:v>
                </c:pt>
                <c:pt idx="613">
                  <c:v>85.368448592823995</c:v>
                </c:pt>
                <c:pt idx="614">
                  <c:v>85.368545524781993</c:v>
                </c:pt>
                <c:pt idx="615">
                  <c:v>85.368544808438003</c:v>
                </c:pt>
                <c:pt idx="616">
                  <c:v>85.368541827718005</c:v>
                </c:pt>
                <c:pt idx="617">
                  <c:v>85.368595159278996</c:v>
                </c:pt>
                <c:pt idx="618">
                  <c:v>85.368594571881999</c:v>
                </c:pt>
                <c:pt idx="619">
                  <c:v>85.368600975635005</c:v>
                </c:pt>
                <c:pt idx="620">
                  <c:v>85.368679159197995</c:v>
                </c:pt>
                <c:pt idx="621">
                  <c:v>85.368662500815006</c:v>
                </c:pt>
                <c:pt idx="622">
                  <c:v>85.368657738764</c:v>
                </c:pt>
                <c:pt idx="623">
                  <c:v>85.368709654938996</c:v>
                </c:pt>
                <c:pt idx="624">
                  <c:v>85.368726543349993</c:v>
                </c:pt>
                <c:pt idx="625">
                  <c:v>85.368757261604003</c:v>
                </c:pt>
                <c:pt idx="626">
                  <c:v>85.368774463747002</c:v>
                </c:pt>
                <c:pt idx="627">
                  <c:v>85.368768859479005</c:v>
                </c:pt>
                <c:pt idx="628">
                  <c:v>85.368773685975</c:v>
                </c:pt>
                <c:pt idx="629">
                  <c:v>85.368835458139003</c:v>
                </c:pt>
                <c:pt idx="630">
                  <c:v>85.368832739124002</c:v>
                </c:pt>
                <c:pt idx="631">
                  <c:v>85.368842501944002</c:v>
                </c:pt>
                <c:pt idx="632">
                  <c:v>85.368842972368995</c:v>
                </c:pt>
                <c:pt idx="633">
                  <c:v>85.368855789018994</c:v>
                </c:pt>
                <c:pt idx="634">
                  <c:v>85.368910018812997</c:v>
                </c:pt>
                <c:pt idx="635">
                  <c:v>85.368890761987004</c:v>
                </c:pt>
                <c:pt idx="636">
                  <c:v>85.368888969988006</c:v>
                </c:pt>
                <c:pt idx="637">
                  <c:v>85.368906971987002</c:v>
                </c:pt>
                <c:pt idx="638">
                  <c:v>85.368905417113993</c:v>
                </c:pt>
                <c:pt idx="639">
                  <c:v>85.368904106659002</c:v>
                </c:pt>
                <c:pt idx="640">
                  <c:v>85.368901458668006</c:v>
                </c:pt>
                <c:pt idx="641">
                  <c:v>85.368900070801004</c:v>
                </c:pt>
                <c:pt idx="642">
                  <c:v>85.368907033425003</c:v>
                </c:pt>
                <c:pt idx="643">
                  <c:v>85.368911899194003</c:v>
                </c:pt>
                <c:pt idx="644">
                  <c:v>85.368960587811003</c:v>
                </c:pt>
                <c:pt idx="645">
                  <c:v>85.369039031723005</c:v>
                </c:pt>
                <c:pt idx="646">
                  <c:v>85.369041897219006</c:v>
                </c:pt>
                <c:pt idx="647">
                  <c:v>85.369036959845005</c:v>
                </c:pt>
                <c:pt idx="648">
                  <c:v>85.369035121636003</c:v>
                </c:pt>
                <c:pt idx="649">
                  <c:v>85.369035805614004</c:v>
                </c:pt>
                <c:pt idx="650">
                  <c:v>85.369038171046</c:v>
                </c:pt>
                <c:pt idx="651">
                  <c:v>85.369041373730994</c:v>
                </c:pt>
                <c:pt idx="652">
                  <c:v>85.369041371270995</c:v>
                </c:pt>
                <c:pt idx="653">
                  <c:v>85.369039264055004</c:v>
                </c:pt>
                <c:pt idx="654">
                  <c:v>85.369035185800996</c:v>
                </c:pt>
                <c:pt idx="655">
                  <c:v>85.369027165469006</c:v>
                </c:pt>
                <c:pt idx="656">
                  <c:v>85.369013232021004</c:v>
                </c:pt>
                <c:pt idx="657">
                  <c:v>85.368991414419</c:v>
                </c:pt>
                <c:pt idx="658">
                  <c:v>85.368985241146007</c:v>
                </c:pt>
                <c:pt idx="659">
                  <c:v>85.369004579231998</c:v>
                </c:pt>
                <c:pt idx="660">
                  <c:v>85.369033764999003</c:v>
                </c:pt>
                <c:pt idx="661">
                  <c:v>85.369037007600994</c:v>
                </c:pt>
                <c:pt idx="662">
                  <c:v>85.369103648223003</c:v>
                </c:pt>
                <c:pt idx="663">
                  <c:v>85.369119256198999</c:v>
                </c:pt>
                <c:pt idx="664">
                  <c:v>85.369045216928001</c:v>
                </c:pt>
                <c:pt idx="665">
                  <c:v>85.369026402808998</c:v>
                </c:pt>
                <c:pt idx="666">
                  <c:v>85.369065500377999</c:v>
                </c:pt>
                <c:pt idx="667">
                  <c:v>85.369066226906</c:v>
                </c:pt>
                <c:pt idx="668">
                  <c:v>85.369120817923999</c:v>
                </c:pt>
                <c:pt idx="669">
                  <c:v>85.369116389194005</c:v>
                </c:pt>
                <c:pt idx="670">
                  <c:v>85.369097665449999</c:v>
                </c:pt>
                <c:pt idx="671">
                  <c:v>85.369143618630005</c:v>
                </c:pt>
                <c:pt idx="672">
                  <c:v>85.369144083424999</c:v>
                </c:pt>
                <c:pt idx="673">
                  <c:v>85.369141844690006</c:v>
                </c:pt>
                <c:pt idx="674">
                  <c:v>85.369154991900999</c:v>
                </c:pt>
                <c:pt idx="675">
                  <c:v>85.369156056329999</c:v>
                </c:pt>
                <c:pt idx="676">
                  <c:v>85.369211609947001</c:v>
                </c:pt>
                <c:pt idx="677">
                  <c:v>85.369213184958994</c:v>
                </c:pt>
                <c:pt idx="678">
                  <c:v>85.369209552306998</c:v>
                </c:pt>
                <c:pt idx="679">
                  <c:v>85.369213191743</c:v>
                </c:pt>
                <c:pt idx="680">
                  <c:v>85.369262738958</c:v>
                </c:pt>
                <c:pt idx="681">
                  <c:v>85.369262749653998</c:v>
                </c:pt>
                <c:pt idx="682">
                  <c:v>85.369262933371004</c:v>
                </c:pt>
                <c:pt idx="683">
                  <c:v>85.369293297200002</c:v>
                </c:pt>
                <c:pt idx="684">
                  <c:v>85.369303695021998</c:v>
                </c:pt>
                <c:pt idx="685">
                  <c:v>85.369311198228999</c:v>
                </c:pt>
                <c:pt idx="686">
                  <c:v>85.369346777873005</c:v>
                </c:pt>
                <c:pt idx="687">
                  <c:v>85.369390000311</c:v>
                </c:pt>
                <c:pt idx="688">
                  <c:v>85.369388093959998</c:v>
                </c:pt>
                <c:pt idx="689">
                  <c:v>85.369346636375994</c:v>
                </c:pt>
                <c:pt idx="690">
                  <c:v>85.369427213338994</c:v>
                </c:pt>
                <c:pt idx="691">
                  <c:v>85.369543820391002</c:v>
                </c:pt>
                <c:pt idx="692">
                  <c:v>85.369549010963993</c:v>
                </c:pt>
                <c:pt idx="693">
                  <c:v>85.369472462391997</c:v>
                </c:pt>
                <c:pt idx="694">
                  <c:v>85.369521968146998</c:v>
                </c:pt>
                <c:pt idx="695">
                  <c:v>85.369612990698002</c:v>
                </c:pt>
                <c:pt idx="696">
                  <c:v>85.369630720502002</c:v>
                </c:pt>
                <c:pt idx="697">
                  <c:v>85.369587127444007</c:v>
                </c:pt>
                <c:pt idx="698">
                  <c:v>85.369634689709997</c:v>
                </c:pt>
                <c:pt idx="699">
                  <c:v>85.369661328459998</c:v>
                </c:pt>
                <c:pt idx="700">
                  <c:v>85.369713163300005</c:v>
                </c:pt>
                <c:pt idx="701">
                  <c:v>85.369812529431996</c:v>
                </c:pt>
                <c:pt idx="702">
                  <c:v>85.369747384537007</c:v>
                </c:pt>
                <c:pt idx="703">
                  <c:v>85.369727892563006</c:v>
                </c:pt>
                <c:pt idx="704">
                  <c:v>85.369800243786003</c:v>
                </c:pt>
                <c:pt idx="705">
                  <c:v>85.369880367977004</c:v>
                </c:pt>
                <c:pt idx="706">
                  <c:v>85.369887957000998</c:v>
                </c:pt>
                <c:pt idx="707">
                  <c:v>85.369932431213996</c:v>
                </c:pt>
                <c:pt idx="708">
                  <c:v>85.369909833948995</c:v>
                </c:pt>
                <c:pt idx="709">
                  <c:v>85.369920855331003</c:v>
                </c:pt>
                <c:pt idx="710">
                  <c:v>85.369944442375001</c:v>
                </c:pt>
                <c:pt idx="711">
                  <c:v>85.370059020371997</c:v>
                </c:pt>
                <c:pt idx="712">
                  <c:v>85.370047097639997</c:v>
                </c:pt>
                <c:pt idx="713">
                  <c:v>85.370044524285007</c:v>
                </c:pt>
                <c:pt idx="714">
                  <c:v>85.370086484488994</c:v>
                </c:pt>
                <c:pt idx="715">
                  <c:v>85.370141272365998</c:v>
                </c:pt>
                <c:pt idx="716">
                  <c:v>85.370190436521</c:v>
                </c:pt>
                <c:pt idx="717">
                  <c:v>85.370114135544</c:v>
                </c:pt>
                <c:pt idx="718">
                  <c:v>85.370110210470003</c:v>
                </c:pt>
                <c:pt idx="719">
                  <c:v>85.370132252497996</c:v>
                </c:pt>
                <c:pt idx="720">
                  <c:v>85.370307394023996</c:v>
                </c:pt>
                <c:pt idx="721">
                  <c:v>85.370356209655</c:v>
                </c:pt>
                <c:pt idx="722">
                  <c:v>85.370194921556006</c:v>
                </c:pt>
                <c:pt idx="723">
                  <c:v>85.370196409890994</c:v>
                </c:pt>
                <c:pt idx="724">
                  <c:v>85.370204555361994</c:v>
                </c:pt>
                <c:pt idx="725">
                  <c:v>85.370275767411002</c:v>
                </c:pt>
                <c:pt idx="726">
                  <c:v>85.370360432661002</c:v>
                </c:pt>
                <c:pt idx="727">
                  <c:v>85.370358075376998</c:v>
                </c:pt>
                <c:pt idx="728">
                  <c:v>85.370350365232994</c:v>
                </c:pt>
                <c:pt idx="729">
                  <c:v>85.370367316407993</c:v>
                </c:pt>
                <c:pt idx="730">
                  <c:v>85.370376599886001</c:v>
                </c:pt>
                <c:pt idx="731">
                  <c:v>85.370418375799005</c:v>
                </c:pt>
                <c:pt idx="732">
                  <c:v>85.370478531456996</c:v>
                </c:pt>
                <c:pt idx="733">
                  <c:v>85.370478980062003</c:v>
                </c:pt>
                <c:pt idx="734">
                  <c:v>85.370517097024006</c:v>
                </c:pt>
                <c:pt idx="735">
                  <c:v>85.370505061646995</c:v>
                </c:pt>
                <c:pt idx="736">
                  <c:v>85.370474946374003</c:v>
                </c:pt>
                <c:pt idx="737">
                  <c:v>85.370484655547997</c:v>
                </c:pt>
                <c:pt idx="738">
                  <c:v>85.370540924888004</c:v>
                </c:pt>
                <c:pt idx="739">
                  <c:v>85.370545504841999</c:v>
                </c:pt>
                <c:pt idx="740">
                  <c:v>85.370562851781997</c:v>
                </c:pt>
                <c:pt idx="741">
                  <c:v>85.370576197033003</c:v>
                </c:pt>
                <c:pt idx="742">
                  <c:v>85.370585346948999</c:v>
                </c:pt>
                <c:pt idx="743">
                  <c:v>85.370592399196994</c:v>
                </c:pt>
                <c:pt idx="744">
                  <c:v>85.370592788381998</c:v>
                </c:pt>
                <c:pt idx="745">
                  <c:v>85.370592318198007</c:v>
                </c:pt>
                <c:pt idx="746">
                  <c:v>85.370591661364003</c:v>
                </c:pt>
                <c:pt idx="747">
                  <c:v>85.370590687746997</c:v>
                </c:pt>
                <c:pt idx="748">
                  <c:v>85.370589238958999</c:v>
                </c:pt>
                <c:pt idx="749">
                  <c:v>85.370587156607002</c:v>
                </c:pt>
                <c:pt idx="750">
                  <c:v>85.370584745993</c:v>
                </c:pt>
                <c:pt idx="751">
                  <c:v>85.370590651472995</c:v>
                </c:pt>
                <c:pt idx="752">
                  <c:v>85.370638032331001</c:v>
                </c:pt>
                <c:pt idx="753">
                  <c:v>85.370672689000997</c:v>
                </c:pt>
                <c:pt idx="754">
                  <c:v>85.370679452001994</c:v>
                </c:pt>
                <c:pt idx="755">
                  <c:v>85.370699863366994</c:v>
                </c:pt>
                <c:pt idx="756">
                  <c:v>85.370706226684007</c:v>
                </c:pt>
                <c:pt idx="757">
                  <c:v>85.370709584942006</c:v>
                </c:pt>
                <c:pt idx="758">
                  <c:v>85.370711797889996</c:v>
                </c:pt>
                <c:pt idx="759">
                  <c:v>85.370752315652993</c:v>
                </c:pt>
                <c:pt idx="760">
                  <c:v>85.370781726244999</c:v>
                </c:pt>
                <c:pt idx="761">
                  <c:v>85.370878754838998</c:v>
                </c:pt>
                <c:pt idx="762">
                  <c:v>85.370939712650994</c:v>
                </c:pt>
                <c:pt idx="763">
                  <c:v>85.370858549641</c:v>
                </c:pt>
                <c:pt idx="764">
                  <c:v>85.370829126527994</c:v>
                </c:pt>
                <c:pt idx="765">
                  <c:v>85.370837453725002</c:v>
                </c:pt>
                <c:pt idx="766">
                  <c:v>85.370840612475007</c:v>
                </c:pt>
                <c:pt idx="767">
                  <c:v>85.371027535192994</c:v>
                </c:pt>
                <c:pt idx="768">
                  <c:v>85.371096306854994</c:v>
                </c:pt>
                <c:pt idx="769">
                  <c:v>85.371163405941999</c:v>
                </c:pt>
                <c:pt idx="770">
                  <c:v>85.371020770141996</c:v>
                </c:pt>
                <c:pt idx="771">
                  <c:v>85.371185098199007</c:v>
                </c:pt>
                <c:pt idx="772">
                  <c:v>85.371146936947994</c:v>
                </c:pt>
                <c:pt idx="773">
                  <c:v>85.371029077985</c:v>
                </c:pt>
                <c:pt idx="774">
                  <c:v>85.370940892083993</c:v>
                </c:pt>
                <c:pt idx="775">
                  <c:v>85.370981374823003</c:v>
                </c:pt>
                <c:pt idx="776">
                  <c:v>85.371765194852003</c:v>
                </c:pt>
                <c:pt idx="777">
                  <c:v>85.370958707426993</c:v>
                </c:pt>
                <c:pt idx="778">
                  <c:v>85.371230855646004</c:v>
                </c:pt>
                <c:pt idx="779">
                  <c:v>85.371341146682994</c:v>
                </c:pt>
                <c:pt idx="780">
                  <c:v>85.371342471803004</c:v>
                </c:pt>
                <c:pt idx="781">
                  <c:v>85.371345720685994</c:v>
                </c:pt>
                <c:pt idx="782">
                  <c:v>85.371111624061001</c:v>
                </c:pt>
                <c:pt idx="783">
                  <c:v>85.371179876710997</c:v>
                </c:pt>
                <c:pt idx="784">
                  <c:v>85.371479466037997</c:v>
                </c:pt>
                <c:pt idx="785">
                  <c:v>85.371594438407996</c:v>
                </c:pt>
                <c:pt idx="786">
                  <c:v>85.371605849581996</c:v>
                </c:pt>
                <c:pt idx="787">
                  <c:v>85.371513779300997</c:v>
                </c:pt>
                <c:pt idx="788">
                  <c:v>85.371391909905</c:v>
                </c:pt>
                <c:pt idx="789">
                  <c:v>85.371354460836997</c:v>
                </c:pt>
                <c:pt idx="790">
                  <c:v>85.371518880227995</c:v>
                </c:pt>
                <c:pt idx="791">
                  <c:v>85.371608074535999</c:v>
                </c:pt>
                <c:pt idx="792">
                  <c:v>85.371692683364998</c:v>
                </c:pt>
                <c:pt idx="793">
                  <c:v>85.371584676601998</c:v>
                </c:pt>
                <c:pt idx="794">
                  <c:v>85.371669037941999</c:v>
                </c:pt>
                <c:pt idx="795">
                  <c:v>85.371740195730993</c:v>
                </c:pt>
                <c:pt idx="796">
                  <c:v>85.371572094154004</c:v>
                </c:pt>
                <c:pt idx="797">
                  <c:v>85.371596176059995</c:v>
                </c:pt>
                <c:pt idx="798">
                  <c:v>85.371721970386005</c:v>
                </c:pt>
                <c:pt idx="799">
                  <c:v>85.371826330971999</c:v>
                </c:pt>
                <c:pt idx="800">
                  <c:v>85.371844920800996</c:v>
                </c:pt>
                <c:pt idx="801">
                  <c:v>85.371733742646001</c:v>
                </c:pt>
                <c:pt idx="802">
                  <c:v>85.371871912386993</c:v>
                </c:pt>
                <c:pt idx="803">
                  <c:v>85.371871885546994</c:v>
                </c:pt>
                <c:pt idx="804">
                  <c:v>85.371866746066999</c:v>
                </c:pt>
                <c:pt idx="805">
                  <c:v>85.371836686448006</c:v>
                </c:pt>
                <c:pt idx="806">
                  <c:v>85.371800945724999</c:v>
                </c:pt>
                <c:pt idx="807">
                  <c:v>85.371970692448002</c:v>
                </c:pt>
                <c:pt idx="808">
                  <c:v>85.372000436958004</c:v>
                </c:pt>
                <c:pt idx="809">
                  <c:v>85.372024810271995</c:v>
                </c:pt>
                <c:pt idx="810">
                  <c:v>85.371887472257001</c:v>
                </c:pt>
                <c:pt idx="811">
                  <c:v>85.371928468955005</c:v>
                </c:pt>
                <c:pt idx="812">
                  <c:v>85.371931584916993</c:v>
                </c:pt>
                <c:pt idx="813">
                  <c:v>85.371948039651997</c:v>
                </c:pt>
                <c:pt idx="814">
                  <c:v>85.371956539416999</c:v>
                </c:pt>
                <c:pt idx="815">
                  <c:v>85.371993969903002</c:v>
                </c:pt>
                <c:pt idx="816">
                  <c:v>85.371993972756002</c:v>
                </c:pt>
                <c:pt idx="817">
                  <c:v>85.372019564810003</c:v>
                </c:pt>
                <c:pt idx="818">
                  <c:v>85.372009176793995</c:v>
                </c:pt>
                <c:pt idx="819">
                  <c:v>85.372008150056999</c:v>
                </c:pt>
                <c:pt idx="820">
                  <c:v>85.372003668868999</c:v>
                </c:pt>
                <c:pt idx="821">
                  <c:v>85.372070323719001</c:v>
                </c:pt>
                <c:pt idx="822">
                  <c:v>85.372066003494993</c:v>
                </c:pt>
                <c:pt idx="823">
                  <c:v>85.372048522872007</c:v>
                </c:pt>
                <c:pt idx="824">
                  <c:v>85.372054866089002</c:v>
                </c:pt>
                <c:pt idx="825">
                  <c:v>85.372054866252</c:v>
                </c:pt>
                <c:pt idx="826">
                  <c:v>85.372074929435996</c:v>
                </c:pt>
                <c:pt idx="827">
                  <c:v>85.372079289941993</c:v>
                </c:pt>
                <c:pt idx="828">
                  <c:v>85.372081650566997</c:v>
                </c:pt>
                <c:pt idx="829">
                  <c:v>85.372101224923</c:v>
                </c:pt>
                <c:pt idx="830">
                  <c:v>85.372102697512005</c:v>
                </c:pt>
                <c:pt idx="831">
                  <c:v>85.372112103754006</c:v>
                </c:pt>
                <c:pt idx="832">
                  <c:v>85.372109673124996</c:v>
                </c:pt>
                <c:pt idx="833">
                  <c:v>85.372106087386001</c:v>
                </c:pt>
                <c:pt idx="834">
                  <c:v>85.372122360796993</c:v>
                </c:pt>
                <c:pt idx="835">
                  <c:v>85.372134824802004</c:v>
                </c:pt>
                <c:pt idx="836">
                  <c:v>85.372150077081002</c:v>
                </c:pt>
                <c:pt idx="837">
                  <c:v>85.372160050420007</c:v>
                </c:pt>
                <c:pt idx="838">
                  <c:v>85.372144676809</c:v>
                </c:pt>
                <c:pt idx="839">
                  <c:v>85.372123756967994</c:v>
                </c:pt>
                <c:pt idx="840">
                  <c:v>85.372122832461997</c:v>
                </c:pt>
                <c:pt idx="841">
                  <c:v>85.372161565580001</c:v>
                </c:pt>
                <c:pt idx="842">
                  <c:v>85.372180688585999</c:v>
                </c:pt>
                <c:pt idx="843">
                  <c:v>85.372219089341996</c:v>
                </c:pt>
                <c:pt idx="844">
                  <c:v>85.372204885387006</c:v>
                </c:pt>
                <c:pt idx="845">
                  <c:v>85.372165874819999</c:v>
                </c:pt>
                <c:pt idx="846">
                  <c:v>85.372163223133995</c:v>
                </c:pt>
                <c:pt idx="847">
                  <c:v>85.372154249475003</c:v>
                </c:pt>
                <c:pt idx="848">
                  <c:v>85.372154238175995</c:v>
                </c:pt>
                <c:pt idx="849">
                  <c:v>85.372222591419003</c:v>
                </c:pt>
                <c:pt idx="850">
                  <c:v>85.372221941427</c:v>
                </c:pt>
                <c:pt idx="851">
                  <c:v>85.372207649575998</c:v>
                </c:pt>
                <c:pt idx="852">
                  <c:v>85.372207644512997</c:v>
                </c:pt>
                <c:pt idx="853">
                  <c:v>85.372168825798994</c:v>
                </c:pt>
                <c:pt idx="854">
                  <c:v>85.372150395470996</c:v>
                </c:pt>
                <c:pt idx="855">
                  <c:v>85.372195321845993</c:v>
                </c:pt>
                <c:pt idx="856">
                  <c:v>85.372283759601999</c:v>
                </c:pt>
                <c:pt idx="857">
                  <c:v>85.372283736217994</c:v>
                </c:pt>
                <c:pt idx="858">
                  <c:v>85.372172597414007</c:v>
                </c:pt>
                <c:pt idx="859">
                  <c:v>85.372165680270001</c:v>
                </c:pt>
                <c:pt idx="860">
                  <c:v>85.372185355992997</c:v>
                </c:pt>
                <c:pt idx="861">
                  <c:v>85.372208073888004</c:v>
                </c:pt>
                <c:pt idx="862">
                  <c:v>85.372216946696</c:v>
                </c:pt>
                <c:pt idx="863">
                  <c:v>85.372333618181003</c:v>
                </c:pt>
                <c:pt idx="864">
                  <c:v>85.372289062660002</c:v>
                </c:pt>
                <c:pt idx="865">
                  <c:v>85.372216952897006</c:v>
                </c:pt>
                <c:pt idx="866">
                  <c:v>85.372255315112</c:v>
                </c:pt>
                <c:pt idx="867">
                  <c:v>85.372332585357995</c:v>
                </c:pt>
                <c:pt idx="868">
                  <c:v>85.372332499281995</c:v>
                </c:pt>
                <c:pt idx="869">
                  <c:v>85.372278767839006</c:v>
                </c:pt>
                <c:pt idx="870">
                  <c:v>85.372249591425998</c:v>
                </c:pt>
                <c:pt idx="871">
                  <c:v>85.372262363299001</c:v>
                </c:pt>
                <c:pt idx="872">
                  <c:v>85.372282803999994</c:v>
                </c:pt>
                <c:pt idx="873">
                  <c:v>85.372308022626001</c:v>
                </c:pt>
                <c:pt idx="874">
                  <c:v>85.372402746803999</c:v>
                </c:pt>
                <c:pt idx="875">
                  <c:v>85.372378422449998</c:v>
                </c:pt>
                <c:pt idx="876">
                  <c:v>85.372264095385006</c:v>
                </c:pt>
                <c:pt idx="877">
                  <c:v>85.372269883582007</c:v>
                </c:pt>
                <c:pt idx="878">
                  <c:v>85.372297941083005</c:v>
                </c:pt>
                <c:pt idx="879">
                  <c:v>85.372301644474007</c:v>
                </c:pt>
                <c:pt idx="880">
                  <c:v>85.372311540658998</c:v>
                </c:pt>
                <c:pt idx="881">
                  <c:v>85.372325526308998</c:v>
                </c:pt>
                <c:pt idx="882">
                  <c:v>85.372344302418</c:v>
                </c:pt>
                <c:pt idx="883">
                  <c:v>85.372269963201006</c:v>
                </c:pt>
                <c:pt idx="884">
                  <c:v>85.372224456756996</c:v>
                </c:pt>
                <c:pt idx="885">
                  <c:v>85.372367730473997</c:v>
                </c:pt>
                <c:pt idx="886">
                  <c:v>85.372387080121001</c:v>
                </c:pt>
                <c:pt idx="887">
                  <c:v>85.372454489579994</c:v>
                </c:pt>
                <c:pt idx="888">
                  <c:v>85.372458803864006</c:v>
                </c:pt>
                <c:pt idx="889">
                  <c:v>85.372497229401006</c:v>
                </c:pt>
                <c:pt idx="890">
                  <c:v>85.372382534428993</c:v>
                </c:pt>
                <c:pt idx="891">
                  <c:v>85.372216962569993</c:v>
                </c:pt>
                <c:pt idx="892">
                  <c:v>85.372244440157004</c:v>
                </c:pt>
                <c:pt idx="893">
                  <c:v>85.372254124370002</c:v>
                </c:pt>
                <c:pt idx="894">
                  <c:v>85.372642548806994</c:v>
                </c:pt>
                <c:pt idx="895">
                  <c:v>85.372656435728004</c:v>
                </c:pt>
                <c:pt idx="896">
                  <c:v>85.372643348355993</c:v>
                </c:pt>
                <c:pt idx="897">
                  <c:v>85.372514677194005</c:v>
                </c:pt>
                <c:pt idx="898">
                  <c:v>85.372238391454999</c:v>
                </c:pt>
                <c:pt idx="899">
                  <c:v>85.372385096768994</c:v>
                </c:pt>
                <c:pt idx="900">
                  <c:v>85.372470958180998</c:v>
                </c:pt>
                <c:pt idx="901">
                  <c:v>85.373094703169997</c:v>
                </c:pt>
                <c:pt idx="902">
                  <c:v>85.373020660731996</c:v>
                </c:pt>
                <c:pt idx="903">
                  <c:v>85.372423634187996</c:v>
                </c:pt>
                <c:pt idx="904">
                  <c:v>85.372362476628993</c:v>
                </c:pt>
                <c:pt idx="905">
                  <c:v>85.372445408077994</c:v>
                </c:pt>
                <c:pt idx="906">
                  <c:v>85.373118055277999</c:v>
                </c:pt>
                <c:pt idx="907">
                  <c:v>85.372481112052995</c:v>
                </c:pt>
                <c:pt idx="908">
                  <c:v>85.372406880363997</c:v>
                </c:pt>
                <c:pt idx="909">
                  <c:v>85.372447516893999</c:v>
                </c:pt>
                <c:pt idx="910">
                  <c:v>85.372799146739993</c:v>
                </c:pt>
                <c:pt idx="911">
                  <c:v>85.373149970726999</c:v>
                </c:pt>
                <c:pt idx="912">
                  <c:v>85.373019985314002</c:v>
                </c:pt>
                <c:pt idx="913">
                  <c:v>85.372908274376996</c:v>
                </c:pt>
                <c:pt idx="914">
                  <c:v>85.372887642520993</c:v>
                </c:pt>
                <c:pt idx="915">
                  <c:v>85.372864229591002</c:v>
                </c:pt>
                <c:pt idx="916">
                  <c:v>85.372913483706995</c:v>
                </c:pt>
                <c:pt idx="917">
                  <c:v>85.372862137292003</c:v>
                </c:pt>
                <c:pt idx="918">
                  <c:v>85.372894394724</c:v>
                </c:pt>
                <c:pt idx="919">
                  <c:v>85.373497954224007</c:v>
                </c:pt>
                <c:pt idx="920">
                  <c:v>85.373293370672997</c:v>
                </c:pt>
                <c:pt idx="921">
                  <c:v>85.373159643657999</c:v>
                </c:pt>
                <c:pt idx="922">
                  <c:v>85.373227583119004</c:v>
                </c:pt>
                <c:pt idx="923">
                  <c:v>85.373257077595994</c:v>
                </c:pt>
                <c:pt idx="924">
                  <c:v>85.373223224078004</c:v>
                </c:pt>
                <c:pt idx="925">
                  <c:v>85.373207157335997</c:v>
                </c:pt>
                <c:pt idx="926">
                  <c:v>85.373159370227995</c:v>
                </c:pt>
                <c:pt idx="927">
                  <c:v>85.373145995268999</c:v>
                </c:pt>
                <c:pt idx="928">
                  <c:v>85.373237607627004</c:v>
                </c:pt>
                <c:pt idx="929">
                  <c:v>85.373240349381007</c:v>
                </c:pt>
                <c:pt idx="930">
                  <c:v>85.373222270663007</c:v>
                </c:pt>
                <c:pt idx="931">
                  <c:v>85.373222171942004</c:v>
                </c:pt>
                <c:pt idx="932">
                  <c:v>85.373162059568003</c:v>
                </c:pt>
                <c:pt idx="933">
                  <c:v>85.373180288843002</c:v>
                </c:pt>
                <c:pt idx="934">
                  <c:v>85.373410167846998</c:v>
                </c:pt>
                <c:pt idx="935">
                  <c:v>85.373411022845005</c:v>
                </c:pt>
                <c:pt idx="936">
                  <c:v>85.373431756684994</c:v>
                </c:pt>
                <c:pt idx="937">
                  <c:v>85.373433278313996</c:v>
                </c:pt>
                <c:pt idx="938">
                  <c:v>85.373367563323001</c:v>
                </c:pt>
                <c:pt idx="939">
                  <c:v>85.373329720395006</c:v>
                </c:pt>
                <c:pt idx="940">
                  <c:v>85.373367550267005</c:v>
                </c:pt>
                <c:pt idx="941">
                  <c:v>85.373443128472999</c:v>
                </c:pt>
                <c:pt idx="942">
                  <c:v>85.373481750487997</c:v>
                </c:pt>
                <c:pt idx="943">
                  <c:v>85.373509997848998</c:v>
                </c:pt>
                <c:pt idx="944">
                  <c:v>85.373572938094</c:v>
                </c:pt>
                <c:pt idx="945">
                  <c:v>85.373619593599003</c:v>
                </c:pt>
                <c:pt idx="946">
                  <c:v>85.373654035548</c:v>
                </c:pt>
                <c:pt idx="947">
                  <c:v>85.373680335127005</c:v>
                </c:pt>
                <c:pt idx="948">
                  <c:v>85.373702149970995</c:v>
                </c:pt>
                <c:pt idx="949">
                  <c:v>85.373702069733994</c:v>
                </c:pt>
                <c:pt idx="950">
                  <c:v>85.373697473495</c:v>
                </c:pt>
                <c:pt idx="951">
                  <c:v>85.373690581092006</c:v>
                </c:pt>
                <c:pt idx="952">
                  <c:v>85.373679096359993</c:v>
                </c:pt>
                <c:pt idx="953">
                  <c:v>85.373660723133995</c:v>
                </c:pt>
                <c:pt idx="954">
                  <c:v>85.373633165247995</c:v>
                </c:pt>
                <c:pt idx="955">
                  <c:v>85.373619806573998</c:v>
                </c:pt>
                <c:pt idx="956">
                  <c:v>85.373691339660994</c:v>
                </c:pt>
                <c:pt idx="957">
                  <c:v>85.373831973815001</c:v>
                </c:pt>
                <c:pt idx="958">
                  <c:v>85.373882502007007</c:v>
                </c:pt>
                <c:pt idx="959">
                  <c:v>85.373900567823995</c:v>
                </c:pt>
                <c:pt idx="960">
                  <c:v>85.373926579656001</c:v>
                </c:pt>
                <c:pt idx="961">
                  <c:v>85.373928793549993</c:v>
                </c:pt>
                <c:pt idx="962">
                  <c:v>85.373943230207004</c:v>
                </c:pt>
                <c:pt idx="963">
                  <c:v>85.373953732114998</c:v>
                </c:pt>
                <c:pt idx="964">
                  <c:v>85.374097019969994</c:v>
                </c:pt>
                <c:pt idx="965">
                  <c:v>85.374096456814996</c:v>
                </c:pt>
                <c:pt idx="966">
                  <c:v>85.374076726021002</c:v>
                </c:pt>
                <c:pt idx="967">
                  <c:v>85.374115610944997</c:v>
                </c:pt>
                <c:pt idx="968">
                  <c:v>85.374293350366997</c:v>
                </c:pt>
                <c:pt idx="969">
                  <c:v>85.374333368592005</c:v>
                </c:pt>
                <c:pt idx="970">
                  <c:v>85.374397462797006</c:v>
                </c:pt>
                <c:pt idx="971">
                  <c:v>85.374443830448001</c:v>
                </c:pt>
                <c:pt idx="972">
                  <c:v>85.374463712367998</c:v>
                </c:pt>
                <c:pt idx="973">
                  <c:v>85.374580293473997</c:v>
                </c:pt>
                <c:pt idx="974">
                  <c:v>85.374584000949</c:v>
                </c:pt>
                <c:pt idx="975">
                  <c:v>85.374644862596</c:v>
                </c:pt>
                <c:pt idx="976">
                  <c:v>85.374716064805995</c:v>
                </c:pt>
                <c:pt idx="977">
                  <c:v>85.374794009748001</c:v>
                </c:pt>
                <c:pt idx="978">
                  <c:v>85.374767527733994</c:v>
                </c:pt>
                <c:pt idx="979">
                  <c:v>85.374766492334004</c:v>
                </c:pt>
                <c:pt idx="980">
                  <c:v>85.374919928896006</c:v>
                </c:pt>
                <c:pt idx="981">
                  <c:v>85.375002784741994</c:v>
                </c:pt>
                <c:pt idx="982">
                  <c:v>85.375064253725995</c:v>
                </c:pt>
                <c:pt idx="983">
                  <c:v>85.375045778319006</c:v>
                </c:pt>
                <c:pt idx="984">
                  <c:v>85.375079075209001</c:v>
                </c:pt>
                <c:pt idx="985">
                  <c:v>85.375157228321996</c:v>
                </c:pt>
                <c:pt idx="986">
                  <c:v>85.375358601106001</c:v>
                </c:pt>
                <c:pt idx="987">
                  <c:v>85.375347872646998</c:v>
                </c:pt>
                <c:pt idx="988">
                  <c:v>85.375229021953004</c:v>
                </c:pt>
                <c:pt idx="989">
                  <c:v>85.375202973301995</c:v>
                </c:pt>
                <c:pt idx="990">
                  <c:v>85.375202283155005</c:v>
                </c:pt>
                <c:pt idx="991">
                  <c:v>85.375731876752994</c:v>
                </c:pt>
                <c:pt idx="992">
                  <c:v>85.375681299557996</c:v>
                </c:pt>
                <c:pt idx="993">
                  <c:v>85.375674873329999</c:v>
                </c:pt>
                <c:pt idx="994">
                  <c:v>85.375343204437002</c:v>
                </c:pt>
                <c:pt idx="995">
                  <c:v>85.375629384690995</c:v>
                </c:pt>
                <c:pt idx="996">
                  <c:v>85.375629545641999</c:v>
                </c:pt>
                <c:pt idx="997">
                  <c:v>85.376124142823997</c:v>
                </c:pt>
                <c:pt idx="998">
                  <c:v>85.376050668253001</c:v>
                </c:pt>
                <c:pt idx="999">
                  <c:v>85.375992245438994</c:v>
                </c:pt>
                <c:pt idx="1000">
                  <c:v>85.375977681885999</c:v>
                </c:pt>
                <c:pt idx="1001">
                  <c:v>85.375977653814004</c:v>
                </c:pt>
                <c:pt idx="1002">
                  <c:v>85.375816222577996</c:v>
                </c:pt>
                <c:pt idx="1003">
                  <c:v>85.376079158325993</c:v>
                </c:pt>
                <c:pt idx="1004">
                  <c:v>85.376123909667996</c:v>
                </c:pt>
                <c:pt idx="1005">
                  <c:v>85.376240860278998</c:v>
                </c:pt>
                <c:pt idx="1006">
                  <c:v>85.376262462805002</c:v>
                </c:pt>
                <c:pt idx="1007">
                  <c:v>85.376284852297005</c:v>
                </c:pt>
                <c:pt idx="1008">
                  <c:v>85.376426148415007</c:v>
                </c:pt>
                <c:pt idx="1009">
                  <c:v>85.376448262248999</c:v>
                </c:pt>
                <c:pt idx="1010">
                  <c:v>85.376454070188004</c:v>
                </c:pt>
                <c:pt idx="1011">
                  <c:v>85.376586695458002</c:v>
                </c:pt>
                <c:pt idx="1012">
                  <c:v>85.376715626196003</c:v>
                </c:pt>
                <c:pt idx="1013">
                  <c:v>85.376915794802997</c:v>
                </c:pt>
                <c:pt idx="1014">
                  <c:v>85.376682302945994</c:v>
                </c:pt>
                <c:pt idx="1015">
                  <c:v>85.376729279382999</c:v>
                </c:pt>
                <c:pt idx="1016">
                  <c:v>85.376991300998</c:v>
                </c:pt>
                <c:pt idx="1017">
                  <c:v>85.376893333075003</c:v>
                </c:pt>
                <c:pt idx="1018">
                  <c:v>85.376872989855997</c:v>
                </c:pt>
                <c:pt idx="1019">
                  <c:v>85.377025452712004</c:v>
                </c:pt>
                <c:pt idx="1020">
                  <c:v>85.376957706767996</c:v>
                </c:pt>
                <c:pt idx="1021">
                  <c:v>85.376892108141007</c:v>
                </c:pt>
                <c:pt idx="1022">
                  <c:v>85.377062659431999</c:v>
                </c:pt>
                <c:pt idx="1023">
                  <c:v>85.377079008486007</c:v>
                </c:pt>
                <c:pt idx="1024">
                  <c:v>85.377555834467998</c:v>
                </c:pt>
                <c:pt idx="1025">
                  <c:v>85.377469508244999</c:v>
                </c:pt>
                <c:pt idx="1026">
                  <c:v>85.377258595648996</c:v>
                </c:pt>
                <c:pt idx="1027">
                  <c:v>85.377096622029001</c:v>
                </c:pt>
                <c:pt idx="1028">
                  <c:v>85.376991129242995</c:v>
                </c:pt>
                <c:pt idx="1029">
                  <c:v>85.377492408986996</c:v>
                </c:pt>
                <c:pt idx="1030">
                  <c:v>85.377198457535997</c:v>
                </c:pt>
                <c:pt idx="1031">
                  <c:v>85.377298993492005</c:v>
                </c:pt>
                <c:pt idx="1032">
                  <c:v>85.377583919342001</c:v>
                </c:pt>
                <c:pt idx="1033">
                  <c:v>85.377651305610001</c:v>
                </c:pt>
                <c:pt idx="1034">
                  <c:v>85.377482483549997</c:v>
                </c:pt>
                <c:pt idx="1035">
                  <c:v>85.377474510556993</c:v>
                </c:pt>
                <c:pt idx="1036">
                  <c:v>85.377599716828996</c:v>
                </c:pt>
                <c:pt idx="1037">
                  <c:v>85.377201164186005</c:v>
                </c:pt>
                <c:pt idx="1038">
                  <c:v>85.377132377763004</c:v>
                </c:pt>
                <c:pt idx="1039">
                  <c:v>85.377291950140005</c:v>
                </c:pt>
                <c:pt idx="1040">
                  <c:v>85.377395949689998</c:v>
                </c:pt>
                <c:pt idx="1041">
                  <c:v>85.377542774264995</c:v>
                </c:pt>
                <c:pt idx="1042">
                  <c:v>85.37765760469</c:v>
                </c:pt>
                <c:pt idx="1043">
                  <c:v>85.377587908931005</c:v>
                </c:pt>
                <c:pt idx="1044">
                  <c:v>85.377410084334997</c:v>
                </c:pt>
                <c:pt idx="1045">
                  <c:v>85.377621605393998</c:v>
                </c:pt>
                <c:pt idx="1046">
                  <c:v>85.377567906631</c:v>
                </c:pt>
                <c:pt idx="1047">
                  <c:v>85.377342392106002</c:v>
                </c:pt>
                <c:pt idx="1048">
                  <c:v>85.377781781823998</c:v>
                </c:pt>
                <c:pt idx="1049">
                  <c:v>85.377781769863006</c:v>
                </c:pt>
                <c:pt idx="1050">
                  <c:v>85.377752243635996</c:v>
                </c:pt>
                <c:pt idx="1051">
                  <c:v>85.377719302361996</c:v>
                </c:pt>
                <c:pt idx="1052">
                  <c:v>85.377702676723999</c:v>
                </c:pt>
                <c:pt idx="1053">
                  <c:v>85.377757542020007</c:v>
                </c:pt>
                <c:pt idx="1054">
                  <c:v>85.377847739586002</c:v>
                </c:pt>
                <c:pt idx="1055">
                  <c:v>85.377950763960001</c:v>
                </c:pt>
                <c:pt idx="1056">
                  <c:v>85.378231053079006</c:v>
                </c:pt>
                <c:pt idx="1057">
                  <c:v>85.378227434867995</c:v>
                </c:pt>
                <c:pt idx="1058">
                  <c:v>85.377927380360006</c:v>
                </c:pt>
                <c:pt idx="1059">
                  <c:v>85.377897280990993</c:v>
                </c:pt>
                <c:pt idx="1060">
                  <c:v>85.377840953661007</c:v>
                </c:pt>
                <c:pt idx="1061">
                  <c:v>85.378114470381007</c:v>
                </c:pt>
                <c:pt idx="1062">
                  <c:v>85.378285027692002</c:v>
                </c:pt>
                <c:pt idx="1063">
                  <c:v>85.378380832581001</c:v>
                </c:pt>
                <c:pt idx="1064">
                  <c:v>85.378417792578006</c:v>
                </c:pt>
                <c:pt idx="1065">
                  <c:v>85.378344671882999</c:v>
                </c:pt>
                <c:pt idx="1066">
                  <c:v>85.378278924203997</c:v>
                </c:pt>
                <c:pt idx="1067">
                  <c:v>85.378314260935994</c:v>
                </c:pt>
                <c:pt idx="1068">
                  <c:v>85.378407589934</c:v>
                </c:pt>
                <c:pt idx="1069">
                  <c:v>85.378426161378997</c:v>
                </c:pt>
                <c:pt idx="1070">
                  <c:v>85.378371969555005</c:v>
                </c:pt>
                <c:pt idx="1071">
                  <c:v>85.378310933391006</c:v>
                </c:pt>
                <c:pt idx="1072">
                  <c:v>85.378261485585</c:v>
                </c:pt>
                <c:pt idx="1073">
                  <c:v>85.378219763353002</c:v>
                </c:pt>
                <c:pt idx="1074">
                  <c:v>85.378181903907006</c:v>
                </c:pt>
                <c:pt idx="1075">
                  <c:v>85.378181637162001</c:v>
                </c:pt>
                <c:pt idx="1076">
                  <c:v>85.378265615398007</c:v>
                </c:pt>
                <c:pt idx="1077">
                  <c:v>85.378363769825</c:v>
                </c:pt>
                <c:pt idx="1078">
                  <c:v>85.378489097032002</c:v>
                </c:pt>
                <c:pt idx="1079">
                  <c:v>85.378600416406002</c:v>
                </c:pt>
                <c:pt idx="1080">
                  <c:v>85.378609838943007</c:v>
                </c:pt>
                <c:pt idx="1081">
                  <c:v>85.378647814730002</c:v>
                </c:pt>
                <c:pt idx="1082">
                  <c:v>85.378687578004005</c:v>
                </c:pt>
                <c:pt idx="1083">
                  <c:v>85.378657736503001</c:v>
                </c:pt>
                <c:pt idx="1084">
                  <c:v>85.378470485554999</c:v>
                </c:pt>
                <c:pt idx="1085">
                  <c:v>85.378472130033998</c:v>
                </c:pt>
                <c:pt idx="1086">
                  <c:v>85.378576674271002</c:v>
                </c:pt>
                <c:pt idx="1087">
                  <c:v>85.378584153866996</c:v>
                </c:pt>
                <c:pt idx="1088">
                  <c:v>85.379029221676007</c:v>
                </c:pt>
                <c:pt idx="1089">
                  <c:v>85.378968282705003</c:v>
                </c:pt>
                <c:pt idx="1090">
                  <c:v>85.378766914292001</c:v>
                </c:pt>
                <c:pt idx="1091">
                  <c:v>85.378783017600995</c:v>
                </c:pt>
                <c:pt idx="1092">
                  <c:v>85.378797100482998</c:v>
                </c:pt>
                <c:pt idx="1093">
                  <c:v>85.379197899326002</c:v>
                </c:pt>
                <c:pt idx="1094">
                  <c:v>85.379214084989002</c:v>
                </c:pt>
                <c:pt idx="1095">
                  <c:v>85.379272531037003</c:v>
                </c:pt>
                <c:pt idx="1096">
                  <c:v>85.378924707535006</c:v>
                </c:pt>
                <c:pt idx="1097">
                  <c:v>85.378926392810996</c:v>
                </c:pt>
                <c:pt idx="1098">
                  <c:v>85.379432496621007</c:v>
                </c:pt>
                <c:pt idx="1099">
                  <c:v>85.379839352022998</c:v>
                </c:pt>
                <c:pt idx="1100">
                  <c:v>85.379875992538004</c:v>
                </c:pt>
                <c:pt idx="1101">
                  <c:v>85.379546097710005</c:v>
                </c:pt>
                <c:pt idx="1102">
                  <c:v>85.379380636215998</c:v>
                </c:pt>
                <c:pt idx="1103">
                  <c:v>85.379374264475004</c:v>
                </c:pt>
                <c:pt idx="1104">
                  <c:v>85.379937067559993</c:v>
                </c:pt>
                <c:pt idx="1105">
                  <c:v>85.379705625686</c:v>
                </c:pt>
                <c:pt idx="1106">
                  <c:v>85.379692913488</c:v>
                </c:pt>
                <c:pt idx="1107">
                  <c:v>85.379565297987995</c:v>
                </c:pt>
                <c:pt idx="1108">
                  <c:v>85.380108502084994</c:v>
                </c:pt>
                <c:pt idx="1109">
                  <c:v>85.380162749923002</c:v>
                </c:pt>
                <c:pt idx="1110">
                  <c:v>85.379992442526003</c:v>
                </c:pt>
                <c:pt idx="1111">
                  <c:v>85.379826770777001</c:v>
                </c:pt>
                <c:pt idx="1112">
                  <c:v>85.379709216660999</c:v>
                </c:pt>
                <c:pt idx="1113">
                  <c:v>85.380907687624003</c:v>
                </c:pt>
                <c:pt idx="1114">
                  <c:v>85.380623408260007</c:v>
                </c:pt>
                <c:pt idx="1115">
                  <c:v>85.380241001914996</c:v>
                </c:pt>
                <c:pt idx="1116">
                  <c:v>85.380121583529998</c:v>
                </c:pt>
                <c:pt idx="1117">
                  <c:v>85.380144722821996</c:v>
                </c:pt>
                <c:pt idx="1118">
                  <c:v>85.381158361687994</c:v>
                </c:pt>
                <c:pt idx="1119">
                  <c:v>85.381205475876996</c:v>
                </c:pt>
                <c:pt idx="1120">
                  <c:v>85.381204527772994</c:v>
                </c:pt>
                <c:pt idx="1121">
                  <c:v>85.380822782715995</c:v>
                </c:pt>
                <c:pt idx="1122">
                  <c:v>85.380914582670002</c:v>
                </c:pt>
                <c:pt idx="1123">
                  <c:v>85.381255947018005</c:v>
                </c:pt>
                <c:pt idx="1124">
                  <c:v>85.381074131345002</c:v>
                </c:pt>
                <c:pt idx="1125">
                  <c:v>85.381048653093004</c:v>
                </c:pt>
                <c:pt idx="1126">
                  <c:v>85.381394138209998</c:v>
                </c:pt>
                <c:pt idx="1127">
                  <c:v>85.381142731245006</c:v>
                </c:pt>
                <c:pt idx="1128">
                  <c:v>85.380993850926004</c:v>
                </c:pt>
                <c:pt idx="1129">
                  <c:v>85.380608361526001</c:v>
                </c:pt>
                <c:pt idx="1130">
                  <c:v>85.380892707450002</c:v>
                </c:pt>
                <c:pt idx="1131">
                  <c:v>85.381533638251</c:v>
                </c:pt>
                <c:pt idx="1132">
                  <c:v>85.381313578518004</c:v>
                </c:pt>
                <c:pt idx="1133">
                  <c:v>85.381299928689003</c:v>
                </c:pt>
                <c:pt idx="1134">
                  <c:v>85.381016765634001</c:v>
                </c:pt>
                <c:pt idx="1135">
                  <c:v>85.381442399798999</c:v>
                </c:pt>
                <c:pt idx="1136">
                  <c:v>85.381569356190994</c:v>
                </c:pt>
                <c:pt idx="1137">
                  <c:v>85.381720398026999</c:v>
                </c:pt>
                <c:pt idx="1138">
                  <c:v>85.381552239401998</c:v>
                </c:pt>
                <c:pt idx="1139">
                  <c:v>85.381344129777005</c:v>
                </c:pt>
                <c:pt idx="1140">
                  <c:v>85.381533164108006</c:v>
                </c:pt>
                <c:pt idx="1141">
                  <c:v>85.381644424151006</c:v>
                </c:pt>
                <c:pt idx="1142">
                  <c:v>85.381835753439006</c:v>
                </c:pt>
                <c:pt idx="1143">
                  <c:v>85.381598928252998</c:v>
                </c:pt>
                <c:pt idx="1144">
                  <c:v>85.381588897103001</c:v>
                </c:pt>
                <c:pt idx="1145">
                  <c:v>85.381565247706007</c:v>
                </c:pt>
                <c:pt idx="1146">
                  <c:v>85.382014094314997</c:v>
                </c:pt>
                <c:pt idx="1147">
                  <c:v>85.382003574760006</c:v>
                </c:pt>
                <c:pt idx="1148">
                  <c:v>85.381814343925001</c:v>
                </c:pt>
                <c:pt idx="1149">
                  <c:v>85.381752596552005</c:v>
                </c:pt>
                <c:pt idx="1150">
                  <c:v>85.381716045134993</c:v>
                </c:pt>
                <c:pt idx="1151">
                  <c:v>85.382144754085999</c:v>
                </c:pt>
                <c:pt idx="1152">
                  <c:v>85.382144737985996</c:v>
                </c:pt>
                <c:pt idx="1153">
                  <c:v>85.381881315266</c:v>
                </c:pt>
                <c:pt idx="1154">
                  <c:v>85.381984828214996</c:v>
                </c:pt>
                <c:pt idx="1155">
                  <c:v>85.382096297052996</c:v>
                </c:pt>
                <c:pt idx="1156">
                  <c:v>85.382097323574001</c:v>
                </c:pt>
                <c:pt idx="1157">
                  <c:v>85.382096751600997</c:v>
                </c:pt>
                <c:pt idx="1158">
                  <c:v>85.382042118197006</c:v>
                </c:pt>
                <c:pt idx="1159">
                  <c:v>85.381990364787001</c:v>
                </c:pt>
                <c:pt idx="1160">
                  <c:v>85.382042737524003</c:v>
                </c:pt>
                <c:pt idx="1161">
                  <c:v>85.382183686128002</c:v>
                </c:pt>
                <c:pt idx="1162">
                  <c:v>85.382272223575995</c:v>
                </c:pt>
                <c:pt idx="1163">
                  <c:v>85.382268707601995</c:v>
                </c:pt>
                <c:pt idx="1164">
                  <c:v>85.382241958082005</c:v>
                </c:pt>
                <c:pt idx="1165">
                  <c:v>85.382220577629994</c:v>
                </c:pt>
                <c:pt idx="1166">
                  <c:v>85.382199049584003</c:v>
                </c:pt>
                <c:pt idx="1167">
                  <c:v>85.382171266906994</c:v>
                </c:pt>
                <c:pt idx="1168">
                  <c:v>85.382159762203997</c:v>
                </c:pt>
                <c:pt idx="1169">
                  <c:v>85.382170024122999</c:v>
                </c:pt>
                <c:pt idx="1170">
                  <c:v>85.382191739936005</c:v>
                </c:pt>
                <c:pt idx="1171">
                  <c:v>85.382198071694006</c:v>
                </c:pt>
                <c:pt idx="1172">
                  <c:v>85.382238830423006</c:v>
                </c:pt>
                <c:pt idx="1173">
                  <c:v>85.382259690167999</c:v>
                </c:pt>
                <c:pt idx="1174">
                  <c:v>85.382328662315999</c:v>
                </c:pt>
                <c:pt idx="1175">
                  <c:v>85.382347111637998</c:v>
                </c:pt>
                <c:pt idx="1176">
                  <c:v>85.382244115030005</c:v>
                </c:pt>
                <c:pt idx="1177">
                  <c:v>85.382286175432995</c:v>
                </c:pt>
                <c:pt idx="1178">
                  <c:v>85.382388899559004</c:v>
                </c:pt>
                <c:pt idx="1179">
                  <c:v>85.382338838961005</c:v>
                </c:pt>
                <c:pt idx="1180">
                  <c:v>85.382342588236</c:v>
                </c:pt>
                <c:pt idx="1181">
                  <c:v>85.382355073100001</c:v>
                </c:pt>
                <c:pt idx="1182">
                  <c:v>85.382420413898004</c:v>
                </c:pt>
                <c:pt idx="1183">
                  <c:v>85.382426582554999</c:v>
                </c:pt>
                <c:pt idx="1184">
                  <c:v>85.382429318389995</c:v>
                </c:pt>
                <c:pt idx="1185">
                  <c:v>85.382402101810001</c:v>
                </c:pt>
                <c:pt idx="1186">
                  <c:v>85.382524143522005</c:v>
                </c:pt>
                <c:pt idx="1187">
                  <c:v>85.382504257944007</c:v>
                </c:pt>
                <c:pt idx="1188">
                  <c:v>85.382477124250997</c:v>
                </c:pt>
                <c:pt idx="1189">
                  <c:v>85.382305027626998</c:v>
                </c:pt>
                <c:pt idx="1190">
                  <c:v>85.382400447804002</c:v>
                </c:pt>
                <c:pt idx="1191">
                  <c:v>85.382411489343994</c:v>
                </c:pt>
                <c:pt idx="1192">
                  <c:v>85.382759499288994</c:v>
                </c:pt>
                <c:pt idx="1193">
                  <c:v>85.382759471189999</c:v>
                </c:pt>
                <c:pt idx="1194">
                  <c:v>85.382571390267003</c:v>
                </c:pt>
                <c:pt idx="1195">
                  <c:v>85.382335481591994</c:v>
                </c:pt>
                <c:pt idx="1196">
                  <c:v>85.382335730479994</c:v>
                </c:pt>
                <c:pt idx="1197">
                  <c:v>85.382712268741997</c:v>
                </c:pt>
                <c:pt idx="1198">
                  <c:v>85.382827033043</c:v>
                </c:pt>
                <c:pt idx="1199">
                  <c:v>85.382454421147997</c:v>
                </c:pt>
                <c:pt idx="1200">
                  <c:v>85.382469747965999</c:v>
                </c:pt>
                <c:pt idx="1201">
                  <c:v>85.382820708444996</c:v>
                </c:pt>
                <c:pt idx="1202">
                  <c:v>85.382953807000007</c:v>
                </c:pt>
                <c:pt idx="1203">
                  <c:v>85.382976558172004</c:v>
                </c:pt>
                <c:pt idx="1204">
                  <c:v>85.382235883071004</c:v>
                </c:pt>
                <c:pt idx="1205">
                  <c:v>85.382469807088</c:v>
                </c:pt>
                <c:pt idx="1206">
                  <c:v>85.382711291335994</c:v>
                </c:pt>
                <c:pt idx="1207">
                  <c:v>85.383392170427996</c:v>
                </c:pt>
                <c:pt idx="1208">
                  <c:v>85.383429321961998</c:v>
                </c:pt>
                <c:pt idx="1209">
                  <c:v>85.383575251674003</c:v>
                </c:pt>
                <c:pt idx="1210">
                  <c:v>85.382779299602007</c:v>
                </c:pt>
                <c:pt idx="1211">
                  <c:v>85.382700826261001</c:v>
                </c:pt>
                <c:pt idx="1212">
                  <c:v>85.384523073752007</c:v>
                </c:pt>
                <c:pt idx="1213">
                  <c:v>85.384394206199005</c:v>
                </c:pt>
                <c:pt idx="1214">
                  <c:v>85.384172812825994</c:v>
                </c:pt>
                <c:pt idx="1215">
                  <c:v>85.383119587383007</c:v>
                </c:pt>
                <c:pt idx="1216">
                  <c:v>85.383087920871006</c:v>
                </c:pt>
                <c:pt idx="1217">
                  <c:v>85.384350894115002</c:v>
                </c:pt>
                <c:pt idx="1218">
                  <c:v>85.384436397588004</c:v>
                </c:pt>
                <c:pt idx="1219">
                  <c:v>85.384602757815003</c:v>
                </c:pt>
                <c:pt idx="1220">
                  <c:v>85.383708031775996</c:v>
                </c:pt>
                <c:pt idx="1221">
                  <c:v>85.383594632967004</c:v>
                </c:pt>
                <c:pt idx="1222">
                  <c:v>85.384101115716007</c:v>
                </c:pt>
                <c:pt idx="1223">
                  <c:v>85.384166135651</c:v>
                </c:pt>
                <c:pt idx="1224">
                  <c:v>85.384742826049006</c:v>
                </c:pt>
                <c:pt idx="1225">
                  <c:v>85.384739603027995</c:v>
                </c:pt>
                <c:pt idx="1226">
                  <c:v>85.384736862148003</c:v>
                </c:pt>
                <c:pt idx="1227">
                  <c:v>85.384684842314996</c:v>
                </c:pt>
                <c:pt idx="1228">
                  <c:v>85.384522927584996</c:v>
                </c:pt>
                <c:pt idx="1229">
                  <c:v>85.384518621311003</c:v>
                </c:pt>
                <c:pt idx="1230">
                  <c:v>85.384701500624004</c:v>
                </c:pt>
                <c:pt idx="1231">
                  <c:v>85.384820734521995</c:v>
                </c:pt>
                <c:pt idx="1232">
                  <c:v>85.384860380139003</c:v>
                </c:pt>
                <c:pt idx="1233">
                  <c:v>85.385019113154996</c:v>
                </c:pt>
                <c:pt idx="1234">
                  <c:v>85.385134719476994</c:v>
                </c:pt>
                <c:pt idx="1235">
                  <c:v>85.385217980782002</c:v>
                </c:pt>
                <c:pt idx="1236">
                  <c:v>85.385279678741</c:v>
                </c:pt>
                <c:pt idx="1237">
                  <c:v>85.385330374925005</c:v>
                </c:pt>
                <c:pt idx="1238">
                  <c:v>85.385330450371001</c:v>
                </c:pt>
                <c:pt idx="1239">
                  <c:v>85.385350155167004</c:v>
                </c:pt>
                <c:pt idx="1240">
                  <c:v>85.385386059639998</c:v>
                </c:pt>
                <c:pt idx="1241">
                  <c:v>85.385454363465001</c:v>
                </c:pt>
                <c:pt idx="1242">
                  <c:v>85.385571266317001</c:v>
                </c:pt>
                <c:pt idx="1243">
                  <c:v>85.385752967873003</c:v>
                </c:pt>
                <c:pt idx="1244">
                  <c:v>85.385886497684993</c:v>
                </c:pt>
                <c:pt idx="1245">
                  <c:v>85.385796910400998</c:v>
                </c:pt>
                <c:pt idx="1246">
                  <c:v>85.385540396645993</c:v>
                </c:pt>
                <c:pt idx="1247">
                  <c:v>85.385516016400999</c:v>
                </c:pt>
                <c:pt idx="1248">
                  <c:v>85.385675418714001</c:v>
                </c:pt>
                <c:pt idx="1249">
                  <c:v>85.38571912335</c:v>
                </c:pt>
                <c:pt idx="1250">
                  <c:v>85.386515203048006</c:v>
                </c:pt>
                <c:pt idx="1251">
                  <c:v>85.386673318993005</c:v>
                </c:pt>
                <c:pt idx="1252">
                  <c:v>85.387107491440005</c:v>
                </c:pt>
                <c:pt idx="1253">
                  <c:v>85.387061113372994</c:v>
                </c:pt>
                <c:pt idx="1254">
                  <c:v>85.386740336127005</c:v>
                </c:pt>
                <c:pt idx="1255">
                  <c:v>85.386946410893998</c:v>
                </c:pt>
                <c:pt idx="1256">
                  <c:v>85.387228727514</c:v>
                </c:pt>
                <c:pt idx="1257">
                  <c:v>85.388576606178006</c:v>
                </c:pt>
                <c:pt idx="1258">
                  <c:v>85.388641184723994</c:v>
                </c:pt>
                <c:pt idx="1259">
                  <c:v>85.388210057040993</c:v>
                </c:pt>
                <c:pt idx="1260">
                  <c:v>85.388552670615994</c:v>
                </c:pt>
                <c:pt idx="1261">
                  <c:v>85.388723141225</c:v>
                </c:pt>
                <c:pt idx="1262">
                  <c:v>85.389140435216007</c:v>
                </c:pt>
                <c:pt idx="1263">
                  <c:v>85.389185479139996</c:v>
                </c:pt>
                <c:pt idx="1264">
                  <c:v>85.390571576108002</c:v>
                </c:pt>
                <c:pt idx="1265">
                  <c:v>85.390504381382001</c:v>
                </c:pt>
                <c:pt idx="1266">
                  <c:v>85.390499802831002</c:v>
                </c:pt>
                <c:pt idx="1267">
                  <c:v>85.390415435153002</c:v>
                </c:pt>
                <c:pt idx="1268">
                  <c:v>85.390818760760993</c:v>
                </c:pt>
                <c:pt idx="1269">
                  <c:v>85.391524780527007</c:v>
                </c:pt>
                <c:pt idx="1270">
                  <c:v>85.391741749957006</c:v>
                </c:pt>
                <c:pt idx="1271">
                  <c:v>85.391742206738002</c:v>
                </c:pt>
                <c:pt idx="1272">
                  <c:v>85.392017323535995</c:v>
                </c:pt>
                <c:pt idx="1273">
                  <c:v>85.392396439245999</c:v>
                </c:pt>
                <c:pt idx="1274">
                  <c:v>85.392566037766997</c:v>
                </c:pt>
                <c:pt idx="1275">
                  <c:v>85.393048432789996</c:v>
                </c:pt>
                <c:pt idx="1276">
                  <c:v>85.393031738488006</c:v>
                </c:pt>
                <c:pt idx="1277">
                  <c:v>85.392933673300007</c:v>
                </c:pt>
                <c:pt idx="1278">
                  <c:v>85.393810360306006</c:v>
                </c:pt>
                <c:pt idx="1279">
                  <c:v>85.394151733124005</c:v>
                </c:pt>
                <c:pt idx="1280">
                  <c:v>85.394569496941997</c:v>
                </c:pt>
                <c:pt idx="1281">
                  <c:v>85.394477347701994</c:v>
                </c:pt>
                <c:pt idx="1282">
                  <c:v>85.394187927245994</c:v>
                </c:pt>
                <c:pt idx="1283">
                  <c:v>85.395191124405997</c:v>
                </c:pt>
                <c:pt idx="1284">
                  <c:v>85.395482074499995</c:v>
                </c:pt>
                <c:pt idx="1285">
                  <c:v>85.395986971599996</c:v>
                </c:pt>
                <c:pt idx="1286">
                  <c:v>85.395843004422005</c:v>
                </c:pt>
                <c:pt idx="1287">
                  <c:v>85.396624104748994</c:v>
                </c:pt>
                <c:pt idx="1288">
                  <c:v>85.396881854016996</c:v>
                </c:pt>
                <c:pt idx="1289">
                  <c:v>85.397041326410005</c:v>
                </c:pt>
                <c:pt idx="1290">
                  <c:v>85.397285511728995</c:v>
                </c:pt>
                <c:pt idx="1291">
                  <c:v>85.397290118916004</c:v>
                </c:pt>
                <c:pt idx="1292">
                  <c:v>85.397623723479995</c:v>
                </c:pt>
                <c:pt idx="1293">
                  <c:v>85.397752391579004</c:v>
                </c:pt>
                <c:pt idx="1294">
                  <c:v>85.397826914072994</c:v>
                </c:pt>
                <c:pt idx="1295">
                  <c:v>85.397905724924001</c:v>
                </c:pt>
                <c:pt idx="1296">
                  <c:v>85.397964967777</c:v>
                </c:pt>
                <c:pt idx="1297">
                  <c:v>85.398566961933994</c:v>
                </c:pt>
                <c:pt idx="1298">
                  <c:v>85.398718044576995</c:v>
                </c:pt>
                <c:pt idx="1299">
                  <c:v>85.398705927847004</c:v>
                </c:pt>
                <c:pt idx="1300">
                  <c:v>85.398674051710998</c:v>
                </c:pt>
                <c:pt idx="1301">
                  <c:v>85.398663213709</c:v>
                </c:pt>
                <c:pt idx="1302">
                  <c:v>85.398844891061003</c:v>
                </c:pt>
                <c:pt idx="1303">
                  <c:v>85.399073732139996</c:v>
                </c:pt>
                <c:pt idx="1304">
                  <c:v>85.399244275049995</c:v>
                </c:pt>
                <c:pt idx="1305">
                  <c:v>85.399359831490997</c:v>
                </c:pt>
                <c:pt idx="1306">
                  <c:v>85.399429923103</c:v>
                </c:pt>
                <c:pt idx="1307">
                  <c:v>85.399465916093007</c:v>
                </c:pt>
                <c:pt idx="1308">
                  <c:v>85.399479026291004</c:v>
                </c:pt>
                <c:pt idx="1309">
                  <c:v>85.399479189225005</c:v>
                </c:pt>
                <c:pt idx="1310">
                  <c:v>85.399481241770999</c:v>
                </c:pt>
                <c:pt idx="1311">
                  <c:v>85.399482959425001</c:v>
                </c:pt>
                <c:pt idx="1312">
                  <c:v>85.399494983002</c:v>
                </c:pt>
                <c:pt idx="1313">
                  <c:v>85.399527618424997</c:v>
                </c:pt>
                <c:pt idx="1314">
                  <c:v>85.399591171615995</c:v>
                </c:pt>
                <c:pt idx="1315">
                  <c:v>85.399695948499001</c:v>
                </c:pt>
                <c:pt idx="1316">
                  <c:v>85.399872373771998</c:v>
                </c:pt>
                <c:pt idx="1317">
                  <c:v>85.400082356869007</c:v>
                </c:pt>
                <c:pt idx="1318">
                  <c:v>85.400120370159001</c:v>
                </c:pt>
                <c:pt idx="1319">
                  <c:v>85.400686960670001</c:v>
                </c:pt>
                <c:pt idx="1320">
                  <c:v>85.401200036673998</c:v>
                </c:pt>
                <c:pt idx="1321">
                  <c:v>85.401346988523002</c:v>
                </c:pt>
                <c:pt idx="1322">
                  <c:v>85.401947137760999</c:v>
                </c:pt>
                <c:pt idx="1323">
                  <c:v>85.401982756227</c:v>
                </c:pt>
                <c:pt idx="1324">
                  <c:v>85.402796970246996</c:v>
                </c:pt>
                <c:pt idx="1325">
                  <c:v>85.402977621313994</c:v>
                </c:pt>
                <c:pt idx="1326">
                  <c:v>85.403338478593</c:v>
                </c:pt>
                <c:pt idx="1327">
                  <c:v>85.403471104656006</c:v>
                </c:pt>
                <c:pt idx="1328">
                  <c:v>85.404826920142</c:v>
                </c:pt>
                <c:pt idx="1329">
                  <c:v>85.405257786652996</c:v>
                </c:pt>
                <c:pt idx="1330">
                  <c:v>85.405528619647001</c:v>
                </c:pt>
                <c:pt idx="1331">
                  <c:v>85.405654656088998</c:v>
                </c:pt>
                <c:pt idx="1332">
                  <c:v>85.407411474987001</c:v>
                </c:pt>
                <c:pt idx="1333">
                  <c:v>85.407656949534001</c:v>
                </c:pt>
                <c:pt idx="1334">
                  <c:v>85.407134490757997</c:v>
                </c:pt>
                <c:pt idx="1335">
                  <c:v>85.407085778731997</c:v>
                </c:pt>
                <c:pt idx="1336">
                  <c:v>85.408745613874004</c:v>
                </c:pt>
                <c:pt idx="1337">
                  <c:v>85.408744226802995</c:v>
                </c:pt>
                <c:pt idx="1338">
                  <c:v>85.406088403780004</c:v>
                </c:pt>
                <c:pt idx="1339">
                  <c:v>85.40510087026</c:v>
                </c:pt>
                <c:pt idx="1340">
                  <c:v>85.408273979661004</c:v>
                </c:pt>
                <c:pt idx="1341">
                  <c:v>85.412037701963996</c:v>
                </c:pt>
                <c:pt idx="1342">
                  <c:v>85.412772548090004</c:v>
                </c:pt>
                <c:pt idx="1343">
                  <c:v>85.415898429661993</c:v>
                </c:pt>
                <c:pt idx="1344">
                  <c:v>85.416879039891995</c:v>
                </c:pt>
                <c:pt idx="1345">
                  <c:v>85.417525370754007</c:v>
                </c:pt>
                <c:pt idx="1346">
                  <c:v>85.419019171683999</c:v>
                </c:pt>
                <c:pt idx="1347">
                  <c:v>85.419028590935</c:v>
                </c:pt>
                <c:pt idx="1348">
                  <c:v>85.431084940768997</c:v>
                </c:pt>
                <c:pt idx="1349">
                  <c:v>85.446194491878998</c:v>
                </c:pt>
                <c:pt idx="1350">
                  <c:v>85.440521094250002</c:v>
                </c:pt>
                <c:pt idx="1351">
                  <c:v>85.430629986442</c:v>
                </c:pt>
                <c:pt idx="1352">
                  <c:v>85.416502207327994</c:v>
                </c:pt>
                <c:pt idx="1353">
                  <c:v>85.416504370412</c:v>
                </c:pt>
                <c:pt idx="1354">
                  <c:v>85.419968084540997</c:v>
                </c:pt>
                <c:pt idx="1355">
                  <c:v>85.420427155805001</c:v>
                </c:pt>
                <c:pt idx="1356">
                  <c:v>85.410202740371005</c:v>
                </c:pt>
                <c:pt idx="1357">
                  <c:v>85.389725809821996</c:v>
                </c:pt>
                <c:pt idx="1358">
                  <c:v>85.389682727647994</c:v>
                </c:pt>
                <c:pt idx="1359">
                  <c:v>85.401850234630004</c:v>
                </c:pt>
                <c:pt idx="1360">
                  <c:v>85.412938336405006</c:v>
                </c:pt>
                <c:pt idx="1361">
                  <c:v>85.413257513245995</c:v>
                </c:pt>
                <c:pt idx="1362">
                  <c:v>85.422424649224993</c:v>
                </c:pt>
                <c:pt idx="1363">
                  <c:v>85.431310057496006</c:v>
                </c:pt>
                <c:pt idx="1364">
                  <c:v>85.431320247697002</c:v>
                </c:pt>
                <c:pt idx="1365">
                  <c:v>85.438696003478995</c:v>
                </c:pt>
                <c:pt idx="1366">
                  <c:v>85.442564553512</c:v>
                </c:pt>
                <c:pt idx="1367">
                  <c:v>85.445516241682</c:v>
                </c:pt>
                <c:pt idx="1368">
                  <c:v>85.451725419453993</c:v>
                </c:pt>
                <c:pt idx="1369">
                  <c:v>85.452379808871996</c:v>
                </c:pt>
                <c:pt idx="1370">
                  <c:v>85.457630873951004</c:v>
                </c:pt>
                <c:pt idx="1371">
                  <c:v>85.461964186546993</c:v>
                </c:pt>
                <c:pt idx="1372">
                  <c:v>85.463279288934999</c:v>
                </c:pt>
                <c:pt idx="1373">
                  <c:v>85.468474369310997</c:v>
                </c:pt>
                <c:pt idx="1374">
                  <c:v>85.470786895179003</c:v>
                </c:pt>
                <c:pt idx="1375">
                  <c:v>85.473482622469007</c:v>
                </c:pt>
                <c:pt idx="1376">
                  <c:v>85.478260183369002</c:v>
                </c:pt>
                <c:pt idx="1377">
                  <c:v>85.479493407321996</c:v>
                </c:pt>
                <c:pt idx="1378">
                  <c:v>85.482837120558997</c:v>
                </c:pt>
                <c:pt idx="1379">
                  <c:v>85.487234446003995</c:v>
                </c:pt>
                <c:pt idx="1380">
                  <c:v>85.488071722580997</c:v>
                </c:pt>
                <c:pt idx="1381">
                  <c:v>85.491518839381996</c:v>
                </c:pt>
                <c:pt idx="1382">
                  <c:v>85.495550554329</c:v>
                </c:pt>
                <c:pt idx="1383">
                  <c:v>85.497062078482003</c:v>
                </c:pt>
                <c:pt idx="1384">
                  <c:v>85.499429862604003</c:v>
                </c:pt>
                <c:pt idx="1385">
                  <c:v>85.503045762138001</c:v>
                </c:pt>
                <c:pt idx="1386">
                  <c:v>85.506314109019996</c:v>
                </c:pt>
                <c:pt idx="1387">
                  <c:v>85.506740799425998</c:v>
                </c:pt>
                <c:pt idx="1388">
                  <c:v>85.508890632421995</c:v>
                </c:pt>
                <c:pt idx="1389">
                  <c:v>85.511255949165999</c:v>
                </c:pt>
                <c:pt idx="1390">
                  <c:v>85.513438296090001</c:v>
                </c:pt>
                <c:pt idx="1391">
                  <c:v>85.515211599197002</c:v>
                </c:pt>
                <c:pt idx="1392">
                  <c:v>85.515510702539999</c:v>
                </c:pt>
                <c:pt idx="1393">
                  <c:v>85.517424500504006</c:v>
                </c:pt>
                <c:pt idx="1394">
                  <c:v>85.519379835901006</c:v>
                </c:pt>
                <c:pt idx="1395">
                  <c:v>85.521437386928994</c:v>
                </c:pt>
                <c:pt idx="1396">
                  <c:v>85.523051725673</c:v>
                </c:pt>
                <c:pt idx="1397">
                  <c:v>85.523911726506</c:v>
                </c:pt>
                <c:pt idx="1398">
                  <c:v>85.527406791380002</c:v>
                </c:pt>
                <c:pt idx="1399">
                  <c:v>85.531642379085994</c:v>
                </c:pt>
                <c:pt idx="1400">
                  <c:v>85.536137147915994</c:v>
                </c:pt>
                <c:pt idx="1401">
                  <c:v>85.538754896588003</c:v>
                </c:pt>
                <c:pt idx="1402">
                  <c:v>85.541339310642996</c:v>
                </c:pt>
                <c:pt idx="1403">
                  <c:v>85.547353884846004</c:v>
                </c:pt>
                <c:pt idx="1404">
                  <c:v>85.554163712855001</c:v>
                </c:pt>
                <c:pt idx="1405">
                  <c:v>85.554206528322993</c:v>
                </c:pt>
                <c:pt idx="1406">
                  <c:v>85.558727713804004</c:v>
                </c:pt>
                <c:pt idx="1407">
                  <c:v>85.563003753472003</c:v>
                </c:pt>
                <c:pt idx="1408">
                  <c:v>85.564511543077998</c:v>
                </c:pt>
                <c:pt idx="1409">
                  <c:v>85.574210882889005</c:v>
                </c:pt>
                <c:pt idx="1410">
                  <c:v>85.577861762606005</c:v>
                </c:pt>
                <c:pt idx="1411">
                  <c:v>85.583556265959004</c:v>
                </c:pt>
                <c:pt idx="1412">
                  <c:v>85.590184984692002</c:v>
                </c:pt>
                <c:pt idx="1413">
                  <c:v>85.592647763610003</c:v>
                </c:pt>
                <c:pt idx="1414">
                  <c:v>85.601559495702006</c:v>
                </c:pt>
                <c:pt idx="1415">
                  <c:v>85.601622145587001</c:v>
                </c:pt>
                <c:pt idx="1416">
                  <c:v>85.610318757884997</c:v>
                </c:pt>
                <c:pt idx="1417">
                  <c:v>85.612229100679997</c:v>
                </c:pt>
                <c:pt idx="1418">
                  <c:v>85.620322537621007</c:v>
                </c:pt>
                <c:pt idx="1419">
                  <c:v>85.624629199813995</c:v>
                </c:pt>
                <c:pt idx="1420">
                  <c:v>85.628249430053003</c:v>
                </c:pt>
                <c:pt idx="1421">
                  <c:v>85.631997648720002</c:v>
                </c:pt>
                <c:pt idx="1422">
                  <c:v>85.636210967227001</c:v>
                </c:pt>
                <c:pt idx="1423">
                  <c:v>85.644874210476999</c:v>
                </c:pt>
                <c:pt idx="1424">
                  <c:v>85.645739781540001</c:v>
                </c:pt>
                <c:pt idx="1425">
                  <c:v>85.650363203129004</c:v>
                </c:pt>
                <c:pt idx="1426">
                  <c:v>85.650523692354</c:v>
                </c:pt>
                <c:pt idx="1427">
                  <c:v>85.659475293406999</c:v>
                </c:pt>
                <c:pt idx="1428">
                  <c:v>85.662035648686</c:v>
                </c:pt>
                <c:pt idx="1429">
                  <c:v>85.665674460589997</c:v>
                </c:pt>
                <c:pt idx="1430">
                  <c:v>85.668451449936995</c:v>
                </c:pt>
                <c:pt idx="1431">
                  <c:v>85.673188082901007</c:v>
                </c:pt>
                <c:pt idx="1432">
                  <c:v>85.682666625013994</c:v>
                </c:pt>
                <c:pt idx="1433">
                  <c:v>85.683033301077998</c:v>
                </c:pt>
                <c:pt idx="1434">
                  <c:v>85.686813055334</c:v>
                </c:pt>
                <c:pt idx="1435">
                  <c:v>85.687521336657994</c:v>
                </c:pt>
                <c:pt idx="1436">
                  <c:v>85.689461484958997</c:v>
                </c:pt>
                <c:pt idx="1437">
                  <c:v>85.690744936545997</c:v>
                </c:pt>
                <c:pt idx="1438">
                  <c:v>85.693116323520002</c:v>
                </c:pt>
                <c:pt idx="1439">
                  <c:v>85.705111275529006</c:v>
                </c:pt>
                <c:pt idx="1440">
                  <c:v>85.710255836675003</c:v>
                </c:pt>
                <c:pt idx="1441">
                  <c:v>85.712716550981</c:v>
                </c:pt>
                <c:pt idx="1442">
                  <c:v>85.716798796218001</c:v>
                </c:pt>
                <c:pt idx="1443">
                  <c:v>85.718365367768001</c:v>
                </c:pt>
                <c:pt idx="1444">
                  <c:v>85.720522825044995</c:v>
                </c:pt>
                <c:pt idx="1445">
                  <c:v>85.723778531586007</c:v>
                </c:pt>
                <c:pt idx="1446">
                  <c:v>85.726458788874993</c:v>
                </c:pt>
                <c:pt idx="1447">
                  <c:v>85.726521869503998</c:v>
                </c:pt>
                <c:pt idx="1448">
                  <c:v>85.728839051047999</c:v>
                </c:pt>
                <c:pt idx="1449">
                  <c:v>85.730681406182995</c:v>
                </c:pt>
                <c:pt idx="1450">
                  <c:v>85.732145064747002</c:v>
                </c:pt>
                <c:pt idx="1451">
                  <c:v>85.733163561395003</c:v>
                </c:pt>
                <c:pt idx="1452">
                  <c:v>85.733868895113005</c:v>
                </c:pt>
                <c:pt idx="1453">
                  <c:v>85.734330019243998</c:v>
                </c:pt>
                <c:pt idx="1454">
                  <c:v>85.734615887158995</c:v>
                </c:pt>
                <c:pt idx="1455">
                  <c:v>85.734795452208004</c:v>
                </c:pt>
                <c:pt idx="1456">
                  <c:v>85.734926953623997</c:v>
                </c:pt>
                <c:pt idx="1457">
                  <c:v>85.735025774215003</c:v>
                </c:pt>
                <c:pt idx="1458">
                  <c:v>85.735096582666003</c:v>
                </c:pt>
                <c:pt idx="1459">
                  <c:v>85.735144047678006</c:v>
                </c:pt>
                <c:pt idx="1460">
                  <c:v>85.735172837933007</c:v>
                </c:pt>
                <c:pt idx="1461">
                  <c:v>85.735175468380007</c:v>
                </c:pt>
                <c:pt idx="1462">
                  <c:v>85.735188201822993</c:v>
                </c:pt>
                <c:pt idx="1463">
                  <c:v>85.735193908433004</c:v>
                </c:pt>
                <c:pt idx="1464">
                  <c:v>85.735194723660001</c:v>
                </c:pt>
                <c:pt idx="1465">
                  <c:v>85.735202194813994</c:v>
                </c:pt>
                <c:pt idx="1466">
                  <c:v>85.735254492875995</c:v>
                </c:pt>
                <c:pt idx="1467">
                  <c:v>85.735396444760994</c:v>
                </c:pt>
                <c:pt idx="1468">
                  <c:v>85.735672877392005</c:v>
                </c:pt>
                <c:pt idx="1469">
                  <c:v>85.736128617667006</c:v>
                </c:pt>
                <c:pt idx="1470">
                  <c:v>85.736808492503997</c:v>
                </c:pt>
                <c:pt idx="1471">
                  <c:v>85.737757328813998</c:v>
                </c:pt>
                <c:pt idx="1472">
                  <c:v>85.739056653280997</c:v>
                </c:pt>
                <c:pt idx="1473">
                  <c:v>85.740641022118993</c:v>
                </c:pt>
                <c:pt idx="1474">
                  <c:v>85.742097828563004</c:v>
                </c:pt>
                <c:pt idx="1475">
                  <c:v>85.742293069575993</c:v>
                </c:pt>
                <c:pt idx="1476">
                  <c:v>85.743276880257</c:v>
                </c:pt>
                <c:pt idx="1477">
                  <c:v>85.744342599497003</c:v>
                </c:pt>
                <c:pt idx="1478">
                  <c:v>85.745331794568997</c:v>
                </c:pt>
                <c:pt idx="1479">
                  <c:v>85.745662811496004</c:v>
                </c:pt>
                <c:pt idx="1480">
                  <c:v>85.748488978978003</c:v>
                </c:pt>
                <c:pt idx="1481">
                  <c:v>85.751365690300005</c:v>
                </c:pt>
                <c:pt idx="1482">
                  <c:v>85.753644519041003</c:v>
                </c:pt>
                <c:pt idx="1483">
                  <c:v>85.753893877489006</c:v>
                </c:pt>
                <c:pt idx="1484">
                  <c:v>85.755453480778002</c:v>
                </c:pt>
                <c:pt idx="1485">
                  <c:v>85.756875732189002</c:v>
                </c:pt>
                <c:pt idx="1486">
                  <c:v>85.758183575904994</c:v>
                </c:pt>
                <c:pt idx="1487">
                  <c:v>85.758780983823002</c:v>
                </c:pt>
                <c:pt idx="1488">
                  <c:v>85.759762351399999</c:v>
                </c:pt>
                <c:pt idx="1489">
                  <c:v>85.761585775098993</c:v>
                </c:pt>
                <c:pt idx="1490">
                  <c:v>85.763439908492998</c:v>
                </c:pt>
                <c:pt idx="1491">
                  <c:v>85.765080919306996</c:v>
                </c:pt>
                <c:pt idx="1492">
                  <c:v>85.766649758715999</c:v>
                </c:pt>
                <c:pt idx="1493">
                  <c:v>85.766677779690994</c:v>
                </c:pt>
                <c:pt idx="1494">
                  <c:v>85.769178271900998</c:v>
                </c:pt>
                <c:pt idx="1495">
                  <c:v>85.771651366957997</c:v>
                </c:pt>
                <c:pt idx="1496">
                  <c:v>85.774121925038003</c:v>
                </c:pt>
                <c:pt idx="1497">
                  <c:v>85.776452579150003</c:v>
                </c:pt>
                <c:pt idx="1498">
                  <c:v>85.777862658309004</c:v>
                </c:pt>
                <c:pt idx="1499">
                  <c:v>85.778342158374002</c:v>
                </c:pt>
                <c:pt idx="1500">
                  <c:v>85.779526305472004</c:v>
                </c:pt>
                <c:pt idx="1501">
                  <c:v>85.780663034864006</c:v>
                </c:pt>
                <c:pt idx="1502">
                  <c:v>85.781574064734997</c:v>
                </c:pt>
                <c:pt idx="1503">
                  <c:v>85.782080973098005</c:v>
                </c:pt>
                <c:pt idx="1504">
                  <c:v>85.782198625435001</c:v>
                </c:pt>
                <c:pt idx="1505">
                  <c:v>85.783580047661005</c:v>
                </c:pt>
                <c:pt idx="1506">
                  <c:v>85.785848865888994</c:v>
                </c:pt>
                <c:pt idx="1507">
                  <c:v>85.787793239517001</c:v>
                </c:pt>
                <c:pt idx="1508">
                  <c:v>85.789889030595006</c:v>
                </c:pt>
                <c:pt idx="1509">
                  <c:v>85.792011107150998</c:v>
                </c:pt>
                <c:pt idx="1510">
                  <c:v>85.793357779781005</c:v>
                </c:pt>
                <c:pt idx="1511">
                  <c:v>85.793854334268005</c:v>
                </c:pt>
                <c:pt idx="1512">
                  <c:v>85.795210198717996</c:v>
                </c:pt>
                <c:pt idx="1513">
                  <c:v>85.796430514433993</c:v>
                </c:pt>
                <c:pt idx="1514">
                  <c:v>85.796988192515002</c:v>
                </c:pt>
                <c:pt idx="1515">
                  <c:v>85.798214242406999</c:v>
                </c:pt>
                <c:pt idx="1516">
                  <c:v>85.799561037090001</c:v>
                </c:pt>
                <c:pt idx="1517">
                  <c:v>85.799747703481998</c:v>
                </c:pt>
                <c:pt idx="1518">
                  <c:v>85.801174875106994</c:v>
                </c:pt>
                <c:pt idx="1519">
                  <c:v>85.803006585619002</c:v>
                </c:pt>
                <c:pt idx="1520">
                  <c:v>85.805298526960996</c:v>
                </c:pt>
                <c:pt idx="1521">
                  <c:v>85.806815654592</c:v>
                </c:pt>
                <c:pt idx="1522">
                  <c:v>85.804559949058003</c:v>
                </c:pt>
                <c:pt idx="1523">
                  <c:v>85.811972474563007</c:v>
                </c:pt>
                <c:pt idx="1524">
                  <c:v>85.807962473998003</c:v>
                </c:pt>
                <c:pt idx="1525">
                  <c:v>85.804465511971998</c:v>
                </c:pt>
                <c:pt idx="1526">
                  <c:v>85.807571235913002</c:v>
                </c:pt>
                <c:pt idx="1527">
                  <c:v>85.810377407725994</c:v>
                </c:pt>
                <c:pt idx="1528">
                  <c:v>85.811902497183993</c:v>
                </c:pt>
                <c:pt idx="1529">
                  <c:v>85.819248773194005</c:v>
                </c:pt>
                <c:pt idx="1530">
                  <c:v>85.817019331240004</c:v>
                </c:pt>
                <c:pt idx="1531">
                  <c:v>85.821157848595007</c:v>
                </c:pt>
                <c:pt idx="1532">
                  <c:v>85.836102375796997</c:v>
                </c:pt>
                <c:pt idx="1533">
                  <c:v>85.827075802997996</c:v>
                </c:pt>
                <c:pt idx="1534">
                  <c:v>85.839976478237006</c:v>
                </c:pt>
                <c:pt idx="1535">
                  <c:v>85.845935606346998</c:v>
                </c:pt>
                <c:pt idx="1536">
                  <c:v>85.85430292433</c:v>
                </c:pt>
                <c:pt idx="1537">
                  <c:v>85.851620515557002</c:v>
                </c:pt>
                <c:pt idx="1538">
                  <c:v>85.853515577007997</c:v>
                </c:pt>
                <c:pt idx="1539">
                  <c:v>85.848218241568006</c:v>
                </c:pt>
                <c:pt idx="1540">
                  <c:v>85.845768873609003</c:v>
                </c:pt>
                <c:pt idx="1541">
                  <c:v>85.839215677268001</c:v>
                </c:pt>
                <c:pt idx="1542">
                  <c:v>85.824658459402002</c:v>
                </c:pt>
                <c:pt idx="1543">
                  <c:v>85.844942757292003</c:v>
                </c:pt>
                <c:pt idx="1544">
                  <c:v>85.816842261464998</c:v>
                </c:pt>
                <c:pt idx="1545">
                  <c:v>85.844899327384994</c:v>
                </c:pt>
                <c:pt idx="1546">
                  <c:v>85.850798453818996</c:v>
                </c:pt>
                <c:pt idx="1547">
                  <c:v>85.858534321014005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5-844A-4E5C-82CD-5B660BDFCC03}"/>
            </c:ext>
          </c:extLst>
        </c:ser>
        <c:ser>
          <c:idx val="13"/>
          <c:order val="6"/>
          <c:tx>
            <c:strRef>
              <c:f>'WSPL_2D-Model_IST'!$AN$2:$AN$3</c:f>
              <c:strCache>
                <c:ptCount val="2"/>
                <c:pt idx="0">
                  <c:v>Fließgeschwindigkeit [m/s]</c:v>
                </c:pt>
                <c:pt idx="1">
                  <c:v>MNQ</c:v>
                </c:pt>
              </c:strCache>
              <c:extLst xmlns:c15="http://schemas.microsoft.com/office/drawing/2012/chart"/>
            </c:strRef>
          </c:tx>
          <c:spPr>
            <a:ln w="19050" cap="rnd">
              <a:solidFill>
                <a:schemeClr val="accent2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'WSPL_2D-Model_IST'!$B$4:$B$263</c:f>
              <c:numCache>
                <c:formatCode>0.00</c:formatCode>
                <c:ptCount val="260"/>
                <c:pt idx="0">
                  <c:v>0</c:v>
                </c:pt>
                <c:pt idx="1">
                  <c:v>3.7126912906259002</c:v>
                </c:pt>
                <c:pt idx="2">
                  <c:v>8.5651999658832008</c:v>
                </c:pt>
                <c:pt idx="3">
                  <c:v>13.369331455093</c:v>
                </c:pt>
                <c:pt idx="4">
                  <c:v>15.840870174196001</c:v>
                </c:pt>
                <c:pt idx="5">
                  <c:v>17.889179487284999</c:v>
                </c:pt>
                <c:pt idx="6">
                  <c:v>21.714405056074</c:v>
                </c:pt>
                <c:pt idx="7">
                  <c:v>24.551894295795002</c:v>
                </c:pt>
                <c:pt idx="8">
                  <c:v>27.391041351841999</c:v>
                </c:pt>
                <c:pt idx="9">
                  <c:v>30.401569171782999</c:v>
                </c:pt>
                <c:pt idx="10">
                  <c:v>30.471673731164</c:v>
                </c:pt>
                <c:pt idx="11">
                  <c:v>33.808050038669002</c:v>
                </c:pt>
                <c:pt idx="12">
                  <c:v>37.204476948076</c:v>
                </c:pt>
                <c:pt idx="13">
                  <c:v>37.938721338886999</c:v>
                </c:pt>
                <c:pt idx="14">
                  <c:v>41.037080473878</c:v>
                </c:pt>
                <c:pt idx="15">
                  <c:v>41.647063829994003</c:v>
                </c:pt>
                <c:pt idx="16">
                  <c:v>43.682643017247997</c:v>
                </c:pt>
                <c:pt idx="17">
                  <c:v>45.737329920351002</c:v>
                </c:pt>
                <c:pt idx="18">
                  <c:v>45.896522545347999</c:v>
                </c:pt>
                <c:pt idx="19">
                  <c:v>45.916638843344998</c:v>
                </c:pt>
                <c:pt idx="20">
                  <c:v>49.539868252799003</c:v>
                </c:pt>
                <c:pt idx="21">
                  <c:v>54.250283052805003</c:v>
                </c:pt>
                <c:pt idx="22">
                  <c:v>58.940312225542002</c:v>
                </c:pt>
                <c:pt idx="23">
                  <c:v>63.636802308378002</c:v>
                </c:pt>
                <c:pt idx="24">
                  <c:v>66.313192910327004</c:v>
                </c:pt>
                <c:pt idx="25">
                  <c:v>68.383304220556994</c:v>
                </c:pt>
                <c:pt idx="26">
                  <c:v>73.069280233827001</c:v>
                </c:pt>
                <c:pt idx="27">
                  <c:v>78.138976984015002</c:v>
                </c:pt>
                <c:pt idx="28">
                  <c:v>83.205242929600999</c:v>
                </c:pt>
                <c:pt idx="29">
                  <c:v>88.101214226124995</c:v>
                </c:pt>
                <c:pt idx="30">
                  <c:v>88.199169209269996</c:v>
                </c:pt>
                <c:pt idx="31">
                  <c:v>93.242524150459005</c:v>
                </c:pt>
                <c:pt idx="32">
                  <c:v>95.654061516978999</c:v>
                </c:pt>
                <c:pt idx="33">
                  <c:v>98.291182405076</c:v>
                </c:pt>
                <c:pt idx="34">
                  <c:v>103.3458711724</c:v>
                </c:pt>
                <c:pt idx="35">
                  <c:v>108.32519383579</c:v>
                </c:pt>
                <c:pt idx="36">
                  <c:v>113.37302591290999</c:v>
                </c:pt>
                <c:pt idx="37">
                  <c:v>118.42716481149</c:v>
                </c:pt>
                <c:pt idx="38">
                  <c:v>123.27467723565</c:v>
                </c:pt>
                <c:pt idx="39">
                  <c:v>123.41313403197999</c:v>
                </c:pt>
                <c:pt idx="40">
                  <c:v>128.45322701344</c:v>
                </c:pt>
                <c:pt idx="41">
                  <c:v>133.50021323375</c:v>
                </c:pt>
                <c:pt idx="42">
                  <c:v>138.55229194847001</c:v>
                </c:pt>
                <c:pt idx="43">
                  <c:v>143.53896999688001</c:v>
                </c:pt>
                <c:pt idx="44">
                  <c:v>148.58711859875001</c:v>
                </c:pt>
                <c:pt idx="45">
                  <c:v>153.63348546908</c:v>
                </c:pt>
                <c:pt idx="46">
                  <c:v>158.61785836358001</c:v>
                </c:pt>
                <c:pt idx="47">
                  <c:v>163.66576529915</c:v>
                </c:pt>
                <c:pt idx="48">
                  <c:v>168.55038043235999</c:v>
                </c:pt>
                <c:pt idx="49">
                  <c:v>168.70751723537001</c:v>
                </c:pt>
                <c:pt idx="50">
                  <c:v>173.75963295477001</c:v>
                </c:pt>
                <c:pt idx="51">
                  <c:v>178.75361561328</c:v>
                </c:pt>
                <c:pt idx="52">
                  <c:v>183.80188870631</c:v>
                </c:pt>
                <c:pt idx="53">
                  <c:v>188.79472406510001</c:v>
                </c:pt>
                <c:pt idx="54">
                  <c:v>193.84962196110001</c:v>
                </c:pt>
                <c:pt idx="55">
                  <c:v>198.88877490100001</c:v>
                </c:pt>
                <c:pt idx="56">
                  <c:v>203.88330879097001</c:v>
                </c:pt>
                <c:pt idx="57">
                  <c:v>208.94470378373001</c:v>
                </c:pt>
                <c:pt idx="58">
                  <c:v>213.99910435213999</c:v>
                </c:pt>
                <c:pt idx="59">
                  <c:v>218.90335948922001</c:v>
                </c:pt>
                <c:pt idx="60">
                  <c:v>218.98616642178999</c:v>
                </c:pt>
                <c:pt idx="61">
                  <c:v>224.04115315544001</c:v>
                </c:pt>
                <c:pt idx="62">
                  <c:v>225.57899281428001</c:v>
                </c:pt>
                <c:pt idx="63">
                  <c:v>229.09613989229999</c:v>
                </c:pt>
                <c:pt idx="64">
                  <c:v>234.07430878072</c:v>
                </c:pt>
                <c:pt idx="65">
                  <c:v>239.16094594862</c:v>
                </c:pt>
                <c:pt idx="66">
                  <c:v>244.18582107594</c:v>
                </c:pt>
                <c:pt idx="67">
                  <c:v>249.21822410272</c:v>
                </c:pt>
                <c:pt idx="68">
                  <c:v>254.23557132415999</c:v>
                </c:pt>
                <c:pt idx="69">
                  <c:v>259.26044645011001</c:v>
                </c:pt>
                <c:pt idx="70">
                  <c:v>264.24203613479</c:v>
                </c:pt>
                <c:pt idx="71">
                  <c:v>264.28650405812999</c:v>
                </c:pt>
                <c:pt idx="72">
                  <c:v>269.29573576493999</c:v>
                </c:pt>
                <c:pt idx="73">
                  <c:v>274.32121448097001</c:v>
                </c:pt>
                <c:pt idx="74">
                  <c:v>279.33856969100998</c:v>
                </c:pt>
                <c:pt idx="75">
                  <c:v>279.84405832426</c:v>
                </c:pt>
                <c:pt idx="76">
                  <c:v>284.42211836121999</c:v>
                </c:pt>
                <c:pt idx="77">
                  <c:v>289.44030896929002</c:v>
                </c:pt>
                <c:pt idx="78">
                  <c:v>294.44948992757003</c:v>
                </c:pt>
                <c:pt idx="79">
                  <c:v>298.10152959149002</c:v>
                </c:pt>
                <c:pt idx="80">
                  <c:v>299.39393082242998</c:v>
                </c:pt>
                <c:pt idx="81">
                  <c:v>299.44093658038997</c:v>
                </c:pt>
                <c:pt idx="82">
                  <c:v>301.15849918036002</c:v>
                </c:pt>
                <c:pt idx="83">
                  <c:v>304.47069575620998</c:v>
                </c:pt>
                <c:pt idx="84">
                  <c:v>309.47210108720998</c:v>
                </c:pt>
                <c:pt idx="85">
                  <c:v>314.47496764804998</c:v>
                </c:pt>
                <c:pt idx="86">
                  <c:v>315.24303709765002</c:v>
                </c:pt>
                <c:pt idx="87">
                  <c:v>319.47993620032003</c:v>
                </c:pt>
                <c:pt idx="88">
                  <c:v>324.48528599407001</c:v>
                </c:pt>
                <c:pt idx="89">
                  <c:v>329.49411789516</c:v>
                </c:pt>
                <c:pt idx="90">
                  <c:v>329.54936155207002</c:v>
                </c:pt>
                <c:pt idx="91">
                  <c:v>329.65131670039</c:v>
                </c:pt>
                <c:pt idx="92">
                  <c:v>334.38765597321998</c:v>
                </c:pt>
                <c:pt idx="93">
                  <c:v>334.55193385644998</c:v>
                </c:pt>
                <c:pt idx="94">
                  <c:v>339.54717086606001</c:v>
                </c:pt>
                <c:pt idx="95">
                  <c:v>344.55349672833</c:v>
                </c:pt>
                <c:pt idx="96">
                  <c:v>349.55645341809998</c:v>
                </c:pt>
                <c:pt idx="97">
                  <c:v>352.63884914634002</c:v>
                </c:pt>
                <c:pt idx="98">
                  <c:v>354.61920230584002</c:v>
                </c:pt>
                <c:pt idx="99">
                  <c:v>359.62269950365999</c:v>
                </c:pt>
                <c:pt idx="100">
                  <c:v>364.62619670287</c:v>
                </c:pt>
                <c:pt idx="101">
                  <c:v>369.63014374059998</c:v>
                </c:pt>
                <c:pt idx="102">
                  <c:v>374.58296042440998</c:v>
                </c:pt>
                <c:pt idx="103">
                  <c:v>374.62536612271998</c:v>
                </c:pt>
                <c:pt idx="104">
                  <c:v>375.54077800411</c:v>
                </c:pt>
                <c:pt idx="105">
                  <c:v>379.62905985766997</c:v>
                </c:pt>
                <c:pt idx="106">
                  <c:v>384.62497422874998</c:v>
                </c:pt>
                <c:pt idx="107">
                  <c:v>386.26054141527999</c:v>
                </c:pt>
                <c:pt idx="108">
                  <c:v>389.68866263903999</c:v>
                </c:pt>
                <c:pt idx="109">
                  <c:v>394.68865923409999</c:v>
                </c:pt>
                <c:pt idx="110">
                  <c:v>399.68394658251998</c:v>
                </c:pt>
                <c:pt idx="111">
                  <c:v>404.62234790366</c:v>
                </c:pt>
                <c:pt idx="112">
                  <c:v>404.67878617346003</c:v>
                </c:pt>
                <c:pt idx="113">
                  <c:v>409.72750980149999</c:v>
                </c:pt>
                <c:pt idx="114">
                  <c:v>414.72121506841</c:v>
                </c:pt>
                <c:pt idx="115">
                  <c:v>418.49991347028998</c:v>
                </c:pt>
                <c:pt idx="116">
                  <c:v>419.71556868753999</c:v>
                </c:pt>
                <c:pt idx="117">
                  <c:v>420.80422533392999</c:v>
                </c:pt>
                <c:pt idx="118">
                  <c:v>424.76707880756999</c:v>
                </c:pt>
                <c:pt idx="119">
                  <c:v>429.19310836872</c:v>
                </c:pt>
                <c:pt idx="120">
                  <c:v>429.76419858782998</c:v>
                </c:pt>
                <c:pt idx="121">
                  <c:v>434.75449040855</c:v>
                </c:pt>
                <c:pt idx="122">
                  <c:v>439.73685925893</c:v>
                </c:pt>
                <c:pt idx="123">
                  <c:v>439.81379532963001</c:v>
                </c:pt>
                <c:pt idx="124">
                  <c:v>439.92487497760999</c:v>
                </c:pt>
                <c:pt idx="125">
                  <c:v>444.72182919584998</c:v>
                </c:pt>
                <c:pt idx="126">
                  <c:v>444.79270984627999</c:v>
                </c:pt>
                <c:pt idx="127">
                  <c:v>449.01630857172</c:v>
                </c:pt>
                <c:pt idx="128">
                  <c:v>449.78979576961001</c:v>
                </c:pt>
                <c:pt idx="129">
                  <c:v>454.83943585794998</c:v>
                </c:pt>
                <c:pt idx="130">
                  <c:v>459.85652306678003</c:v>
                </c:pt>
                <c:pt idx="131">
                  <c:v>464.86095814355002</c:v>
                </c:pt>
                <c:pt idx="132">
                  <c:v>469.86754025066</c:v>
                </c:pt>
                <c:pt idx="133">
                  <c:v>474.86982829919998</c:v>
                </c:pt>
                <c:pt idx="134">
                  <c:v>479.90919386601001</c:v>
                </c:pt>
                <c:pt idx="135">
                  <c:v>484.91144007746999</c:v>
                </c:pt>
                <c:pt idx="136">
                  <c:v>489.91427128397999</c:v>
                </c:pt>
                <c:pt idx="137">
                  <c:v>494.95856492529998</c:v>
                </c:pt>
                <c:pt idx="138">
                  <c:v>499.78900725952002</c:v>
                </c:pt>
                <c:pt idx="139">
                  <c:v>499.96810953211002</c:v>
                </c:pt>
                <c:pt idx="140">
                  <c:v>504.97125615093</c:v>
                </c:pt>
                <c:pt idx="141">
                  <c:v>509.98936494685</c:v>
                </c:pt>
                <c:pt idx="142">
                  <c:v>514.99744269300004</c:v>
                </c:pt>
                <c:pt idx="143">
                  <c:v>519.99819558572005</c:v>
                </c:pt>
                <c:pt idx="144">
                  <c:v>524.93380506335996</c:v>
                </c:pt>
                <c:pt idx="145">
                  <c:v>529.83332612743004</c:v>
                </c:pt>
                <c:pt idx="146">
                  <c:v>534.77810083846998</c:v>
                </c:pt>
                <c:pt idx="147">
                  <c:v>539.69212095583998</c:v>
                </c:pt>
                <c:pt idx="148">
                  <c:v>544.49678398971002</c:v>
                </c:pt>
                <c:pt idx="149">
                  <c:v>544.58823362237001</c:v>
                </c:pt>
                <c:pt idx="150">
                  <c:v>549.50930333861004</c:v>
                </c:pt>
                <c:pt idx="151">
                  <c:v>554.43491649217003</c:v>
                </c:pt>
                <c:pt idx="152">
                  <c:v>559.35572816086994</c:v>
                </c:pt>
                <c:pt idx="153">
                  <c:v>564.27653983130006</c:v>
                </c:pt>
                <c:pt idx="154">
                  <c:v>569.19735149962003</c:v>
                </c:pt>
                <c:pt idx="155">
                  <c:v>574.10371568864002</c:v>
                </c:pt>
                <c:pt idx="156">
                  <c:v>578.99925844562995</c:v>
                </c:pt>
                <c:pt idx="157">
                  <c:v>583.90199658701999</c:v>
                </c:pt>
                <c:pt idx="158">
                  <c:v>588.87348546483997</c:v>
                </c:pt>
                <c:pt idx="159">
                  <c:v>593.77078118845998</c:v>
                </c:pt>
                <c:pt idx="160">
                  <c:v>593.77267705599002</c:v>
                </c:pt>
                <c:pt idx="161">
                  <c:v>598.67462190977994</c:v>
                </c:pt>
                <c:pt idx="162">
                  <c:v>603.57723601812995</c:v>
                </c:pt>
                <c:pt idx="163">
                  <c:v>608.54738555595998</c:v>
                </c:pt>
                <c:pt idx="164">
                  <c:v>613.43885771439</c:v>
                </c:pt>
                <c:pt idx="165">
                  <c:v>618.34106078295997</c:v>
                </c:pt>
                <c:pt idx="166">
                  <c:v>623.24009991976004</c:v>
                </c:pt>
                <c:pt idx="167">
                  <c:v>623.25125099466004</c:v>
                </c:pt>
                <c:pt idx="168">
                  <c:v>628.21016756306005</c:v>
                </c:pt>
                <c:pt idx="169">
                  <c:v>633.10871727535005</c:v>
                </c:pt>
                <c:pt idx="170">
                  <c:v>638.01104588855003</c:v>
                </c:pt>
                <c:pt idx="171">
                  <c:v>642.94340997216</c:v>
                </c:pt>
                <c:pt idx="172">
                  <c:v>647.86825466638004</c:v>
                </c:pt>
                <c:pt idx="173">
                  <c:v>652.77104064638002</c:v>
                </c:pt>
                <c:pt idx="174">
                  <c:v>657.67023568302</c:v>
                </c:pt>
                <c:pt idx="175">
                  <c:v>662.63549403305001</c:v>
                </c:pt>
                <c:pt idx="176">
                  <c:v>662.64960755924994</c:v>
                </c:pt>
                <c:pt idx="177">
                  <c:v>667.53476416547005</c:v>
                </c:pt>
                <c:pt idx="178">
                  <c:v>672.43403451824997</c:v>
                </c:pt>
                <c:pt idx="179">
                  <c:v>677.39144062518005</c:v>
                </c:pt>
                <c:pt idx="180">
                  <c:v>682.29774468810001</c:v>
                </c:pt>
                <c:pt idx="181">
                  <c:v>686.34842451164002</c:v>
                </c:pt>
                <c:pt idx="182">
                  <c:v>687.21311553582996</c:v>
                </c:pt>
                <c:pt idx="183">
                  <c:v>692.10588872297001</c:v>
                </c:pt>
                <c:pt idx="184">
                  <c:v>692.20127509917995</c:v>
                </c:pt>
                <c:pt idx="185">
                  <c:v>697.11742604143001</c:v>
                </c:pt>
                <c:pt idx="186">
                  <c:v>702.04072990953</c:v>
                </c:pt>
                <c:pt idx="187">
                  <c:v>707.02071151565997</c:v>
                </c:pt>
                <c:pt idx="188">
                  <c:v>711.94683671983</c:v>
                </c:pt>
                <c:pt idx="189">
                  <c:v>716.81217334985001</c:v>
                </c:pt>
                <c:pt idx="190">
                  <c:v>716.86731569852998</c:v>
                </c:pt>
                <c:pt idx="191">
                  <c:v>721.82253700964998</c:v>
                </c:pt>
                <c:pt idx="192">
                  <c:v>726.78171981046</c:v>
                </c:pt>
                <c:pt idx="193">
                  <c:v>731.70826670233998</c:v>
                </c:pt>
                <c:pt idx="194">
                  <c:v>736.63676271412999</c:v>
                </c:pt>
                <c:pt idx="195">
                  <c:v>741.62385696309002</c:v>
                </c:pt>
                <c:pt idx="196">
                  <c:v>746.54576722259003</c:v>
                </c:pt>
                <c:pt idx="197">
                  <c:v>751.45568968406997</c:v>
                </c:pt>
                <c:pt idx="198">
                  <c:v>756.44133237543997</c:v>
                </c:pt>
                <c:pt idx="199">
                  <c:v>761.36566574547999</c:v>
                </c:pt>
                <c:pt idx="200">
                  <c:v>766.28218271373999</c:v>
                </c:pt>
                <c:pt idx="201">
                  <c:v>766.28374599486995</c:v>
                </c:pt>
                <c:pt idx="202">
                  <c:v>771.26108944122996</c:v>
                </c:pt>
                <c:pt idx="203">
                  <c:v>775.79668943312004</c:v>
                </c:pt>
                <c:pt idx="204">
                  <c:v>776.17746668264999</c:v>
                </c:pt>
                <c:pt idx="205">
                  <c:v>776.68363683993005</c:v>
                </c:pt>
                <c:pt idx="206">
                  <c:v>781.14855718752005</c:v>
                </c:pt>
                <c:pt idx="207">
                  <c:v>785.05515068902002</c:v>
                </c:pt>
                <c:pt idx="208">
                  <c:v>786.05711825013998</c:v>
                </c:pt>
                <c:pt idx="209">
                  <c:v>787.20228660762996</c:v>
                </c:pt>
                <c:pt idx="210">
                  <c:v>791.02820875430996</c:v>
                </c:pt>
                <c:pt idx="211">
                  <c:v>793.90634004059996</c:v>
                </c:pt>
                <c:pt idx="212">
                  <c:v>795.94482396668002</c:v>
                </c:pt>
                <c:pt idx="213">
                  <c:v>798.65404164193001</c:v>
                </c:pt>
                <c:pt idx="214">
                  <c:v>800.91567650024001</c:v>
                </c:pt>
                <c:pt idx="215">
                  <c:v>802.61703920753996</c:v>
                </c:pt>
                <c:pt idx="216">
                  <c:v>805.83242910280001</c:v>
                </c:pt>
                <c:pt idx="217">
                  <c:v>810.81098044524003</c:v>
                </c:pt>
                <c:pt idx="218">
                  <c:v>815.72003424033005</c:v>
                </c:pt>
                <c:pt idx="219">
                  <c:v>820.69068813313004</c:v>
                </c:pt>
                <c:pt idx="220">
                  <c:v>825.54445979303</c:v>
                </c:pt>
                <c:pt idx="221">
                  <c:v>825.60029401530005</c:v>
                </c:pt>
                <c:pt idx="222">
                  <c:v>828.92386605424997</c:v>
                </c:pt>
                <c:pt idx="223">
                  <c:v>830.57620664433</c:v>
                </c:pt>
                <c:pt idx="224">
                  <c:v>835.49901388546004</c:v>
                </c:pt>
                <c:pt idx="225">
                  <c:v>838.57631564422002</c:v>
                </c:pt>
                <c:pt idx="226">
                  <c:v>840.42227570957004</c:v>
                </c:pt>
                <c:pt idx="227">
                  <c:v>840.89438962191002</c:v>
                </c:pt>
                <c:pt idx="228">
                  <c:v>845.40974940086005</c:v>
                </c:pt>
                <c:pt idx="229">
                  <c:v>850.34222974206</c:v>
                </c:pt>
                <c:pt idx="230">
                  <c:v>855.25998474954997</c:v>
                </c:pt>
                <c:pt idx="231">
                  <c:v>860.19043341042004</c:v>
                </c:pt>
                <c:pt idx="232">
                  <c:v>865.17841646997999</c:v>
                </c:pt>
                <c:pt idx="233">
                  <c:v>870.10277031585997</c:v>
                </c:pt>
                <c:pt idx="234">
                  <c:v>875.03477062704997</c:v>
                </c:pt>
                <c:pt idx="235">
                  <c:v>879.96692398663004</c:v>
                </c:pt>
                <c:pt idx="236">
                  <c:v>880.67923585797996</c:v>
                </c:pt>
                <c:pt idx="237">
                  <c:v>884.89046355902997</c:v>
                </c:pt>
                <c:pt idx="238">
                  <c:v>885.96785841622</c:v>
                </c:pt>
                <c:pt idx="239">
                  <c:v>889.87314079965995</c:v>
                </c:pt>
                <c:pt idx="240">
                  <c:v>889.87923142245995</c:v>
                </c:pt>
                <c:pt idx="241">
                  <c:v>895.89585393470998</c:v>
                </c:pt>
                <c:pt idx="242">
                  <c:v>901.91308882897999</c:v>
                </c:pt>
                <c:pt idx="243">
                  <c:v>905.45313252559004</c:v>
                </c:pt>
                <c:pt idx="244">
                  <c:v>905.61795581811998</c:v>
                </c:pt>
                <c:pt idx="245">
                  <c:v>908.98735522641005</c:v>
                </c:pt>
                <c:pt idx="246">
                  <c:v>914.01544353817997</c:v>
                </c:pt>
                <c:pt idx="247">
                  <c:v>914.08656943557003</c:v>
                </c:pt>
                <c:pt idx="248">
                  <c:v>917.52682458100003</c:v>
                </c:pt>
                <c:pt idx="249">
                  <c:v>921.02028660360997</c:v>
                </c:pt>
                <c:pt idx="250">
                  <c:v>925.99198431519005</c:v>
                </c:pt>
                <c:pt idx="251">
                  <c:v>930.96504299482001</c:v>
                </c:pt>
                <c:pt idx="252">
                  <c:v>935.93824107385001</c:v>
                </c:pt>
                <c:pt idx="253">
                  <c:v>940.90979938364001</c:v>
                </c:pt>
                <c:pt idx="254">
                  <c:v>945.88312440115999</c:v>
                </c:pt>
                <c:pt idx="255">
                  <c:v>949.87528876885995</c:v>
                </c:pt>
                <c:pt idx="256">
                  <c:v>949.97538098587995</c:v>
                </c:pt>
                <c:pt idx="257">
                  <c:v>954.06795350237996</c:v>
                </c:pt>
                <c:pt idx="258">
                  <c:v>958.99859457955995</c:v>
                </c:pt>
                <c:pt idx="259">
                  <c:v>963.8850710657</c:v>
                </c:pt>
              </c:numCache>
              <c:extLst xmlns:c15="http://schemas.microsoft.com/office/drawing/2012/chart"/>
            </c:numRef>
          </c:xVal>
          <c:yVal>
            <c:numRef>
              <c:f>'WSPL_2D-Model_IST'!$AN$4:$AN$263</c:f>
              <c:extLst xmlns:c15="http://schemas.microsoft.com/office/drawing/2012/chart"/>
            </c:numRef>
          </c:yVal>
          <c:smooth val="1"/>
          <c:extLst xmlns:c15="http://schemas.microsoft.com/office/drawing/2012/chart">
            <c:ext xmlns:c16="http://schemas.microsoft.com/office/drawing/2014/chart" uri="{C3380CC4-5D6E-409C-BE32-E72D297353CC}">
              <c16:uniqueId val="{00000006-844A-4E5C-82CD-5B660BDFCC03}"/>
            </c:ext>
          </c:extLst>
        </c:ser>
        <c:ser>
          <c:idx val="14"/>
          <c:order val="7"/>
          <c:tx>
            <c:strRef>
              <c:f>'WSPL_2D-Model_IST'!$AO$2:$AO$3</c:f>
              <c:strCache>
                <c:ptCount val="2"/>
                <c:pt idx="0">
                  <c:v>Fließgeschwindigkeit [m/s]</c:v>
                </c:pt>
                <c:pt idx="1">
                  <c:v>MQ</c:v>
                </c:pt>
              </c:strCache>
              <c:extLst xmlns:c15="http://schemas.microsoft.com/office/drawing/2012/chart"/>
            </c:strRef>
          </c:tx>
          <c:spPr>
            <a:ln w="19050" cap="rnd">
              <a:solidFill>
                <a:schemeClr val="accent3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'WSPL_2D-Model_IST'!$B$4:$B$263</c:f>
              <c:numCache>
                <c:formatCode>0.00</c:formatCode>
                <c:ptCount val="260"/>
                <c:pt idx="0">
                  <c:v>0</c:v>
                </c:pt>
                <c:pt idx="1">
                  <c:v>3.7126912906259002</c:v>
                </c:pt>
                <c:pt idx="2">
                  <c:v>8.5651999658832008</c:v>
                </c:pt>
                <c:pt idx="3">
                  <c:v>13.369331455093</c:v>
                </c:pt>
                <c:pt idx="4">
                  <c:v>15.840870174196001</c:v>
                </c:pt>
                <c:pt idx="5">
                  <c:v>17.889179487284999</c:v>
                </c:pt>
                <c:pt idx="6">
                  <c:v>21.714405056074</c:v>
                </c:pt>
                <c:pt idx="7">
                  <c:v>24.551894295795002</c:v>
                </c:pt>
                <c:pt idx="8">
                  <c:v>27.391041351841999</c:v>
                </c:pt>
                <c:pt idx="9">
                  <c:v>30.401569171782999</c:v>
                </c:pt>
                <c:pt idx="10">
                  <c:v>30.471673731164</c:v>
                </c:pt>
                <c:pt idx="11">
                  <c:v>33.808050038669002</c:v>
                </c:pt>
                <c:pt idx="12">
                  <c:v>37.204476948076</c:v>
                </c:pt>
                <c:pt idx="13">
                  <c:v>37.938721338886999</c:v>
                </c:pt>
                <c:pt idx="14">
                  <c:v>41.037080473878</c:v>
                </c:pt>
                <c:pt idx="15">
                  <c:v>41.647063829994003</c:v>
                </c:pt>
                <c:pt idx="16">
                  <c:v>43.682643017247997</c:v>
                </c:pt>
                <c:pt idx="17">
                  <c:v>45.737329920351002</c:v>
                </c:pt>
                <c:pt idx="18">
                  <c:v>45.896522545347999</c:v>
                </c:pt>
                <c:pt idx="19">
                  <c:v>45.916638843344998</c:v>
                </c:pt>
                <c:pt idx="20">
                  <c:v>49.539868252799003</c:v>
                </c:pt>
                <c:pt idx="21">
                  <c:v>54.250283052805003</c:v>
                </c:pt>
                <c:pt idx="22">
                  <c:v>58.940312225542002</c:v>
                </c:pt>
                <c:pt idx="23">
                  <c:v>63.636802308378002</c:v>
                </c:pt>
                <c:pt idx="24">
                  <c:v>66.313192910327004</c:v>
                </c:pt>
                <c:pt idx="25">
                  <c:v>68.383304220556994</c:v>
                </c:pt>
                <c:pt idx="26">
                  <c:v>73.069280233827001</c:v>
                </c:pt>
                <c:pt idx="27">
                  <c:v>78.138976984015002</c:v>
                </c:pt>
                <c:pt idx="28">
                  <c:v>83.205242929600999</c:v>
                </c:pt>
                <c:pt idx="29">
                  <c:v>88.101214226124995</c:v>
                </c:pt>
                <c:pt idx="30">
                  <c:v>88.199169209269996</c:v>
                </c:pt>
                <c:pt idx="31">
                  <c:v>93.242524150459005</c:v>
                </c:pt>
                <c:pt idx="32">
                  <c:v>95.654061516978999</c:v>
                </c:pt>
                <c:pt idx="33">
                  <c:v>98.291182405076</c:v>
                </c:pt>
                <c:pt idx="34">
                  <c:v>103.3458711724</c:v>
                </c:pt>
                <c:pt idx="35">
                  <c:v>108.32519383579</c:v>
                </c:pt>
                <c:pt idx="36">
                  <c:v>113.37302591290999</c:v>
                </c:pt>
                <c:pt idx="37">
                  <c:v>118.42716481149</c:v>
                </c:pt>
                <c:pt idx="38">
                  <c:v>123.27467723565</c:v>
                </c:pt>
                <c:pt idx="39">
                  <c:v>123.41313403197999</c:v>
                </c:pt>
                <c:pt idx="40">
                  <c:v>128.45322701344</c:v>
                </c:pt>
                <c:pt idx="41">
                  <c:v>133.50021323375</c:v>
                </c:pt>
                <c:pt idx="42">
                  <c:v>138.55229194847001</c:v>
                </c:pt>
                <c:pt idx="43">
                  <c:v>143.53896999688001</c:v>
                </c:pt>
                <c:pt idx="44">
                  <c:v>148.58711859875001</c:v>
                </c:pt>
                <c:pt idx="45">
                  <c:v>153.63348546908</c:v>
                </c:pt>
                <c:pt idx="46">
                  <c:v>158.61785836358001</c:v>
                </c:pt>
                <c:pt idx="47">
                  <c:v>163.66576529915</c:v>
                </c:pt>
                <c:pt idx="48">
                  <c:v>168.55038043235999</c:v>
                </c:pt>
                <c:pt idx="49">
                  <c:v>168.70751723537001</c:v>
                </c:pt>
                <c:pt idx="50">
                  <c:v>173.75963295477001</c:v>
                </c:pt>
                <c:pt idx="51">
                  <c:v>178.75361561328</c:v>
                </c:pt>
                <c:pt idx="52">
                  <c:v>183.80188870631</c:v>
                </c:pt>
                <c:pt idx="53">
                  <c:v>188.79472406510001</c:v>
                </c:pt>
                <c:pt idx="54">
                  <c:v>193.84962196110001</c:v>
                </c:pt>
                <c:pt idx="55">
                  <c:v>198.88877490100001</c:v>
                </c:pt>
                <c:pt idx="56">
                  <c:v>203.88330879097001</c:v>
                </c:pt>
                <c:pt idx="57">
                  <c:v>208.94470378373001</c:v>
                </c:pt>
                <c:pt idx="58">
                  <c:v>213.99910435213999</c:v>
                </c:pt>
                <c:pt idx="59">
                  <c:v>218.90335948922001</c:v>
                </c:pt>
                <c:pt idx="60">
                  <c:v>218.98616642178999</c:v>
                </c:pt>
                <c:pt idx="61">
                  <c:v>224.04115315544001</c:v>
                </c:pt>
                <c:pt idx="62">
                  <c:v>225.57899281428001</c:v>
                </c:pt>
                <c:pt idx="63">
                  <c:v>229.09613989229999</c:v>
                </c:pt>
                <c:pt idx="64">
                  <c:v>234.07430878072</c:v>
                </c:pt>
                <c:pt idx="65">
                  <c:v>239.16094594862</c:v>
                </c:pt>
                <c:pt idx="66">
                  <c:v>244.18582107594</c:v>
                </c:pt>
                <c:pt idx="67">
                  <c:v>249.21822410272</c:v>
                </c:pt>
                <c:pt idx="68">
                  <c:v>254.23557132415999</c:v>
                </c:pt>
                <c:pt idx="69">
                  <c:v>259.26044645011001</c:v>
                </c:pt>
                <c:pt idx="70">
                  <c:v>264.24203613479</c:v>
                </c:pt>
                <c:pt idx="71">
                  <c:v>264.28650405812999</c:v>
                </c:pt>
                <c:pt idx="72">
                  <c:v>269.29573576493999</c:v>
                </c:pt>
                <c:pt idx="73">
                  <c:v>274.32121448097001</c:v>
                </c:pt>
                <c:pt idx="74">
                  <c:v>279.33856969100998</c:v>
                </c:pt>
                <c:pt idx="75">
                  <c:v>279.84405832426</c:v>
                </c:pt>
                <c:pt idx="76">
                  <c:v>284.42211836121999</c:v>
                </c:pt>
                <c:pt idx="77">
                  <c:v>289.44030896929002</c:v>
                </c:pt>
                <c:pt idx="78">
                  <c:v>294.44948992757003</c:v>
                </c:pt>
                <c:pt idx="79">
                  <c:v>298.10152959149002</c:v>
                </c:pt>
                <c:pt idx="80">
                  <c:v>299.39393082242998</c:v>
                </c:pt>
                <c:pt idx="81">
                  <c:v>299.44093658038997</c:v>
                </c:pt>
                <c:pt idx="82">
                  <c:v>301.15849918036002</c:v>
                </c:pt>
                <c:pt idx="83">
                  <c:v>304.47069575620998</c:v>
                </c:pt>
                <c:pt idx="84">
                  <c:v>309.47210108720998</c:v>
                </c:pt>
                <c:pt idx="85">
                  <c:v>314.47496764804998</c:v>
                </c:pt>
                <c:pt idx="86">
                  <c:v>315.24303709765002</c:v>
                </c:pt>
                <c:pt idx="87">
                  <c:v>319.47993620032003</c:v>
                </c:pt>
                <c:pt idx="88">
                  <c:v>324.48528599407001</c:v>
                </c:pt>
                <c:pt idx="89">
                  <c:v>329.49411789516</c:v>
                </c:pt>
                <c:pt idx="90">
                  <c:v>329.54936155207002</c:v>
                </c:pt>
                <c:pt idx="91">
                  <c:v>329.65131670039</c:v>
                </c:pt>
                <c:pt idx="92">
                  <c:v>334.38765597321998</c:v>
                </c:pt>
                <c:pt idx="93">
                  <c:v>334.55193385644998</c:v>
                </c:pt>
                <c:pt idx="94">
                  <c:v>339.54717086606001</c:v>
                </c:pt>
                <c:pt idx="95">
                  <c:v>344.55349672833</c:v>
                </c:pt>
                <c:pt idx="96">
                  <c:v>349.55645341809998</c:v>
                </c:pt>
                <c:pt idx="97">
                  <c:v>352.63884914634002</c:v>
                </c:pt>
                <c:pt idx="98">
                  <c:v>354.61920230584002</c:v>
                </c:pt>
                <c:pt idx="99">
                  <c:v>359.62269950365999</c:v>
                </c:pt>
                <c:pt idx="100">
                  <c:v>364.62619670287</c:v>
                </c:pt>
                <c:pt idx="101">
                  <c:v>369.63014374059998</c:v>
                </c:pt>
                <c:pt idx="102">
                  <c:v>374.58296042440998</c:v>
                </c:pt>
                <c:pt idx="103">
                  <c:v>374.62536612271998</c:v>
                </c:pt>
                <c:pt idx="104">
                  <c:v>375.54077800411</c:v>
                </c:pt>
                <c:pt idx="105">
                  <c:v>379.62905985766997</c:v>
                </c:pt>
                <c:pt idx="106">
                  <c:v>384.62497422874998</c:v>
                </c:pt>
                <c:pt idx="107">
                  <c:v>386.26054141527999</c:v>
                </c:pt>
                <c:pt idx="108">
                  <c:v>389.68866263903999</c:v>
                </c:pt>
                <c:pt idx="109">
                  <c:v>394.68865923409999</c:v>
                </c:pt>
                <c:pt idx="110">
                  <c:v>399.68394658251998</c:v>
                </c:pt>
                <c:pt idx="111">
                  <c:v>404.62234790366</c:v>
                </c:pt>
                <c:pt idx="112">
                  <c:v>404.67878617346003</c:v>
                </c:pt>
                <c:pt idx="113">
                  <c:v>409.72750980149999</c:v>
                </c:pt>
                <c:pt idx="114">
                  <c:v>414.72121506841</c:v>
                </c:pt>
                <c:pt idx="115">
                  <c:v>418.49991347028998</c:v>
                </c:pt>
                <c:pt idx="116">
                  <c:v>419.71556868753999</c:v>
                </c:pt>
                <c:pt idx="117">
                  <c:v>420.80422533392999</c:v>
                </c:pt>
                <c:pt idx="118">
                  <c:v>424.76707880756999</c:v>
                </c:pt>
                <c:pt idx="119">
                  <c:v>429.19310836872</c:v>
                </c:pt>
                <c:pt idx="120">
                  <c:v>429.76419858782998</c:v>
                </c:pt>
                <c:pt idx="121">
                  <c:v>434.75449040855</c:v>
                </c:pt>
                <c:pt idx="122">
                  <c:v>439.73685925893</c:v>
                </c:pt>
                <c:pt idx="123">
                  <c:v>439.81379532963001</c:v>
                </c:pt>
                <c:pt idx="124">
                  <c:v>439.92487497760999</c:v>
                </c:pt>
                <c:pt idx="125">
                  <c:v>444.72182919584998</c:v>
                </c:pt>
                <c:pt idx="126">
                  <c:v>444.79270984627999</c:v>
                </c:pt>
                <c:pt idx="127">
                  <c:v>449.01630857172</c:v>
                </c:pt>
                <c:pt idx="128">
                  <c:v>449.78979576961001</c:v>
                </c:pt>
                <c:pt idx="129">
                  <c:v>454.83943585794998</c:v>
                </c:pt>
                <c:pt idx="130">
                  <c:v>459.85652306678003</c:v>
                </c:pt>
                <c:pt idx="131">
                  <c:v>464.86095814355002</c:v>
                </c:pt>
                <c:pt idx="132">
                  <c:v>469.86754025066</c:v>
                </c:pt>
                <c:pt idx="133">
                  <c:v>474.86982829919998</c:v>
                </c:pt>
                <c:pt idx="134">
                  <c:v>479.90919386601001</c:v>
                </c:pt>
                <c:pt idx="135">
                  <c:v>484.91144007746999</c:v>
                </c:pt>
                <c:pt idx="136">
                  <c:v>489.91427128397999</c:v>
                </c:pt>
                <c:pt idx="137">
                  <c:v>494.95856492529998</c:v>
                </c:pt>
                <c:pt idx="138">
                  <c:v>499.78900725952002</c:v>
                </c:pt>
                <c:pt idx="139">
                  <c:v>499.96810953211002</c:v>
                </c:pt>
                <c:pt idx="140">
                  <c:v>504.97125615093</c:v>
                </c:pt>
                <c:pt idx="141">
                  <c:v>509.98936494685</c:v>
                </c:pt>
                <c:pt idx="142">
                  <c:v>514.99744269300004</c:v>
                </c:pt>
                <c:pt idx="143">
                  <c:v>519.99819558572005</c:v>
                </c:pt>
                <c:pt idx="144">
                  <c:v>524.93380506335996</c:v>
                </c:pt>
                <c:pt idx="145">
                  <c:v>529.83332612743004</c:v>
                </c:pt>
                <c:pt idx="146">
                  <c:v>534.77810083846998</c:v>
                </c:pt>
                <c:pt idx="147">
                  <c:v>539.69212095583998</c:v>
                </c:pt>
                <c:pt idx="148">
                  <c:v>544.49678398971002</c:v>
                </c:pt>
                <c:pt idx="149">
                  <c:v>544.58823362237001</c:v>
                </c:pt>
                <c:pt idx="150">
                  <c:v>549.50930333861004</c:v>
                </c:pt>
                <c:pt idx="151">
                  <c:v>554.43491649217003</c:v>
                </c:pt>
                <c:pt idx="152">
                  <c:v>559.35572816086994</c:v>
                </c:pt>
                <c:pt idx="153">
                  <c:v>564.27653983130006</c:v>
                </c:pt>
                <c:pt idx="154">
                  <c:v>569.19735149962003</c:v>
                </c:pt>
                <c:pt idx="155">
                  <c:v>574.10371568864002</c:v>
                </c:pt>
                <c:pt idx="156">
                  <c:v>578.99925844562995</c:v>
                </c:pt>
                <c:pt idx="157">
                  <c:v>583.90199658701999</c:v>
                </c:pt>
                <c:pt idx="158">
                  <c:v>588.87348546483997</c:v>
                </c:pt>
                <c:pt idx="159">
                  <c:v>593.77078118845998</c:v>
                </c:pt>
                <c:pt idx="160">
                  <c:v>593.77267705599002</c:v>
                </c:pt>
                <c:pt idx="161">
                  <c:v>598.67462190977994</c:v>
                </c:pt>
                <c:pt idx="162">
                  <c:v>603.57723601812995</c:v>
                </c:pt>
                <c:pt idx="163">
                  <c:v>608.54738555595998</c:v>
                </c:pt>
                <c:pt idx="164">
                  <c:v>613.43885771439</c:v>
                </c:pt>
                <c:pt idx="165">
                  <c:v>618.34106078295997</c:v>
                </c:pt>
                <c:pt idx="166">
                  <c:v>623.24009991976004</c:v>
                </c:pt>
                <c:pt idx="167">
                  <c:v>623.25125099466004</c:v>
                </c:pt>
                <c:pt idx="168">
                  <c:v>628.21016756306005</c:v>
                </c:pt>
                <c:pt idx="169">
                  <c:v>633.10871727535005</c:v>
                </c:pt>
                <c:pt idx="170">
                  <c:v>638.01104588855003</c:v>
                </c:pt>
                <c:pt idx="171">
                  <c:v>642.94340997216</c:v>
                </c:pt>
                <c:pt idx="172">
                  <c:v>647.86825466638004</c:v>
                </c:pt>
                <c:pt idx="173">
                  <c:v>652.77104064638002</c:v>
                </c:pt>
                <c:pt idx="174">
                  <c:v>657.67023568302</c:v>
                </c:pt>
                <c:pt idx="175">
                  <c:v>662.63549403305001</c:v>
                </c:pt>
                <c:pt idx="176">
                  <c:v>662.64960755924994</c:v>
                </c:pt>
                <c:pt idx="177">
                  <c:v>667.53476416547005</c:v>
                </c:pt>
                <c:pt idx="178">
                  <c:v>672.43403451824997</c:v>
                </c:pt>
                <c:pt idx="179">
                  <c:v>677.39144062518005</c:v>
                </c:pt>
                <c:pt idx="180">
                  <c:v>682.29774468810001</c:v>
                </c:pt>
                <c:pt idx="181">
                  <c:v>686.34842451164002</c:v>
                </c:pt>
                <c:pt idx="182">
                  <c:v>687.21311553582996</c:v>
                </c:pt>
                <c:pt idx="183">
                  <c:v>692.10588872297001</c:v>
                </c:pt>
                <c:pt idx="184">
                  <c:v>692.20127509917995</c:v>
                </c:pt>
                <c:pt idx="185">
                  <c:v>697.11742604143001</c:v>
                </c:pt>
                <c:pt idx="186">
                  <c:v>702.04072990953</c:v>
                </c:pt>
                <c:pt idx="187">
                  <c:v>707.02071151565997</c:v>
                </c:pt>
                <c:pt idx="188">
                  <c:v>711.94683671983</c:v>
                </c:pt>
                <c:pt idx="189">
                  <c:v>716.81217334985001</c:v>
                </c:pt>
                <c:pt idx="190">
                  <c:v>716.86731569852998</c:v>
                </c:pt>
                <c:pt idx="191">
                  <c:v>721.82253700964998</c:v>
                </c:pt>
                <c:pt idx="192">
                  <c:v>726.78171981046</c:v>
                </c:pt>
                <c:pt idx="193">
                  <c:v>731.70826670233998</c:v>
                </c:pt>
                <c:pt idx="194">
                  <c:v>736.63676271412999</c:v>
                </c:pt>
                <c:pt idx="195">
                  <c:v>741.62385696309002</c:v>
                </c:pt>
                <c:pt idx="196">
                  <c:v>746.54576722259003</c:v>
                </c:pt>
                <c:pt idx="197">
                  <c:v>751.45568968406997</c:v>
                </c:pt>
                <c:pt idx="198">
                  <c:v>756.44133237543997</c:v>
                </c:pt>
                <c:pt idx="199">
                  <c:v>761.36566574547999</c:v>
                </c:pt>
                <c:pt idx="200">
                  <c:v>766.28218271373999</c:v>
                </c:pt>
                <c:pt idx="201">
                  <c:v>766.28374599486995</c:v>
                </c:pt>
                <c:pt idx="202">
                  <c:v>771.26108944122996</c:v>
                </c:pt>
                <c:pt idx="203">
                  <c:v>775.79668943312004</c:v>
                </c:pt>
                <c:pt idx="204">
                  <c:v>776.17746668264999</c:v>
                </c:pt>
                <c:pt idx="205">
                  <c:v>776.68363683993005</c:v>
                </c:pt>
                <c:pt idx="206">
                  <c:v>781.14855718752005</c:v>
                </c:pt>
                <c:pt idx="207">
                  <c:v>785.05515068902002</c:v>
                </c:pt>
                <c:pt idx="208">
                  <c:v>786.05711825013998</c:v>
                </c:pt>
                <c:pt idx="209">
                  <c:v>787.20228660762996</c:v>
                </c:pt>
                <c:pt idx="210">
                  <c:v>791.02820875430996</c:v>
                </c:pt>
                <c:pt idx="211">
                  <c:v>793.90634004059996</c:v>
                </c:pt>
                <c:pt idx="212">
                  <c:v>795.94482396668002</c:v>
                </c:pt>
                <c:pt idx="213">
                  <c:v>798.65404164193001</c:v>
                </c:pt>
                <c:pt idx="214">
                  <c:v>800.91567650024001</c:v>
                </c:pt>
                <c:pt idx="215">
                  <c:v>802.61703920753996</c:v>
                </c:pt>
                <c:pt idx="216">
                  <c:v>805.83242910280001</c:v>
                </c:pt>
                <c:pt idx="217">
                  <c:v>810.81098044524003</c:v>
                </c:pt>
                <c:pt idx="218">
                  <c:v>815.72003424033005</c:v>
                </c:pt>
                <c:pt idx="219">
                  <c:v>820.69068813313004</c:v>
                </c:pt>
                <c:pt idx="220">
                  <c:v>825.54445979303</c:v>
                </c:pt>
                <c:pt idx="221">
                  <c:v>825.60029401530005</c:v>
                </c:pt>
                <c:pt idx="222">
                  <c:v>828.92386605424997</c:v>
                </c:pt>
                <c:pt idx="223">
                  <c:v>830.57620664433</c:v>
                </c:pt>
                <c:pt idx="224">
                  <c:v>835.49901388546004</c:v>
                </c:pt>
                <c:pt idx="225">
                  <c:v>838.57631564422002</c:v>
                </c:pt>
                <c:pt idx="226">
                  <c:v>840.42227570957004</c:v>
                </c:pt>
                <c:pt idx="227">
                  <c:v>840.89438962191002</c:v>
                </c:pt>
                <c:pt idx="228">
                  <c:v>845.40974940086005</c:v>
                </c:pt>
                <c:pt idx="229">
                  <c:v>850.34222974206</c:v>
                </c:pt>
                <c:pt idx="230">
                  <c:v>855.25998474954997</c:v>
                </c:pt>
                <c:pt idx="231">
                  <c:v>860.19043341042004</c:v>
                </c:pt>
                <c:pt idx="232">
                  <c:v>865.17841646997999</c:v>
                </c:pt>
                <c:pt idx="233">
                  <c:v>870.10277031585997</c:v>
                </c:pt>
                <c:pt idx="234">
                  <c:v>875.03477062704997</c:v>
                </c:pt>
                <c:pt idx="235">
                  <c:v>879.96692398663004</c:v>
                </c:pt>
                <c:pt idx="236">
                  <c:v>880.67923585797996</c:v>
                </c:pt>
                <c:pt idx="237">
                  <c:v>884.89046355902997</c:v>
                </c:pt>
                <c:pt idx="238">
                  <c:v>885.96785841622</c:v>
                </c:pt>
                <c:pt idx="239">
                  <c:v>889.87314079965995</c:v>
                </c:pt>
                <c:pt idx="240">
                  <c:v>889.87923142245995</c:v>
                </c:pt>
                <c:pt idx="241">
                  <c:v>895.89585393470998</c:v>
                </c:pt>
                <c:pt idx="242">
                  <c:v>901.91308882897999</c:v>
                </c:pt>
                <c:pt idx="243">
                  <c:v>905.45313252559004</c:v>
                </c:pt>
                <c:pt idx="244">
                  <c:v>905.61795581811998</c:v>
                </c:pt>
                <c:pt idx="245">
                  <c:v>908.98735522641005</c:v>
                </c:pt>
                <c:pt idx="246">
                  <c:v>914.01544353817997</c:v>
                </c:pt>
                <c:pt idx="247">
                  <c:v>914.08656943557003</c:v>
                </c:pt>
                <c:pt idx="248">
                  <c:v>917.52682458100003</c:v>
                </c:pt>
                <c:pt idx="249">
                  <c:v>921.02028660360997</c:v>
                </c:pt>
                <c:pt idx="250">
                  <c:v>925.99198431519005</c:v>
                </c:pt>
                <c:pt idx="251">
                  <c:v>930.96504299482001</c:v>
                </c:pt>
                <c:pt idx="252">
                  <c:v>935.93824107385001</c:v>
                </c:pt>
                <c:pt idx="253">
                  <c:v>940.90979938364001</c:v>
                </c:pt>
                <c:pt idx="254">
                  <c:v>945.88312440115999</c:v>
                </c:pt>
                <c:pt idx="255">
                  <c:v>949.87528876885995</c:v>
                </c:pt>
                <c:pt idx="256">
                  <c:v>949.97538098587995</c:v>
                </c:pt>
                <c:pt idx="257">
                  <c:v>954.06795350237996</c:v>
                </c:pt>
                <c:pt idx="258">
                  <c:v>958.99859457955995</c:v>
                </c:pt>
                <c:pt idx="259">
                  <c:v>963.8850710657</c:v>
                </c:pt>
              </c:numCache>
              <c:extLst xmlns:c15="http://schemas.microsoft.com/office/drawing/2012/chart"/>
            </c:numRef>
          </c:xVal>
          <c:yVal>
            <c:numRef>
              <c:f>'WSPL_2D-Model_IST'!$AO$4:$AO$263</c:f>
              <c:extLst xmlns:c15="http://schemas.microsoft.com/office/drawing/2012/chart"/>
            </c:numRef>
          </c:yVal>
          <c:smooth val="1"/>
          <c:extLst xmlns:c15="http://schemas.microsoft.com/office/drawing/2012/chart">
            <c:ext xmlns:c16="http://schemas.microsoft.com/office/drawing/2014/chart" uri="{C3380CC4-5D6E-409C-BE32-E72D297353CC}">
              <c16:uniqueId val="{00000007-844A-4E5C-82CD-5B660BDFCC03}"/>
            </c:ext>
          </c:extLst>
        </c:ser>
        <c:ser>
          <c:idx val="15"/>
          <c:order val="8"/>
          <c:tx>
            <c:strRef>
              <c:f>'WSPL_2D-Model_IST'!$AP$2:$AP$3</c:f>
              <c:strCache>
                <c:ptCount val="2"/>
                <c:pt idx="0">
                  <c:v>Fließgeschwindigkeit [m/s]</c:v>
                </c:pt>
                <c:pt idx="1">
                  <c:v>HQhaeufig</c:v>
                </c:pt>
              </c:strCache>
              <c:extLst xmlns:c15="http://schemas.microsoft.com/office/drawing/2012/chart"/>
            </c:strRef>
          </c:tx>
          <c:spPr>
            <a:ln w="19050" cap="rnd">
              <a:solidFill>
                <a:schemeClr val="accent4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'WSPL_2D-Model_IST'!$B$4:$B$263</c:f>
              <c:numCache>
                <c:formatCode>0.00</c:formatCode>
                <c:ptCount val="260"/>
                <c:pt idx="0">
                  <c:v>0</c:v>
                </c:pt>
                <c:pt idx="1">
                  <c:v>3.7126912906259002</c:v>
                </c:pt>
                <c:pt idx="2">
                  <c:v>8.5651999658832008</c:v>
                </c:pt>
                <c:pt idx="3">
                  <c:v>13.369331455093</c:v>
                </c:pt>
                <c:pt idx="4">
                  <c:v>15.840870174196001</c:v>
                </c:pt>
                <c:pt idx="5">
                  <c:v>17.889179487284999</c:v>
                </c:pt>
                <c:pt idx="6">
                  <c:v>21.714405056074</c:v>
                </c:pt>
                <c:pt idx="7">
                  <c:v>24.551894295795002</c:v>
                </c:pt>
                <c:pt idx="8">
                  <c:v>27.391041351841999</c:v>
                </c:pt>
                <c:pt idx="9">
                  <c:v>30.401569171782999</c:v>
                </c:pt>
                <c:pt idx="10">
                  <c:v>30.471673731164</c:v>
                </c:pt>
                <c:pt idx="11">
                  <c:v>33.808050038669002</c:v>
                </c:pt>
                <c:pt idx="12">
                  <c:v>37.204476948076</c:v>
                </c:pt>
                <c:pt idx="13">
                  <c:v>37.938721338886999</c:v>
                </c:pt>
                <c:pt idx="14">
                  <c:v>41.037080473878</c:v>
                </c:pt>
                <c:pt idx="15">
                  <c:v>41.647063829994003</c:v>
                </c:pt>
                <c:pt idx="16">
                  <c:v>43.682643017247997</c:v>
                </c:pt>
                <c:pt idx="17">
                  <c:v>45.737329920351002</c:v>
                </c:pt>
                <c:pt idx="18">
                  <c:v>45.896522545347999</c:v>
                </c:pt>
                <c:pt idx="19">
                  <c:v>45.916638843344998</c:v>
                </c:pt>
                <c:pt idx="20">
                  <c:v>49.539868252799003</c:v>
                </c:pt>
                <c:pt idx="21">
                  <c:v>54.250283052805003</c:v>
                </c:pt>
                <c:pt idx="22">
                  <c:v>58.940312225542002</c:v>
                </c:pt>
                <c:pt idx="23">
                  <c:v>63.636802308378002</c:v>
                </c:pt>
                <c:pt idx="24">
                  <c:v>66.313192910327004</c:v>
                </c:pt>
                <c:pt idx="25">
                  <c:v>68.383304220556994</c:v>
                </c:pt>
                <c:pt idx="26">
                  <c:v>73.069280233827001</c:v>
                </c:pt>
                <c:pt idx="27">
                  <c:v>78.138976984015002</c:v>
                </c:pt>
                <c:pt idx="28">
                  <c:v>83.205242929600999</c:v>
                </c:pt>
                <c:pt idx="29">
                  <c:v>88.101214226124995</c:v>
                </c:pt>
                <c:pt idx="30">
                  <c:v>88.199169209269996</c:v>
                </c:pt>
                <c:pt idx="31">
                  <c:v>93.242524150459005</c:v>
                </c:pt>
                <c:pt idx="32">
                  <c:v>95.654061516978999</c:v>
                </c:pt>
                <c:pt idx="33">
                  <c:v>98.291182405076</c:v>
                </c:pt>
                <c:pt idx="34">
                  <c:v>103.3458711724</c:v>
                </c:pt>
                <c:pt idx="35">
                  <c:v>108.32519383579</c:v>
                </c:pt>
                <c:pt idx="36">
                  <c:v>113.37302591290999</c:v>
                </c:pt>
                <c:pt idx="37">
                  <c:v>118.42716481149</c:v>
                </c:pt>
                <c:pt idx="38">
                  <c:v>123.27467723565</c:v>
                </c:pt>
                <c:pt idx="39">
                  <c:v>123.41313403197999</c:v>
                </c:pt>
                <c:pt idx="40">
                  <c:v>128.45322701344</c:v>
                </c:pt>
                <c:pt idx="41">
                  <c:v>133.50021323375</c:v>
                </c:pt>
                <c:pt idx="42">
                  <c:v>138.55229194847001</c:v>
                </c:pt>
                <c:pt idx="43">
                  <c:v>143.53896999688001</c:v>
                </c:pt>
                <c:pt idx="44">
                  <c:v>148.58711859875001</c:v>
                </c:pt>
                <c:pt idx="45">
                  <c:v>153.63348546908</c:v>
                </c:pt>
                <c:pt idx="46">
                  <c:v>158.61785836358001</c:v>
                </c:pt>
                <c:pt idx="47">
                  <c:v>163.66576529915</c:v>
                </c:pt>
                <c:pt idx="48">
                  <c:v>168.55038043235999</c:v>
                </c:pt>
                <c:pt idx="49">
                  <c:v>168.70751723537001</c:v>
                </c:pt>
                <c:pt idx="50">
                  <c:v>173.75963295477001</c:v>
                </c:pt>
                <c:pt idx="51">
                  <c:v>178.75361561328</c:v>
                </c:pt>
                <c:pt idx="52">
                  <c:v>183.80188870631</c:v>
                </c:pt>
                <c:pt idx="53">
                  <c:v>188.79472406510001</c:v>
                </c:pt>
                <c:pt idx="54">
                  <c:v>193.84962196110001</c:v>
                </c:pt>
                <c:pt idx="55">
                  <c:v>198.88877490100001</c:v>
                </c:pt>
                <c:pt idx="56">
                  <c:v>203.88330879097001</c:v>
                </c:pt>
                <c:pt idx="57">
                  <c:v>208.94470378373001</c:v>
                </c:pt>
                <c:pt idx="58">
                  <c:v>213.99910435213999</c:v>
                </c:pt>
                <c:pt idx="59">
                  <c:v>218.90335948922001</c:v>
                </c:pt>
                <c:pt idx="60">
                  <c:v>218.98616642178999</c:v>
                </c:pt>
                <c:pt idx="61">
                  <c:v>224.04115315544001</c:v>
                </c:pt>
                <c:pt idx="62">
                  <c:v>225.57899281428001</c:v>
                </c:pt>
                <c:pt idx="63">
                  <c:v>229.09613989229999</c:v>
                </c:pt>
                <c:pt idx="64">
                  <c:v>234.07430878072</c:v>
                </c:pt>
                <c:pt idx="65">
                  <c:v>239.16094594862</c:v>
                </c:pt>
                <c:pt idx="66">
                  <c:v>244.18582107594</c:v>
                </c:pt>
                <c:pt idx="67">
                  <c:v>249.21822410272</c:v>
                </c:pt>
                <c:pt idx="68">
                  <c:v>254.23557132415999</c:v>
                </c:pt>
                <c:pt idx="69">
                  <c:v>259.26044645011001</c:v>
                </c:pt>
                <c:pt idx="70">
                  <c:v>264.24203613479</c:v>
                </c:pt>
                <c:pt idx="71">
                  <c:v>264.28650405812999</c:v>
                </c:pt>
                <c:pt idx="72">
                  <c:v>269.29573576493999</c:v>
                </c:pt>
                <c:pt idx="73">
                  <c:v>274.32121448097001</c:v>
                </c:pt>
                <c:pt idx="74">
                  <c:v>279.33856969100998</c:v>
                </c:pt>
                <c:pt idx="75">
                  <c:v>279.84405832426</c:v>
                </c:pt>
                <c:pt idx="76">
                  <c:v>284.42211836121999</c:v>
                </c:pt>
                <c:pt idx="77">
                  <c:v>289.44030896929002</c:v>
                </c:pt>
                <c:pt idx="78">
                  <c:v>294.44948992757003</c:v>
                </c:pt>
                <c:pt idx="79">
                  <c:v>298.10152959149002</c:v>
                </c:pt>
                <c:pt idx="80">
                  <c:v>299.39393082242998</c:v>
                </c:pt>
                <c:pt idx="81">
                  <c:v>299.44093658038997</c:v>
                </c:pt>
                <c:pt idx="82">
                  <c:v>301.15849918036002</c:v>
                </c:pt>
                <c:pt idx="83">
                  <c:v>304.47069575620998</c:v>
                </c:pt>
                <c:pt idx="84">
                  <c:v>309.47210108720998</c:v>
                </c:pt>
                <c:pt idx="85">
                  <c:v>314.47496764804998</c:v>
                </c:pt>
                <c:pt idx="86">
                  <c:v>315.24303709765002</c:v>
                </c:pt>
                <c:pt idx="87">
                  <c:v>319.47993620032003</c:v>
                </c:pt>
                <c:pt idx="88">
                  <c:v>324.48528599407001</c:v>
                </c:pt>
                <c:pt idx="89">
                  <c:v>329.49411789516</c:v>
                </c:pt>
                <c:pt idx="90">
                  <c:v>329.54936155207002</c:v>
                </c:pt>
                <c:pt idx="91">
                  <c:v>329.65131670039</c:v>
                </c:pt>
                <c:pt idx="92">
                  <c:v>334.38765597321998</c:v>
                </c:pt>
                <c:pt idx="93">
                  <c:v>334.55193385644998</c:v>
                </c:pt>
                <c:pt idx="94">
                  <c:v>339.54717086606001</c:v>
                </c:pt>
                <c:pt idx="95">
                  <c:v>344.55349672833</c:v>
                </c:pt>
                <c:pt idx="96">
                  <c:v>349.55645341809998</c:v>
                </c:pt>
                <c:pt idx="97">
                  <c:v>352.63884914634002</c:v>
                </c:pt>
                <c:pt idx="98">
                  <c:v>354.61920230584002</c:v>
                </c:pt>
                <c:pt idx="99">
                  <c:v>359.62269950365999</c:v>
                </c:pt>
                <c:pt idx="100">
                  <c:v>364.62619670287</c:v>
                </c:pt>
                <c:pt idx="101">
                  <c:v>369.63014374059998</c:v>
                </c:pt>
                <c:pt idx="102">
                  <c:v>374.58296042440998</c:v>
                </c:pt>
                <c:pt idx="103">
                  <c:v>374.62536612271998</c:v>
                </c:pt>
                <c:pt idx="104">
                  <c:v>375.54077800411</c:v>
                </c:pt>
                <c:pt idx="105">
                  <c:v>379.62905985766997</c:v>
                </c:pt>
                <c:pt idx="106">
                  <c:v>384.62497422874998</c:v>
                </c:pt>
                <c:pt idx="107">
                  <c:v>386.26054141527999</c:v>
                </c:pt>
                <c:pt idx="108">
                  <c:v>389.68866263903999</c:v>
                </c:pt>
                <c:pt idx="109">
                  <c:v>394.68865923409999</c:v>
                </c:pt>
                <c:pt idx="110">
                  <c:v>399.68394658251998</c:v>
                </c:pt>
                <c:pt idx="111">
                  <c:v>404.62234790366</c:v>
                </c:pt>
                <c:pt idx="112">
                  <c:v>404.67878617346003</c:v>
                </c:pt>
                <c:pt idx="113">
                  <c:v>409.72750980149999</c:v>
                </c:pt>
                <c:pt idx="114">
                  <c:v>414.72121506841</c:v>
                </c:pt>
                <c:pt idx="115">
                  <c:v>418.49991347028998</c:v>
                </c:pt>
                <c:pt idx="116">
                  <c:v>419.71556868753999</c:v>
                </c:pt>
                <c:pt idx="117">
                  <c:v>420.80422533392999</c:v>
                </c:pt>
                <c:pt idx="118">
                  <c:v>424.76707880756999</c:v>
                </c:pt>
                <c:pt idx="119">
                  <c:v>429.19310836872</c:v>
                </c:pt>
                <c:pt idx="120">
                  <c:v>429.76419858782998</c:v>
                </c:pt>
                <c:pt idx="121">
                  <c:v>434.75449040855</c:v>
                </c:pt>
                <c:pt idx="122">
                  <c:v>439.73685925893</c:v>
                </c:pt>
                <c:pt idx="123">
                  <c:v>439.81379532963001</c:v>
                </c:pt>
                <c:pt idx="124">
                  <c:v>439.92487497760999</c:v>
                </c:pt>
                <c:pt idx="125">
                  <c:v>444.72182919584998</c:v>
                </c:pt>
                <c:pt idx="126">
                  <c:v>444.79270984627999</c:v>
                </c:pt>
                <c:pt idx="127">
                  <c:v>449.01630857172</c:v>
                </c:pt>
                <c:pt idx="128">
                  <c:v>449.78979576961001</c:v>
                </c:pt>
                <c:pt idx="129">
                  <c:v>454.83943585794998</c:v>
                </c:pt>
                <c:pt idx="130">
                  <c:v>459.85652306678003</c:v>
                </c:pt>
                <c:pt idx="131">
                  <c:v>464.86095814355002</c:v>
                </c:pt>
                <c:pt idx="132">
                  <c:v>469.86754025066</c:v>
                </c:pt>
                <c:pt idx="133">
                  <c:v>474.86982829919998</c:v>
                </c:pt>
                <c:pt idx="134">
                  <c:v>479.90919386601001</c:v>
                </c:pt>
                <c:pt idx="135">
                  <c:v>484.91144007746999</c:v>
                </c:pt>
                <c:pt idx="136">
                  <c:v>489.91427128397999</c:v>
                </c:pt>
                <c:pt idx="137">
                  <c:v>494.95856492529998</c:v>
                </c:pt>
                <c:pt idx="138">
                  <c:v>499.78900725952002</c:v>
                </c:pt>
                <c:pt idx="139">
                  <c:v>499.96810953211002</c:v>
                </c:pt>
                <c:pt idx="140">
                  <c:v>504.97125615093</c:v>
                </c:pt>
                <c:pt idx="141">
                  <c:v>509.98936494685</c:v>
                </c:pt>
                <c:pt idx="142">
                  <c:v>514.99744269300004</c:v>
                </c:pt>
                <c:pt idx="143">
                  <c:v>519.99819558572005</c:v>
                </c:pt>
                <c:pt idx="144">
                  <c:v>524.93380506335996</c:v>
                </c:pt>
                <c:pt idx="145">
                  <c:v>529.83332612743004</c:v>
                </c:pt>
                <c:pt idx="146">
                  <c:v>534.77810083846998</c:v>
                </c:pt>
                <c:pt idx="147">
                  <c:v>539.69212095583998</c:v>
                </c:pt>
                <c:pt idx="148">
                  <c:v>544.49678398971002</c:v>
                </c:pt>
                <c:pt idx="149">
                  <c:v>544.58823362237001</c:v>
                </c:pt>
                <c:pt idx="150">
                  <c:v>549.50930333861004</c:v>
                </c:pt>
                <c:pt idx="151">
                  <c:v>554.43491649217003</c:v>
                </c:pt>
                <c:pt idx="152">
                  <c:v>559.35572816086994</c:v>
                </c:pt>
                <c:pt idx="153">
                  <c:v>564.27653983130006</c:v>
                </c:pt>
                <c:pt idx="154">
                  <c:v>569.19735149962003</c:v>
                </c:pt>
                <c:pt idx="155">
                  <c:v>574.10371568864002</c:v>
                </c:pt>
                <c:pt idx="156">
                  <c:v>578.99925844562995</c:v>
                </c:pt>
                <c:pt idx="157">
                  <c:v>583.90199658701999</c:v>
                </c:pt>
                <c:pt idx="158">
                  <c:v>588.87348546483997</c:v>
                </c:pt>
                <c:pt idx="159">
                  <c:v>593.77078118845998</c:v>
                </c:pt>
                <c:pt idx="160">
                  <c:v>593.77267705599002</c:v>
                </c:pt>
                <c:pt idx="161">
                  <c:v>598.67462190977994</c:v>
                </c:pt>
                <c:pt idx="162">
                  <c:v>603.57723601812995</c:v>
                </c:pt>
                <c:pt idx="163">
                  <c:v>608.54738555595998</c:v>
                </c:pt>
                <c:pt idx="164">
                  <c:v>613.43885771439</c:v>
                </c:pt>
                <c:pt idx="165">
                  <c:v>618.34106078295997</c:v>
                </c:pt>
                <c:pt idx="166">
                  <c:v>623.24009991976004</c:v>
                </c:pt>
                <c:pt idx="167">
                  <c:v>623.25125099466004</c:v>
                </c:pt>
                <c:pt idx="168">
                  <c:v>628.21016756306005</c:v>
                </c:pt>
                <c:pt idx="169">
                  <c:v>633.10871727535005</c:v>
                </c:pt>
                <c:pt idx="170">
                  <c:v>638.01104588855003</c:v>
                </c:pt>
                <c:pt idx="171">
                  <c:v>642.94340997216</c:v>
                </c:pt>
                <c:pt idx="172">
                  <c:v>647.86825466638004</c:v>
                </c:pt>
                <c:pt idx="173">
                  <c:v>652.77104064638002</c:v>
                </c:pt>
                <c:pt idx="174">
                  <c:v>657.67023568302</c:v>
                </c:pt>
                <c:pt idx="175">
                  <c:v>662.63549403305001</c:v>
                </c:pt>
                <c:pt idx="176">
                  <c:v>662.64960755924994</c:v>
                </c:pt>
                <c:pt idx="177">
                  <c:v>667.53476416547005</c:v>
                </c:pt>
                <c:pt idx="178">
                  <c:v>672.43403451824997</c:v>
                </c:pt>
                <c:pt idx="179">
                  <c:v>677.39144062518005</c:v>
                </c:pt>
                <c:pt idx="180">
                  <c:v>682.29774468810001</c:v>
                </c:pt>
                <c:pt idx="181">
                  <c:v>686.34842451164002</c:v>
                </c:pt>
                <c:pt idx="182">
                  <c:v>687.21311553582996</c:v>
                </c:pt>
                <c:pt idx="183">
                  <c:v>692.10588872297001</c:v>
                </c:pt>
                <c:pt idx="184">
                  <c:v>692.20127509917995</c:v>
                </c:pt>
                <c:pt idx="185">
                  <c:v>697.11742604143001</c:v>
                </c:pt>
                <c:pt idx="186">
                  <c:v>702.04072990953</c:v>
                </c:pt>
                <c:pt idx="187">
                  <c:v>707.02071151565997</c:v>
                </c:pt>
                <c:pt idx="188">
                  <c:v>711.94683671983</c:v>
                </c:pt>
                <c:pt idx="189">
                  <c:v>716.81217334985001</c:v>
                </c:pt>
                <c:pt idx="190">
                  <c:v>716.86731569852998</c:v>
                </c:pt>
                <c:pt idx="191">
                  <c:v>721.82253700964998</c:v>
                </c:pt>
                <c:pt idx="192">
                  <c:v>726.78171981046</c:v>
                </c:pt>
                <c:pt idx="193">
                  <c:v>731.70826670233998</c:v>
                </c:pt>
                <c:pt idx="194">
                  <c:v>736.63676271412999</c:v>
                </c:pt>
                <c:pt idx="195">
                  <c:v>741.62385696309002</c:v>
                </c:pt>
                <c:pt idx="196">
                  <c:v>746.54576722259003</c:v>
                </c:pt>
                <c:pt idx="197">
                  <c:v>751.45568968406997</c:v>
                </c:pt>
                <c:pt idx="198">
                  <c:v>756.44133237543997</c:v>
                </c:pt>
                <c:pt idx="199">
                  <c:v>761.36566574547999</c:v>
                </c:pt>
                <c:pt idx="200">
                  <c:v>766.28218271373999</c:v>
                </c:pt>
                <c:pt idx="201">
                  <c:v>766.28374599486995</c:v>
                </c:pt>
                <c:pt idx="202">
                  <c:v>771.26108944122996</c:v>
                </c:pt>
                <c:pt idx="203">
                  <c:v>775.79668943312004</c:v>
                </c:pt>
                <c:pt idx="204">
                  <c:v>776.17746668264999</c:v>
                </c:pt>
                <c:pt idx="205">
                  <c:v>776.68363683993005</c:v>
                </c:pt>
                <c:pt idx="206">
                  <c:v>781.14855718752005</c:v>
                </c:pt>
                <c:pt idx="207">
                  <c:v>785.05515068902002</c:v>
                </c:pt>
                <c:pt idx="208">
                  <c:v>786.05711825013998</c:v>
                </c:pt>
                <c:pt idx="209">
                  <c:v>787.20228660762996</c:v>
                </c:pt>
                <c:pt idx="210">
                  <c:v>791.02820875430996</c:v>
                </c:pt>
                <c:pt idx="211">
                  <c:v>793.90634004059996</c:v>
                </c:pt>
                <c:pt idx="212">
                  <c:v>795.94482396668002</c:v>
                </c:pt>
                <c:pt idx="213">
                  <c:v>798.65404164193001</c:v>
                </c:pt>
                <c:pt idx="214">
                  <c:v>800.91567650024001</c:v>
                </c:pt>
                <c:pt idx="215">
                  <c:v>802.61703920753996</c:v>
                </c:pt>
                <c:pt idx="216">
                  <c:v>805.83242910280001</c:v>
                </c:pt>
                <c:pt idx="217">
                  <c:v>810.81098044524003</c:v>
                </c:pt>
                <c:pt idx="218">
                  <c:v>815.72003424033005</c:v>
                </c:pt>
                <c:pt idx="219">
                  <c:v>820.69068813313004</c:v>
                </c:pt>
                <c:pt idx="220">
                  <c:v>825.54445979303</c:v>
                </c:pt>
                <c:pt idx="221">
                  <c:v>825.60029401530005</c:v>
                </c:pt>
                <c:pt idx="222">
                  <c:v>828.92386605424997</c:v>
                </c:pt>
                <c:pt idx="223">
                  <c:v>830.57620664433</c:v>
                </c:pt>
                <c:pt idx="224">
                  <c:v>835.49901388546004</c:v>
                </c:pt>
                <c:pt idx="225">
                  <c:v>838.57631564422002</c:v>
                </c:pt>
                <c:pt idx="226">
                  <c:v>840.42227570957004</c:v>
                </c:pt>
                <c:pt idx="227">
                  <c:v>840.89438962191002</c:v>
                </c:pt>
                <c:pt idx="228">
                  <c:v>845.40974940086005</c:v>
                </c:pt>
                <c:pt idx="229">
                  <c:v>850.34222974206</c:v>
                </c:pt>
                <c:pt idx="230">
                  <c:v>855.25998474954997</c:v>
                </c:pt>
                <c:pt idx="231">
                  <c:v>860.19043341042004</c:v>
                </c:pt>
                <c:pt idx="232">
                  <c:v>865.17841646997999</c:v>
                </c:pt>
                <c:pt idx="233">
                  <c:v>870.10277031585997</c:v>
                </c:pt>
                <c:pt idx="234">
                  <c:v>875.03477062704997</c:v>
                </c:pt>
                <c:pt idx="235">
                  <c:v>879.96692398663004</c:v>
                </c:pt>
                <c:pt idx="236">
                  <c:v>880.67923585797996</c:v>
                </c:pt>
                <c:pt idx="237">
                  <c:v>884.89046355902997</c:v>
                </c:pt>
                <c:pt idx="238">
                  <c:v>885.96785841622</c:v>
                </c:pt>
                <c:pt idx="239">
                  <c:v>889.87314079965995</c:v>
                </c:pt>
                <c:pt idx="240">
                  <c:v>889.87923142245995</c:v>
                </c:pt>
                <c:pt idx="241">
                  <c:v>895.89585393470998</c:v>
                </c:pt>
                <c:pt idx="242">
                  <c:v>901.91308882897999</c:v>
                </c:pt>
                <c:pt idx="243">
                  <c:v>905.45313252559004</c:v>
                </c:pt>
                <c:pt idx="244">
                  <c:v>905.61795581811998</c:v>
                </c:pt>
                <c:pt idx="245">
                  <c:v>908.98735522641005</c:v>
                </c:pt>
                <c:pt idx="246">
                  <c:v>914.01544353817997</c:v>
                </c:pt>
                <c:pt idx="247">
                  <c:v>914.08656943557003</c:v>
                </c:pt>
                <c:pt idx="248">
                  <c:v>917.52682458100003</c:v>
                </c:pt>
                <c:pt idx="249">
                  <c:v>921.02028660360997</c:v>
                </c:pt>
                <c:pt idx="250">
                  <c:v>925.99198431519005</c:v>
                </c:pt>
                <c:pt idx="251">
                  <c:v>930.96504299482001</c:v>
                </c:pt>
                <c:pt idx="252">
                  <c:v>935.93824107385001</c:v>
                </c:pt>
                <c:pt idx="253">
                  <c:v>940.90979938364001</c:v>
                </c:pt>
                <c:pt idx="254">
                  <c:v>945.88312440115999</c:v>
                </c:pt>
                <c:pt idx="255">
                  <c:v>949.87528876885995</c:v>
                </c:pt>
                <c:pt idx="256">
                  <c:v>949.97538098587995</c:v>
                </c:pt>
                <c:pt idx="257">
                  <c:v>954.06795350237996</c:v>
                </c:pt>
                <c:pt idx="258">
                  <c:v>958.99859457955995</c:v>
                </c:pt>
                <c:pt idx="259">
                  <c:v>963.8850710657</c:v>
                </c:pt>
              </c:numCache>
              <c:extLst xmlns:c15="http://schemas.microsoft.com/office/drawing/2012/chart"/>
            </c:numRef>
          </c:xVal>
          <c:yVal>
            <c:numRef>
              <c:f>'WSPL_2D-Model_IST'!$AP$4:$AP$263</c:f>
              <c:extLst xmlns:c15="http://schemas.microsoft.com/office/drawing/2012/chart"/>
            </c:numRef>
          </c:yVal>
          <c:smooth val="1"/>
          <c:extLst xmlns:c15="http://schemas.microsoft.com/office/drawing/2012/chart">
            <c:ext xmlns:c16="http://schemas.microsoft.com/office/drawing/2014/chart" uri="{C3380CC4-5D6E-409C-BE32-E72D297353CC}">
              <c16:uniqueId val="{00000008-844A-4E5C-82CD-5B660BDFCC03}"/>
            </c:ext>
          </c:extLst>
        </c:ser>
        <c:ser>
          <c:idx val="16"/>
          <c:order val="9"/>
          <c:tx>
            <c:strRef>
              <c:f>'WSPL_2D-Model_IST'!$AQ$2:$AQ$3</c:f>
              <c:strCache>
                <c:ptCount val="2"/>
                <c:pt idx="0">
                  <c:v>Fließgeschwindigkeit [m/s]</c:v>
                </c:pt>
                <c:pt idx="1">
                  <c:v>HQ100</c:v>
                </c:pt>
              </c:strCache>
              <c:extLst xmlns:c15="http://schemas.microsoft.com/office/drawing/2012/chart"/>
            </c:strRef>
          </c:tx>
          <c:spPr>
            <a:ln w="19050" cap="rnd">
              <a:solidFill>
                <a:schemeClr val="accent5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'WSPL_2D-Model_IST'!$B$4:$B$263</c:f>
              <c:numCache>
                <c:formatCode>0.00</c:formatCode>
                <c:ptCount val="260"/>
                <c:pt idx="0">
                  <c:v>0</c:v>
                </c:pt>
                <c:pt idx="1">
                  <c:v>3.7126912906259002</c:v>
                </c:pt>
                <c:pt idx="2">
                  <c:v>8.5651999658832008</c:v>
                </c:pt>
                <c:pt idx="3">
                  <c:v>13.369331455093</c:v>
                </c:pt>
                <c:pt idx="4">
                  <c:v>15.840870174196001</c:v>
                </c:pt>
                <c:pt idx="5">
                  <c:v>17.889179487284999</c:v>
                </c:pt>
                <c:pt idx="6">
                  <c:v>21.714405056074</c:v>
                </c:pt>
                <c:pt idx="7">
                  <c:v>24.551894295795002</c:v>
                </c:pt>
                <c:pt idx="8">
                  <c:v>27.391041351841999</c:v>
                </c:pt>
                <c:pt idx="9">
                  <c:v>30.401569171782999</c:v>
                </c:pt>
                <c:pt idx="10">
                  <c:v>30.471673731164</c:v>
                </c:pt>
                <c:pt idx="11">
                  <c:v>33.808050038669002</c:v>
                </c:pt>
                <c:pt idx="12">
                  <c:v>37.204476948076</c:v>
                </c:pt>
                <c:pt idx="13">
                  <c:v>37.938721338886999</c:v>
                </c:pt>
                <c:pt idx="14">
                  <c:v>41.037080473878</c:v>
                </c:pt>
                <c:pt idx="15">
                  <c:v>41.647063829994003</c:v>
                </c:pt>
                <c:pt idx="16">
                  <c:v>43.682643017247997</c:v>
                </c:pt>
                <c:pt idx="17">
                  <c:v>45.737329920351002</c:v>
                </c:pt>
                <c:pt idx="18">
                  <c:v>45.896522545347999</c:v>
                </c:pt>
                <c:pt idx="19">
                  <c:v>45.916638843344998</c:v>
                </c:pt>
                <c:pt idx="20">
                  <c:v>49.539868252799003</c:v>
                </c:pt>
                <c:pt idx="21">
                  <c:v>54.250283052805003</c:v>
                </c:pt>
                <c:pt idx="22">
                  <c:v>58.940312225542002</c:v>
                </c:pt>
                <c:pt idx="23">
                  <c:v>63.636802308378002</c:v>
                </c:pt>
                <c:pt idx="24">
                  <c:v>66.313192910327004</c:v>
                </c:pt>
                <c:pt idx="25">
                  <c:v>68.383304220556994</c:v>
                </c:pt>
                <c:pt idx="26">
                  <c:v>73.069280233827001</c:v>
                </c:pt>
                <c:pt idx="27">
                  <c:v>78.138976984015002</c:v>
                </c:pt>
                <c:pt idx="28">
                  <c:v>83.205242929600999</c:v>
                </c:pt>
                <c:pt idx="29">
                  <c:v>88.101214226124995</c:v>
                </c:pt>
                <c:pt idx="30">
                  <c:v>88.199169209269996</c:v>
                </c:pt>
                <c:pt idx="31">
                  <c:v>93.242524150459005</c:v>
                </c:pt>
                <c:pt idx="32">
                  <c:v>95.654061516978999</c:v>
                </c:pt>
                <c:pt idx="33">
                  <c:v>98.291182405076</c:v>
                </c:pt>
                <c:pt idx="34">
                  <c:v>103.3458711724</c:v>
                </c:pt>
                <c:pt idx="35">
                  <c:v>108.32519383579</c:v>
                </c:pt>
                <c:pt idx="36">
                  <c:v>113.37302591290999</c:v>
                </c:pt>
                <c:pt idx="37">
                  <c:v>118.42716481149</c:v>
                </c:pt>
                <c:pt idx="38">
                  <c:v>123.27467723565</c:v>
                </c:pt>
                <c:pt idx="39">
                  <c:v>123.41313403197999</c:v>
                </c:pt>
                <c:pt idx="40">
                  <c:v>128.45322701344</c:v>
                </c:pt>
                <c:pt idx="41">
                  <c:v>133.50021323375</c:v>
                </c:pt>
                <c:pt idx="42">
                  <c:v>138.55229194847001</c:v>
                </c:pt>
                <c:pt idx="43">
                  <c:v>143.53896999688001</c:v>
                </c:pt>
                <c:pt idx="44">
                  <c:v>148.58711859875001</c:v>
                </c:pt>
                <c:pt idx="45">
                  <c:v>153.63348546908</c:v>
                </c:pt>
                <c:pt idx="46">
                  <c:v>158.61785836358001</c:v>
                </c:pt>
                <c:pt idx="47">
                  <c:v>163.66576529915</c:v>
                </c:pt>
                <c:pt idx="48">
                  <c:v>168.55038043235999</c:v>
                </c:pt>
                <c:pt idx="49">
                  <c:v>168.70751723537001</c:v>
                </c:pt>
                <c:pt idx="50">
                  <c:v>173.75963295477001</c:v>
                </c:pt>
                <c:pt idx="51">
                  <c:v>178.75361561328</c:v>
                </c:pt>
                <c:pt idx="52">
                  <c:v>183.80188870631</c:v>
                </c:pt>
                <c:pt idx="53">
                  <c:v>188.79472406510001</c:v>
                </c:pt>
                <c:pt idx="54">
                  <c:v>193.84962196110001</c:v>
                </c:pt>
                <c:pt idx="55">
                  <c:v>198.88877490100001</c:v>
                </c:pt>
                <c:pt idx="56">
                  <c:v>203.88330879097001</c:v>
                </c:pt>
                <c:pt idx="57">
                  <c:v>208.94470378373001</c:v>
                </c:pt>
                <c:pt idx="58">
                  <c:v>213.99910435213999</c:v>
                </c:pt>
                <c:pt idx="59">
                  <c:v>218.90335948922001</c:v>
                </c:pt>
                <c:pt idx="60">
                  <c:v>218.98616642178999</c:v>
                </c:pt>
                <c:pt idx="61">
                  <c:v>224.04115315544001</c:v>
                </c:pt>
                <c:pt idx="62">
                  <c:v>225.57899281428001</c:v>
                </c:pt>
                <c:pt idx="63">
                  <c:v>229.09613989229999</c:v>
                </c:pt>
                <c:pt idx="64">
                  <c:v>234.07430878072</c:v>
                </c:pt>
                <c:pt idx="65">
                  <c:v>239.16094594862</c:v>
                </c:pt>
                <c:pt idx="66">
                  <c:v>244.18582107594</c:v>
                </c:pt>
                <c:pt idx="67">
                  <c:v>249.21822410272</c:v>
                </c:pt>
                <c:pt idx="68">
                  <c:v>254.23557132415999</c:v>
                </c:pt>
                <c:pt idx="69">
                  <c:v>259.26044645011001</c:v>
                </c:pt>
                <c:pt idx="70">
                  <c:v>264.24203613479</c:v>
                </c:pt>
                <c:pt idx="71">
                  <c:v>264.28650405812999</c:v>
                </c:pt>
                <c:pt idx="72">
                  <c:v>269.29573576493999</c:v>
                </c:pt>
                <c:pt idx="73">
                  <c:v>274.32121448097001</c:v>
                </c:pt>
                <c:pt idx="74">
                  <c:v>279.33856969100998</c:v>
                </c:pt>
                <c:pt idx="75">
                  <c:v>279.84405832426</c:v>
                </c:pt>
                <c:pt idx="76">
                  <c:v>284.42211836121999</c:v>
                </c:pt>
                <c:pt idx="77">
                  <c:v>289.44030896929002</c:v>
                </c:pt>
                <c:pt idx="78">
                  <c:v>294.44948992757003</c:v>
                </c:pt>
                <c:pt idx="79">
                  <c:v>298.10152959149002</c:v>
                </c:pt>
                <c:pt idx="80">
                  <c:v>299.39393082242998</c:v>
                </c:pt>
                <c:pt idx="81">
                  <c:v>299.44093658038997</c:v>
                </c:pt>
                <c:pt idx="82">
                  <c:v>301.15849918036002</c:v>
                </c:pt>
                <c:pt idx="83">
                  <c:v>304.47069575620998</c:v>
                </c:pt>
                <c:pt idx="84">
                  <c:v>309.47210108720998</c:v>
                </c:pt>
                <c:pt idx="85">
                  <c:v>314.47496764804998</c:v>
                </c:pt>
                <c:pt idx="86">
                  <c:v>315.24303709765002</c:v>
                </c:pt>
                <c:pt idx="87">
                  <c:v>319.47993620032003</c:v>
                </c:pt>
                <c:pt idx="88">
                  <c:v>324.48528599407001</c:v>
                </c:pt>
                <c:pt idx="89">
                  <c:v>329.49411789516</c:v>
                </c:pt>
                <c:pt idx="90">
                  <c:v>329.54936155207002</c:v>
                </c:pt>
                <c:pt idx="91">
                  <c:v>329.65131670039</c:v>
                </c:pt>
                <c:pt idx="92">
                  <c:v>334.38765597321998</c:v>
                </c:pt>
                <c:pt idx="93">
                  <c:v>334.55193385644998</c:v>
                </c:pt>
                <c:pt idx="94">
                  <c:v>339.54717086606001</c:v>
                </c:pt>
                <c:pt idx="95">
                  <c:v>344.55349672833</c:v>
                </c:pt>
                <c:pt idx="96">
                  <c:v>349.55645341809998</c:v>
                </c:pt>
                <c:pt idx="97">
                  <c:v>352.63884914634002</c:v>
                </c:pt>
                <c:pt idx="98">
                  <c:v>354.61920230584002</c:v>
                </c:pt>
                <c:pt idx="99">
                  <c:v>359.62269950365999</c:v>
                </c:pt>
                <c:pt idx="100">
                  <c:v>364.62619670287</c:v>
                </c:pt>
                <c:pt idx="101">
                  <c:v>369.63014374059998</c:v>
                </c:pt>
                <c:pt idx="102">
                  <c:v>374.58296042440998</c:v>
                </c:pt>
                <c:pt idx="103">
                  <c:v>374.62536612271998</c:v>
                </c:pt>
                <c:pt idx="104">
                  <c:v>375.54077800411</c:v>
                </c:pt>
                <c:pt idx="105">
                  <c:v>379.62905985766997</c:v>
                </c:pt>
                <c:pt idx="106">
                  <c:v>384.62497422874998</c:v>
                </c:pt>
                <c:pt idx="107">
                  <c:v>386.26054141527999</c:v>
                </c:pt>
                <c:pt idx="108">
                  <c:v>389.68866263903999</c:v>
                </c:pt>
                <c:pt idx="109">
                  <c:v>394.68865923409999</c:v>
                </c:pt>
                <c:pt idx="110">
                  <c:v>399.68394658251998</c:v>
                </c:pt>
                <c:pt idx="111">
                  <c:v>404.62234790366</c:v>
                </c:pt>
                <c:pt idx="112">
                  <c:v>404.67878617346003</c:v>
                </c:pt>
                <c:pt idx="113">
                  <c:v>409.72750980149999</c:v>
                </c:pt>
                <c:pt idx="114">
                  <c:v>414.72121506841</c:v>
                </c:pt>
                <c:pt idx="115">
                  <c:v>418.49991347028998</c:v>
                </c:pt>
                <c:pt idx="116">
                  <c:v>419.71556868753999</c:v>
                </c:pt>
                <c:pt idx="117">
                  <c:v>420.80422533392999</c:v>
                </c:pt>
                <c:pt idx="118">
                  <c:v>424.76707880756999</c:v>
                </c:pt>
                <c:pt idx="119">
                  <c:v>429.19310836872</c:v>
                </c:pt>
                <c:pt idx="120">
                  <c:v>429.76419858782998</c:v>
                </c:pt>
                <c:pt idx="121">
                  <c:v>434.75449040855</c:v>
                </c:pt>
                <c:pt idx="122">
                  <c:v>439.73685925893</c:v>
                </c:pt>
                <c:pt idx="123">
                  <c:v>439.81379532963001</c:v>
                </c:pt>
                <c:pt idx="124">
                  <c:v>439.92487497760999</c:v>
                </c:pt>
                <c:pt idx="125">
                  <c:v>444.72182919584998</c:v>
                </c:pt>
                <c:pt idx="126">
                  <c:v>444.79270984627999</c:v>
                </c:pt>
                <c:pt idx="127">
                  <c:v>449.01630857172</c:v>
                </c:pt>
                <c:pt idx="128">
                  <c:v>449.78979576961001</c:v>
                </c:pt>
                <c:pt idx="129">
                  <c:v>454.83943585794998</c:v>
                </c:pt>
                <c:pt idx="130">
                  <c:v>459.85652306678003</c:v>
                </c:pt>
                <c:pt idx="131">
                  <c:v>464.86095814355002</c:v>
                </c:pt>
                <c:pt idx="132">
                  <c:v>469.86754025066</c:v>
                </c:pt>
                <c:pt idx="133">
                  <c:v>474.86982829919998</c:v>
                </c:pt>
                <c:pt idx="134">
                  <c:v>479.90919386601001</c:v>
                </c:pt>
                <c:pt idx="135">
                  <c:v>484.91144007746999</c:v>
                </c:pt>
                <c:pt idx="136">
                  <c:v>489.91427128397999</c:v>
                </c:pt>
                <c:pt idx="137">
                  <c:v>494.95856492529998</c:v>
                </c:pt>
                <c:pt idx="138">
                  <c:v>499.78900725952002</c:v>
                </c:pt>
                <c:pt idx="139">
                  <c:v>499.96810953211002</c:v>
                </c:pt>
                <c:pt idx="140">
                  <c:v>504.97125615093</c:v>
                </c:pt>
                <c:pt idx="141">
                  <c:v>509.98936494685</c:v>
                </c:pt>
                <c:pt idx="142">
                  <c:v>514.99744269300004</c:v>
                </c:pt>
                <c:pt idx="143">
                  <c:v>519.99819558572005</c:v>
                </c:pt>
                <c:pt idx="144">
                  <c:v>524.93380506335996</c:v>
                </c:pt>
                <c:pt idx="145">
                  <c:v>529.83332612743004</c:v>
                </c:pt>
                <c:pt idx="146">
                  <c:v>534.77810083846998</c:v>
                </c:pt>
                <c:pt idx="147">
                  <c:v>539.69212095583998</c:v>
                </c:pt>
                <c:pt idx="148">
                  <c:v>544.49678398971002</c:v>
                </c:pt>
                <c:pt idx="149">
                  <c:v>544.58823362237001</c:v>
                </c:pt>
                <c:pt idx="150">
                  <c:v>549.50930333861004</c:v>
                </c:pt>
                <c:pt idx="151">
                  <c:v>554.43491649217003</c:v>
                </c:pt>
                <c:pt idx="152">
                  <c:v>559.35572816086994</c:v>
                </c:pt>
                <c:pt idx="153">
                  <c:v>564.27653983130006</c:v>
                </c:pt>
                <c:pt idx="154">
                  <c:v>569.19735149962003</c:v>
                </c:pt>
                <c:pt idx="155">
                  <c:v>574.10371568864002</c:v>
                </c:pt>
                <c:pt idx="156">
                  <c:v>578.99925844562995</c:v>
                </c:pt>
                <c:pt idx="157">
                  <c:v>583.90199658701999</c:v>
                </c:pt>
                <c:pt idx="158">
                  <c:v>588.87348546483997</c:v>
                </c:pt>
                <c:pt idx="159">
                  <c:v>593.77078118845998</c:v>
                </c:pt>
                <c:pt idx="160">
                  <c:v>593.77267705599002</c:v>
                </c:pt>
                <c:pt idx="161">
                  <c:v>598.67462190977994</c:v>
                </c:pt>
                <c:pt idx="162">
                  <c:v>603.57723601812995</c:v>
                </c:pt>
                <c:pt idx="163">
                  <c:v>608.54738555595998</c:v>
                </c:pt>
                <c:pt idx="164">
                  <c:v>613.43885771439</c:v>
                </c:pt>
                <c:pt idx="165">
                  <c:v>618.34106078295997</c:v>
                </c:pt>
                <c:pt idx="166">
                  <c:v>623.24009991976004</c:v>
                </c:pt>
                <c:pt idx="167">
                  <c:v>623.25125099466004</c:v>
                </c:pt>
                <c:pt idx="168">
                  <c:v>628.21016756306005</c:v>
                </c:pt>
                <c:pt idx="169">
                  <c:v>633.10871727535005</c:v>
                </c:pt>
                <c:pt idx="170">
                  <c:v>638.01104588855003</c:v>
                </c:pt>
                <c:pt idx="171">
                  <c:v>642.94340997216</c:v>
                </c:pt>
                <c:pt idx="172">
                  <c:v>647.86825466638004</c:v>
                </c:pt>
                <c:pt idx="173">
                  <c:v>652.77104064638002</c:v>
                </c:pt>
                <c:pt idx="174">
                  <c:v>657.67023568302</c:v>
                </c:pt>
                <c:pt idx="175">
                  <c:v>662.63549403305001</c:v>
                </c:pt>
                <c:pt idx="176">
                  <c:v>662.64960755924994</c:v>
                </c:pt>
                <c:pt idx="177">
                  <c:v>667.53476416547005</c:v>
                </c:pt>
                <c:pt idx="178">
                  <c:v>672.43403451824997</c:v>
                </c:pt>
                <c:pt idx="179">
                  <c:v>677.39144062518005</c:v>
                </c:pt>
                <c:pt idx="180">
                  <c:v>682.29774468810001</c:v>
                </c:pt>
                <c:pt idx="181">
                  <c:v>686.34842451164002</c:v>
                </c:pt>
                <c:pt idx="182">
                  <c:v>687.21311553582996</c:v>
                </c:pt>
                <c:pt idx="183">
                  <c:v>692.10588872297001</c:v>
                </c:pt>
                <c:pt idx="184">
                  <c:v>692.20127509917995</c:v>
                </c:pt>
                <c:pt idx="185">
                  <c:v>697.11742604143001</c:v>
                </c:pt>
                <c:pt idx="186">
                  <c:v>702.04072990953</c:v>
                </c:pt>
                <c:pt idx="187">
                  <c:v>707.02071151565997</c:v>
                </c:pt>
                <c:pt idx="188">
                  <c:v>711.94683671983</c:v>
                </c:pt>
                <c:pt idx="189">
                  <c:v>716.81217334985001</c:v>
                </c:pt>
                <c:pt idx="190">
                  <c:v>716.86731569852998</c:v>
                </c:pt>
                <c:pt idx="191">
                  <c:v>721.82253700964998</c:v>
                </c:pt>
                <c:pt idx="192">
                  <c:v>726.78171981046</c:v>
                </c:pt>
                <c:pt idx="193">
                  <c:v>731.70826670233998</c:v>
                </c:pt>
                <c:pt idx="194">
                  <c:v>736.63676271412999</c:v>
                </c:pt>
                <c:pt idx="195">
                  <c:v>741.62385696309002</c:v>
                </c:pt>
                <c:pt idx="196">
                  <c:v>746.54576722259003</c:v>
                </c:pt>
                <c:pt idx="197">
                  <c:v>751.45568968406997</c:v>
                </c:pt>
                <c:pt idx="198">
                  <c:v>756.44133237543997</c:v>
                </c:pt>
                <c:pt idx="199">
                  <c:v>761.36566574547999</c:v>
                </c:pt>
                <c:pt idx="200">
                  <c:v>766.28218271373999</c:v>
                </c:pt>
                <c:pt idx="201">
                  <c:v>766.28374599486995</c:v>
                </c:pt>
                <c:pt idx="202">
                  <c:v>771.26108944122996</c:v>
                </c:pt>
                <c:pt idx="203">
                  <c:v>775.79668943312004</c:v>
                </c:pt>
                <c:pt idx="204">
                  <c:v>776.17746668264999</c:v>
                </c:pt>
                <c:pt idx="205">
                  <c:v>776.68363683993005</c:v>
                </c:pt>
                <c:pt idx="206">
                  <c:v>781.14855718752005</c:v>
                </c:pt>
                <c:pt idx="207">
                  <c:v>785.05515068902002</c:v>
                </c:pt>
                <c:pt idx="208">
                  <c:v>786.05711825013998</c:v>
                </c:pt>
                <c:pt idx="209">
                  <c:v>787.20228660762996</c:v>
                </c:pt>
                <c:pt idx="210">
                  <c:v>791.02820875430996</c:v>
                </c:pt>
                <c:pt idx="211">
                  <c:v>793.90634004059996</c:v>
                </c:pt>
                <c:pt idx="212">
                  <c:v>795.94482396668002</c:v>
                </c:pt>
                <c:pt idx="213">
                  <c:v>798.65404164193001</c:v>
                </c:pt>
                <c:pt idx="214">
                  <c:v>800.91567650024001</c:v>
                </c:pt>
                <c:pt idx="215">
                  <c:v>802.61703920753996</c:v>
                </c:pt>
                <c:pt idx="216">
                  <c:v>805.83242910280001</c:v>
                </c:pt>
                <c:pt idx="217">
                  <c:v>810.81098044524003</c:v>
                </c:pt>
                <c:pt idx="218">
                  <c:v>815.72003424033005</c:v>
                </c:pt>
                <c:pt idx="219">
                  <c:v>820.69068813313004</c:v>
                </c:pt>
                <c:pt idx="220">
                  <c:v>825.54445979303</c:v>
                </c:pt>
                <c:pt idx="221">
                  <c:v>825.60029401530005</c:v>
                </c:pt>
                <c:pt idx="222">
                  <c:v>828.92386605424997</c:v>
                </c:pt>
                <c:pt idx="223">
                  <c:v>830.57620664433</c:v>
                </c:pt>
                <c:pt idx="224">
                  <c:v>835.49901388546004</c:v>
                </c:pt>
                <c:pt idx="225">
                  <c:v>838.57631564422002</c:v>
                </c:pt>
                <c:pt idx="226">
                  <c:v>840.42227570957004</c:v>
                </c:pt>
                <c:pt idx="227">
                  <c:v>840.89438962191002</c:v>
                </c:pt>
                <c:pt idx="228">
                  <c:v>845.40974940086005</c:v>
                </c:pt>
                <c:pt idx="229">
                  <c:v>850.34222974206</c:v>
                </c:pt>
                <c:pt idx="230">
                  <c:v>855.25998474954997</c:v>
                </c:pt>
                <c:pt idx="231">
                  <c:v>860.19043341042004</c:v>
                </c:pt>
                <c:pt idx="232">
                  <c:v>865.17841646997999</c:v>
                </c:pt>
                <c:pt idx="233">
                  <c:v>870.10277031585997</c:v>
                </c:pt>
                <c:pt idx="234">
                  <c:v>875.03477062704997</c:v>
                </c:pt>
                <c:pt idx="235">
                  <c:v>879.96692398663004</c:v>
                </c:pt>
                <c:pt idx="236">
                  <c:v>880.67923585797996</c:v>
                </c:pt>
                <c:pt idx="237">
                  <c:v>884.89046355902997</c:v>
                </c:pt>
                <c:pt idx="238">
                  <c:v>885.96785841622</c:v>
                </c:pt>
                <c:pt idx="239">
                  <c:v>889.87314079965995</c:v>
                </c:pt>
                <c:pt idx="240">
                  <c:v>889.87923142245995</c:v>
                </c:pt>
                <c:pt idx="241">
                  <c:v>895.89585393470998</c:v>
                </c:pt>
                <c:pt idx="242">
                  <c:v>901.91308882897999</c:v>
                </c:pt>
                <c:pt idx="243">
                  <c:v>905.45313252559004</c:v>
                </c:pt>
                <c:pt idx="244">
                  <c:v>905.61795581811998</c:v>
                </c:pt>
                <c:pt idx="245">
                  <c:v>908.98735522641005</c:v>
                </c:pt>
                <c:pt idx="246">
                  <c:v>914.01544353817997</c:v>
                </c:pt>
                <c:pt idx="247">
                  <c:v>914.08656943557003</c:v>
                </c:pt>
                <c:pt idx="248">
                  <c:v>917.52682458100003</c:v>
                </c:pt>
                <c:pt idx="249">
                  <c:v>921.02028660360997</c:v>
                </c:pt>
                <c:pt idx="250">
                  <c:v>925.99198431519005</c:v>
                </c:pt>
                <c:pt idx="251">
                  <c:v>930.96504299482001</c:v>
                </c:pt>
                <c:pt idx="252">
                  <c:v>935.93824107385001</c:v>
                </c:pt>
                <c:pt idx="253">
                  <c:v>940.90979938364001</c:v>
                </c:pt>
                <c:pt idx="254">
                  <c:v>945.88312440115999</c:v>
                </c:pt>
                <c:pt idx="255">
                  <c:v>949.87528876885995</c:v>
                </c:pt>
                <c:pt idx="256">
                  <c:v>949.97538098587995</c:v>
                </c:pt>
                <c:pt idx="257">
                  <c:v>954.06795350237996</c:v>
                </c:pt>
                <c:pt idx="258">
                  <c:v>958.99859457955995</c:v>
                </c:pt>
                <c:pt idx="259">
                  <c:v>963.8850710657</c:v>
                </c:pt>
              </c:numCache>
              <c:extLst xmlns:c15="http://schemas.microsoft.com/office/drawing/2012/chart"/>
            </c:numRef>
          </c:xVal>
          <c:yVal>
            <c:numRef>
              <c:f>'WSPL_2D-Model_IST'!$AQ$4:$AQ$263</c:f>
              <c:extLst xmlns:c15="http://schemas.microsoft.com/office/drawing/2012/chart"/>
            </c:numRef>
          </c:yVal>
          <c:smooth val="1"/>
          <c:extLst xmlns:c15="http://schemas.microsoft.com/office/drawing/2012/chart">
            <c:ext xmlns:c16="http://schemas.microsoft.com/office/drawing/2014/chart" uri="{C3380CC4-5D6E-409C-BE32-E72D297353CC}">
              <c16:uniqueId val="{00000009-844A-4E5C-82CD-5B660BDFCC03}"/>
            </c:ext>
          </c:extLst>
        </c:ser>
        <c:ser>
          <c:idx val="17"/>
          <c:order val="10"/>
          <c:tx>
            <c:strRef>
              <c:f>'WSPL_2D-Model_IST'!$AR$2:$AR$3</c:f>
              <c:strCache>
                <c:ptCount val="2"/>
                <c:pt idx="0">
                  <c:v>Fließgeschwindigkeit [m/s]</c:v>
                </c:pt>
                <c:pt idx="1">
                  <c:v>HQextrem</c:v>
                </c:pt>
              </c:strCache>
              <c:extLst xmlns:c15="http://schemas.microsoft.com/office/drawing/2012/chart"/>
            </c:strRef>
          </c:tx>
          <c:spPr>
            <a:ln w="19050" cap="rnd">
              <a:solidFill>
                <a:schemeClr val="accent6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'WSPL_2D-Model_IST'!$B$4:$B$263</c:f>
              <c:numCache>
                <c:formatCode>0.00</c:formatCode>
                <c:ptCount val="260"/>
                <c:pt idx="0">
                  <c:v>0</c:v>
                </c:pt>
                <c:pt idx="1">
                  <c:v>3.7126912906259002</c:v>
                </c:pt>
                <c:pt idx="2">
                  <c:v>8.5651999658832008</c:v>
                </c:pt>
                <c:pt idx="3">
                  <c:v>13.369331455093</c:v>
                </c:pt>
                <c:pt idx="4">
                  <c:v>15.840870174196001</c:v>
                </c:pt>
                <c:pt idx="5">
                  <c:v>17.889179487284999</c:v>
                </c:pt>
                <c:pt idx="6">
                  <c:v>21.714405056074</c:v>
                </c:pt>
                <c:pt idx="7">
                  <c:v>24.551894295795002</c:v>
                </c:pt>
                <c:pt idx="8">
                  <c:v>27.391041351841999</c:v>
                </c:pt>
                <c:pt idx="9">
                  <c:v>30.401569171782999</c:v>
                </c:pt>
                <c:pt idx="10">
                  <c:v>30.471673731164</c:v>
                </c:pt>
                <c:pt idx="11">
                  <c:v>33.808050038669002</c:v>
                </c:pt>
                <c:pt idx="12">
                  <c:v>37.204476948076</c:v>
                </c:pt>
                <c:pt idx="13">
                  <c:v>37.938721338886999</c:v>
                </c:pt>
                <c:pt idx="14">
                  <c:v>41.037080473878</c:v>
                </c:pt>
                <c:pt idx="15">
                  <c:v>41.647063829994003</c:v>
                </c:pt>
                <c:pt idx="16">
                  <c:v>43.682643017247997</c:v>
                </c:pt>
                <c:pt idx="17">
                  <c:v>45.737329920351002</c:v>
                </c:pt>
                <c:pt idx="18">
                  <c:v>45.896522545347999</c:v>
                </c:pt>
                <c:pt idx="19">
                  <c:v>45.916638843344998</c:v>
                </c:pt>
                <c:pt idx="20">
                  <c:v>49.539868252799003</c:v>
                </c:pt>
                <c:pt idx="21">
                  <c:v>54.250283052805003</c:v>
                </c:pt>
                <c:pt idx="22">
                  <c:v>58.940312225542002</c:v>
                </c:pt>
                <c:pt idx="23">
                  <c:v>63.636802308378002</c:v>
                </c:pt>
                <c:pt idx="24">
                  <c:v>66.313192910327004</c:v>
                </c:pt>
                <c:pt idx="25">
                  <c:v>68.383304220556994</c:v>
                </c:pt>
                <c:pt idx="26">
                  <c:v>73.069280233827001</c:v>
                </c:pt>
                <c:pt idx="27">
                  <c:v>78.138976984015002</c:v>
                </c:pt>
                <c:pt idx="28">
                  <c:v>83.205242929600999</c:v>
                </c:pt>
                <c:pt idx="29">
                  <c:v>88.101214226124995</c:v>
                </c:pt>
                <c:pt idx="30">
                  <c:v>88.199169209269996</c:v>
                </c:pt>
                <c:pt idx="31">
                  <c:v>93.242524150459005</c:v>
                </c:pt>
                <c:pt idx="32">
                  <c:v>95.654061516978999</c:v>
                </c:pt>
                <c:pt idx="33">
                  <c:v>98.291182405076</c:v>
                </c:pt>
                <c:pt idx="34">
                  <c:v>103.3458711724</c:v>
                </c:pt>
                <c:pt idx="35">
                  <c:v>108.32519383579</c:v>
                </c:pt>
                <c:pt idx="36">
                  <c:v>113.37302591290999</c:v>
                </c:pt>
                <c:pt idx="37">
                  <c:v>118.42716481149</c:v>
                </c:pt>
                <c:pt idx="38">
                  <c:v>123.27467723565</c:v>
                </c:pt>
                <c:pt idx="39">
                  <c:v>123.41313403197999</c:v>
                </c:pt>
                <c:pt idx="40">
                  <c:v>128.45322701344</c:v>
                </c:pt>
                <c:pt idx="41">
                  <c:v>133.50021323375</c:v>
                </c:pt>
                <c:pt idx="42">
                  <c:v>138.55229194847001</c:v>
                </c:pt>
                <c:pt idx="43">
                  <c:v>143.53896999688001</c:v>
                </c:pt>
                <c:pt idx="44">
                  <c:v>148.58711859875001</c:v>
                </c:pt>
                <c:pt idx="45">
                  <c:v>153.63348546908</c:v>
                </c:pt>
                <c:pt idx="46">
                  <c:v>158.61785836358001</c:v>
                </c:pt>
                <c:pt idx="47">
                  <c:v>163.66576529915</c:v>
                </c:pt>
                <c:pt idx="48">
                  <c:v>168.55038043235999</c:v>
                </c:pt>
                <c:pt idx="49">
                  <c:v>168.70751723537001</c:v>
                </c:pt>
                <c:pt idx="50">
                  <c:v>173.75963295477001</c:v>
                </c:pt>
                <c:pt idx="51">
                  <c:v>178.75361561328</c:v>
                </c:pt>
                <c:pt idx="52">
                  <c:v>183.80188870631</c:v>
                </c:pt>
                <c:pt idx="53">
                  <c:v>188.79472406510001</c:v>
                </c:pt>
                <c:pt idx="54">
                  <c:v>193.84962196110001</c:v>
                </c:pt>
                <c:pt idx="55">
                  <c:v>198.88877490100001</c:v>
                </c:pt>
                <c:pt idx="56">
                  <c:v>203.88330879097001</c:v>
                </c:pt>
                <c:pt idx="57">
                  <c:v>208.94470378373001</c:v>
                </c:pt>
                <c:pt idx="58">
                  <c:v>213.99910435213999</c:v>
                </c:pt>
                <c:pt idx="59">
                  <c:v>218.90335948922001</c:v>
                </c:pt>
                <c:pt idx="60">
                  <c:v>218.98616642178999</c:v>
                </c:pt>
                <c:pt idx="61">
                  <c:v>224.04115315544001</c:v>
                </c:pt>
                <c:pt idx="62">
                  <c:v>225.57899281428001</c:v>
                </c:pt>
                <c:pt idx="63">
                  <c:v>229.09613989229999</c:v>
                </c:pt>
                <c:pt idx="64">
                  <c:v>234.07430878072</c:v>
                </c:pt>
                <c:pt idx="65">
                  <c:v>239.16094594862</c:v>
                </c:pt>
                <c:pt idx="66">
                  <c:v>244.18582107594</c:v>
                </c:pt>
                <c:pt idx="67">
                  <c:v>249.21822410272</c:v>
                </c:pt>
                <c:pt idx="68">
                  <c:v>254.23557132415999</c:v>
                </c:pt>
                <c:pt idx="69">
                  <c:v>259.26044645011001</c:v>
                </c:pt>
                <c:pt idx="70">
                  <c:v>264.24203613479</c:v>
                </c:pt>
                <c:pt idx="71">
                  <c:v>264.28650405812999</c:v>
                </c:pt>
                <c:pt idx="72">
                  <c:v>269.29573576493999</c:v>
                </c:pt>
                <c:pt idx="73">
                  <c:v>274.32121448097001</c:v>
                </c:pt>
                <c:pt idx="74">
                  <c:v>279.33856969100998</c:v>
                </c:pt>
                <c:pt idx="75">
                  <c:v>279.84405832426</c:v>
                </c:pt>
                <c:pt idx="76">
                  <c:v>284.42211836121999</c:v>
                </c:pt>
                <c:pt idx="77">
                  <c:v>289.44030896929002</c:v>
                </c:pt>
                <c:pt idx="78">
                  <c:v>294.44948992757003</c:v>
                </c:pt>
                <c:pt idx="79">
                  <c:v>298.10152959149002</c:v>
                </c:pt>
                <c:pt idx="80">
                  <c:v>299.39393082242998</c:v>
                </c:pt>
                <c:pt idx="81">
                  <c:v>299.44093658038997</c:v>
                </c:pt>
                <c:pt idx="82">
                  <c:v>301.15849918036002</c:v>
                </c:pt>
                <c:pt idx="83">
                  <c:v>304.47069575620998</c:v>
                </c:pt>
                <c:pt idx="84">
                  <c:v>309.47210108720998</c:v>
                </c:pt>
                <c:pt idx="85">
                  <c:v>314.47496764804998</c:v>
                </c:pt>
                <c:pt idx="86">
                  <c:v>315.24303709765002</c:v>
                </c:pt>
                <c:pt idx="87">
                  <c:v>319.47993620032003</c:v>
                </c:pt>
                <c:pt idx="88">
                  <c:v>324.48528599407001</c:v>
                </c:pt>
                <c:pt idx="89">
                  <c:v>329.49411789516</c:v>
                </c:pt>
                <c:pt idx="90">
                  <c:v>329.54936155207002</c:v>
                </c:pt>
                <c:pt idx="91">
                  <c:v>329.65131670039</c:v>
                </c:pt>
                <c:pt idx="92">
                  <c:v>334.38765597321998</c:v>
                </c:pt>
                <c:pt idx="93">
                  <c:v>334.55193385644998</c:v>
                </c:pt>
                <c:pt idx="94">
                  <c:v>339.54717086606001</c:v>
                </c:pt>
                <c:pt idx="95">
                  <c:v>344.55349672833</c:v>
                </c:pt>
                <c:pt idx="96">
                  <c:v>349.55645341809998</c:v>
                </c:pt>
                <c:pt idx="97">
                  <c:v>352.63884914634002</c:v>
                </c:pt>
                <c:pt idx="98">
                  <c:v>354.61920230584002</c:v>
                </c:pt>
                <c:pt idx="99">
                  <c:v>359.62269950365999</c:v>
                </c:pt>
                <c:pt idx="100">
                  <c:v>364.62619670287</c:v>
                </c:pt>
                <c:pt idx="101">
                  <c:v>369.63014374059998</c:v>
                </c:pt>
                <c:pt idx="102">
                  <c:v>374.58296042440998</c:v>
                </c:pt>
                <c:pt idx="103">
                  <c:v>374.62536612271998</c:v>
                </c:pt>
                <c:pt idx="104">
                  <c:v>375.54077800411</c:v>
                </c:pt>
                <c:pt idx="105">
                  <c:v>379.62905985766997</c:v>
                </c:pt>
                <c:pt idx="106">
                  <c:v>384.62497422874998</c:v>
                </c:pt>
                <c:pt idx="107">
                  <c:v>386.26054141527999</c:v>
                </c:pt>
                <c:pt idx="108">
                  <c:v>389.68866263903999</c:v>
                </c:pt>
                <c:pt idx="109">
                  <c:v>394.68865923409999</c:v>
                </c:pt>
                <c:pt idx="110">
                  <c:v>399.68394658251998</c:v>
                </c:pt>
                <c:pt idx="111">
                  <c:v>404.62234790366</c:v>
                </c:pt>
                <c:pt idx="112">
                  <c:v>404.67878617346003</c:v>
                </c:pt>
                <c:pt idx="113">
                  <c:v>409.72750980149999</c:v>
                </c:pt>
                <c:pt idx="114">
                  <c:v>414.72121506841</c:v>
                </c:pt>
                <c:pt idx="115">
                  <c:v>418.49991347028998</c:v>
                </c:pt>
                <c:pt idx="116">
                  <c:v>419.71556868753999</c:v>
                </c:pt>
                <c:pt idx="117">
                  <c:v>420.80422533392999</c:v>
                </c:pt>
                <c:pt idx="118">
                  <c:v>424.76707880756999</c:v>
                </c:pt>
                <c:pt idx="119">
                  <c:v>429.19310836872</c:v>
                </c:pt>
                <c:pt idx="120">
                  <c:v>429.76419858782998</c:v>
                </c:pt>
                <c:pt idx="121">
                  <c:v>434.75449040855</c:v>
                </c:pt>
                <c:pt idx="122">
                  <c:v>439.73685925893</c:v>
                </c:pt>
                <c:pt idx="123">
                  <c:v>439.81379532963001</c:v>
                </c:pt>
                <c:pt idx="124">
                  <c:v>439.92487497760999</c:v>
                </c:pt>
                <c:pt idx="125">
                  <c:v>444.72182919584998</c:v>
                </c:pt>
                <c:pt idx="126">
                  <c:v>444.79270984627999</c:v>
                </c:pt>
                <c:pt idx="127">
                  <c:v>449.01630857172</c:v>
                </c:pt>
                <c:pt idx="128">
                  <c:v>449.78979576961001</c:v>
                </c:pt>
                <c:pt idx="129">
                  <c:v>454.83943585794998</c:v>
                </c:pt>
                <c:pt idx="130">
                  <c:v>459.85652306678003</c:v>
                </c:pt>
                <c:pt idx="131">
                  <c:v>464.86095814355002</c:v>
                </c:pt>
                <c:pt idx="132">
                  <c:v>469.86754025066</c:v>
                </c:pt>
                <c:pt idx="133">
                  <c:v>474.86982829919998</c:v>
                </c:pt>
                <c:pt idx="134">
                  <c:v>479.90919386601001</c:v>
                </c:pt>
                <c:pt idx="135">
                  <c:v>484.91144007746999</c:v>
                </c:pt>
                <c:pt idx="136">
                  <c:v>489.91427128397999</c:v>
                </c:pt>
                <c:pt idx="137">
                  <c:v>494.95856492529998</c:v>
                </c:pt>
                <c:pt idx="138">
                  <c:v>499.78900725952002</c:v>
                </c:pt>
                <c:pt idx="139">
                  <c:v>499.96810953211002</c:v>
                </c:pt>
                <c:pt idx="140">
                  <c:v>504.97125615093</c:v>
                </c:pt>
                <c:pt idx="141">
                  <c:v>509.98936494685</c:v>
                </c:pt>
                <c:pt idx="142">
                  <c:v>514.99744269300004</c:v>
                </c:pt>
                <c:pt idx="143">
                  <c:v>519.99819558572005</c:v>
                </c:pt>
                <c:pt idx="144">
                  <c:v>524.93380506335996</c:v>
                </c:pt>
                <c:pt idx="145">
                  <c:v>529.83332612743004</c:v>
                </c:pt>
                <c:pt idx="146">
                  <c:v>534.77810083846998</c:v>
                </c:pt>
                <c:pt idx="147">
                  <c:v>539.69212095583998</c:v>
                </c:pt>
                <c:pt idx="148">
                  <c:v>544.49678398971002</c:v>
                </c:pt>
                <c:pt idx="149">
                  <c:v>544.58823362237001</c:v>
                </c:pt>
                <c:pt idx="150">
                  <c:v>549.50930333861004</c:v>
                </c:pt>
                <c:pt idx="151">
                  <c:v>554.43491649217003</c:v>
                </c:pt>
                <c:pt idx="152">
                  <c:v>559.35572816086994</c:v>
                </c:pt>
                <c:pt idx="153">
                  <c:v>564.27653983130006</c:v>
                </c:pt>
                <c:pt idx="154">
                  <c:v>569.19735149962003</c:v>
                </c:pt>
                <c:pt idx="155">
                  <c:v>574.10371568864002</c:v>
                </c:pt>
                <c:pt idx="156">
                  <c:v>578.99925844562995</c:v>
                </c:pt>
                <c:pt idx="157">
                  <c:v>583.90199658701999</c:v>
                </c:pt>
                <c:pt idx="158">
                  <c:v>588.87348546483997</c:v>
                </c:pt>
                <c:pt idx="159">
                  <c:v>593.77078118845998</c:v>
                </c:pt>
                <c:pt idx="160">
                  <c:v>593.77267705599002</c:v>
                </c:pt>
                <c:pt idx="161">
                  <c:v>598.67462190977994</c:v>
                </c:pt>
                <c:pt idx="162">
                  <c:v>603.57723601812995</c:v>
                </c:pt>
                <c:pt idx="163">
                  <c:v>608.54738555595998</c:v>
                </c:pt>
                <c:pt idx="164">
                  <c:v>613.43885771439</c:v>
                </c:pt>
                <c:pt idx="165">
                  <c:v>618.34106078295997</c:v>
                </c:pt>
                <c:pt idx="166">
                  <c:v>623.24009991976004</c:v>
                </c:pt>
                <c:pt idx="167">
                  <c:v>623.25125099466004</c:v>
                </c:pt>
                <c:pt idx="168">
                  <c:v>628.21016756306005</c:v>
                </c:pt>
                <c:pt idx="169">
                  <c:v>633.10871727535005</c:v>
                </c:pt>
                <c:pt idx="170">
                  <c:v>638.01104588855003</c:v>
                </c:pt>
                <c:pt idx="171">
                  <c:v>642.94340997216</c:v>
                </c:pt>
                <c:pt idx="172">
                  <c:v>647.86825466638004</c:v>
                </c:pt>
                <c:pt idx="173">
                  <c:v>652.77104064638002</c:v>
                </c:pt>
                <c:pt idx="174">
                  <c:v>657.67023568302</c:v>
                </c:pt>
                <c:pt idx="175">
                  <c:v>662.63549403305001</c:v>
                </c:pt>
                <c:pt idx="176">
                  <c:v>662.64960755924994</c:v>
                </c:pt>
                <c:pt idx="177">
                  <c:v>667.53476416547005</c:v>
                </c:pt>
                <c:pt idx="178">
                  <c:v>672.43403451824997</c:v>
                </c:pt>
                <c:pt idx="179">
                  <c:v>677.39144062518005</c:v>
                </c:pt>
                <c:pt idx="180">
                  <c:v>682.29774468810001</c:v>
                </c:pt>
                <c:pt idx="181">
                  <c:v>686.34842451164002</c:v>
                </c:pt>
                <c:pt idx="182">
                  <c:v>687.21311553582996</c:v>
                </c:pt>
                <c:pt idx="183">
                  <c:v>692.10588872297001</c:v>
                </c:pt>
                <c:pt idx="184">
                  <c:v>692.20127509917995</c:v>
                </c:pt>
                <c:pt idx="185">
                  <c:v>697.11742604143001</c:v>
                </c:pt>
                <c:pt idx="186">
                  <c:v>702.04072990953</c:v>
                </c:pt>
                <c:pt idx="187">
                  <c:v>707.02071151565997</c:v>
                </c:pt>
                <c:pt idx="188">
                  <c:v>711.94683671983</c:v>
                </c:pt>
                <c:pt idx="189">
                  <c:v>716.81217334985001</c:v>
                </c:pt>
                <c:pt idx="190">
                  <c:v>716.86731569852998</c:v>
                </c:pt>
                <c:pt idx="191">
                  <c:v>721.82253700964998</c:v>
                </c:pt>
                <c:pt idx="192">
                  <c:v>726.78171981046</c:v>
                </c:pt>
                <c:pt idx="193">
                  <c:v>731.70826670233998</c:v>
                </c:pt>
                <c:pt idx="194">
                  <c:v>736.63676271412999</c:v>
                </c:pt>
                <c:pt idx="195">
                  <c:v>741.62385696309002</c:v>
                </c:pt>
                <c:pt idx="196">
                  <c:v>746.54576722259003</c:v>
                </c:pt>
                <c:pt idx="197">
                  <c:v>751.45568968406997</c:v>
                </c:pt>
                <c:pt idx="198">
                  <c:v>756.44133237543997</c:v>
                </c:pt>
                <c:pt idx="199">
                  <c:v>761.36566574547999</c:v>
                </c:pt>
                <c:pt idx="200">
                  <c:v>766.28218271373999</c:v>
                </c:pt>
                <c:pt idx="201">
                  <c:v>766.28374599486995</c:v>
                </c:pt>
                <c:pt idx="202">
                  <c:v>771.26108944122996</c:v>
                </c:pt>
                <c:pt idx="203">
                  <c:v>775.79668943312004</c:v>
                </c:pt>
                <c:pt idx="204">
                  <c:v>776.17746668264999</c:v>
                </c:pt>
                <c:pt idx="205">
                  <c:v>776.68363683993005</c:v>
                </c:pt>
                <c:pt idx="206">
                  <c:v>781.14855718752005</c:v>
                </c:pt>
                <c:pt idx="207">
                  <c:v>785.05515068902002</c:v>
                </c:pt>
                <c:pt idx="208">
                  <c:v>786.05711825013998</c:v>
                </c:pt>
                <c:pt idx="209">
                  <c:v>787.20228660762996</c:v>
                </c:pt>
                <c:pt idx="210">
                  <c:v>791.02820875430996</c:v>
                </c:pt>
                <c:pt idx="211">
                  <c:v>793.90634004059996</c:v>
                </c:pt>
                <c:pt idx="212">
                  <c:v>795.94482396668002</c:v>
                </c:pt>
                <c:pt idx="213">
                  <c:v>798.65404164193001</c:v>
                </c:pt>
                <c:pt idx="214">
                  <c:v>800.91567650024001</c:v>
                </c:pt>
                <c:pt idx="215">
                  <c:v>802.61703920753996</c:v>
                </c:pt>
                <c:pt idx="216">
                  <c:v>805.83242910280001</c:v>
                </c:pt>
                <c:pt idx="217">
                  <c:v>810.81098044524003</c:v>
                </c:pt>
                <c:pt idx="218">
                  <c:v>815.72003424033005</c:v>
                </c:pt>
                <c:pt idx="219">
                  <c:v>820.69068813313004</c:v>
                </c:pt>
                <c:pt idx="220">
                  <c:v>825.54445979303</c:v>
                </c:pt>
                <c:pt idx="221">
                  <c:v>825.60029401530005</c:v>
                </c:pt>
                <c:pt idx="222">
                  <c:v>828.92386605424997</c:v>
                </c:pt>
                <c:pt idx="223">
                  <c:v>830.57620664433</c:v>
                </c:pt>
                <c:pt idx="224">
                  <c:v>835.49901388546004</c:v>
                </c:pt>
                <c:pt idx="225">
                  <c:v>838.57631564422002</c:v>
                </c:pt>
                <c:pt idx="226">
                  <c:v>840.42227570957004</c:v>
                </c:pt>
                <c:pt idx="227">
                  <c:v>840.89438962191002</c:v>
                </c:pt>
                <c:pt idx="228">
                  <c:v>845.40974940086005</c:v>
                </c:pt>
                <c:pt idx="229">
                  <c:v>850.34222974206</c:v>
                </c:pt>
                <c:pt idx="230">
                  <c:v>855.25998474954997</c:v>
                </c:pt>
                <c:pt idx="231">
                  <c:v>860.19043341042004</c:v>
                </c:pt>
                <c:pt idx="232">
                  <c:v>865.17841646997999</c:v>
                </c:pt>
                <c:pt idx="233">
                  <c:v>870.10277031585997</c:v>
                </c:pt>
                <c:pt idx="234">
                  <c:v>875.03477062704997</c:v>
                </c:pt>
                <c:pt idx="235">
                  <c:v>879.96692398663004</c:v>
                </c:pt>
                <c:pt idx="236">
                  <c:v>880.67923585797996</c:v>
                </c:pt>
                <c:pt idx="237">
                  <c:v>884.89046355902997</c:v>
                </c:pt>
                <c:pt idx="238">
                  <c:v>885.96785841622</c:v>
                </c:pt>
                <c:pt idx="239">
                  <c:v>889.87314079965995</c:v>
                </c:pt>
                <c:pt idx="240">
                  <c:v>889.87923142245995</c:v>
                </c:pt>
                <c:pt idx="241">
                  <c:v>895.89585393470998</c:v>
                </c:pt>
                <c:pt idx="242">
                  <c:v>901.91308882897999</c:v>
                </c:pt>
                <c:pt idx="243">
                  <c:v>905.45313252559004</c:v>
                </c:pt>
                <c:pt idx="244">
                  <c:v>905.61795581811998</c:v>
                </c:pt>
                <c:pt idx="245">
                  <c:v>908.98735522641005</c:v>
                </c:pt>
                <c:pt idx="246">
                  <c:v>914.01544353817997</c:v>
                </c:pt>
                <c:pt idx="247">
                  <c:v>914.08656943557003</c:v>
                </c:pt>
                <c:pt idx="248">
                  <c:v>917.52682458100003</c:v>
                </c:pt>
                <c:pt idx="249">
                  <c:v>921.02028660360997</c:v>
                </c:pt>
                <c:pt idx="250">
                  <c:v>925.99198431519005</c:v>
                </c:pt>
                <c:pt idx="251">
                  <c:v>930.96504299482001</c:v>
                </c:pt>
                <c:pt idx="252">
                  <c:v>935.93824107385001</c:v>
                </c:pt>
                <c:pt idx="253">
                  <c:v>940.90979938364001</c:v>
                </c:pt>
                <c:pt idx="254">
                  <c:v>945.88312440115999</c:v>
                </c:pt>
                <c:pt idx="255">
                  <c:v>949.87528876885995</c:v>
                </c:pt>
                <c:pt idx="256">
                  <c:v>949.97538098587995</c:v>
                </c:pt>
                <c:pt idx="257">
                  <c:v>954.06795350237996</c:v>
                </c:pt>
                <c:pt idx="258">
                  <c:v>958.99859457955995</c:v>
                </c:pt>
                <c:pt idx="259">
                  <c:v>963.8850710657</c:v>
                </c:pt>
              </c:numCache>
              <c:extLst xmlns:c15="http://schemas.microsoft.com/office/drawing/2012/chart"/>
            </c:numRef>
          </c:xVal>
          <c:yVal>
            <c:numRef>
              <c:f>'WSPL_2D-Model_IST'!$AR$4:$AR$263</c:f>
              <c:extLst xmlns:c15="http://schemas.microsoft.com/office/drawing/2012/chart"/>
            </c:numRef>
          </c:yVal>
          <c:smooth val="1"/>
          <c:extLst xmlns:c15="http://schemas.microsoft.com/office/drawing/2012/chart">
            <c:ext xmlns:c16="http://schemas.microsoft.com/office/drawing/2014/chart" uri="{C3380CC4-5D6E-409C-BE32-E72D297353CC}">
              <c16:uniqueId val="{0000000A-844A-4E5C-82CD-5B660BDFCC0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71359248"/>
        <c:axId val="864217856"/>
      </c:scatterChart>
      <c:valAx>
        <c:axId val="871359248"/>
        <c:scaling>
          <c:orientation val="minMax"/>
          <c:max val="1200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de-DE"/>
                  <a:t>Station [m]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864217856"/>
        <c:crosses val="autoZero"/>
        <c:crossBetween val="midCat"/>
        <c:majorUnit val="100"/>
      </c:valAx>
      <c:valAx>
        <c:axId val="864217856"/>
        <c:scaling>
          <c:orientation val="minMax"/>
          <c:max val="86"/>
          <c:min val="8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de-DE"/>
                  <a:t>Höhe [m NHN]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0.0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871359248"/>
        <c:crosses val="autoZero"/>
        <c:crossBetween val="midCat"/>
        <c:majorUnit val="0.5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9.3031452656069588E-3"/>
          <c:y val="9.6142714369067753E-2"/>
          <c:w val="0.98598755089461665"/>
          <c:h val="6.810454342895529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de-DE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/>
      </a:pPr>
      <a:endParaRPr lang="de-DE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de-DE" sz="1200"/>
              <a:t>Ergebnisse 2D-Simulation</a:t>
            </a:r>
            <a:r>
              <a:rPr lang="de-DE" sz="1200" baseline="0"/>
              <a:t> Ist- und Plan-Zustand</a:t>
            </a:r>
            <a:endParaRPr lang="de-DE" sz="12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de-DE"/>
        </a:p>
      </c:txPr>
    </c:title>
    <c:autoTitleDeleted val="0"/>
    <c:plotArea>
      <c:layout>
        <c:manualLayout>
          <c:layoutTarget val="inner"/>
          <c:xMode val="edge"/>
          <c:yMode val="edge"/>
          <c:x val="0.11981074581774301"/>
          <c:y val="0.28025087744666305"/>
          <c:w val="0.84684857061004093"/>
          <c:h val="0.57591688246815553"/>
        </c:manualLayout>
      </c:layout>
      <c:scatterChart>
        <c:scatterStyle val="smoothMarker"/>
        <c:varyColors val="0"/>
        <c:ser>
          <c:idx val="6"/>
          <c:order val="0"/>
          <c:tx>
            <c:v>Sohlhöhe_IST</c:v>
          </c:tx>
          <c:spPr>
            <a:ln w="12700" cap="rnd">
              <a:solidFill>
                <a:schemeClr val="accent4">
                  <a:lumMod val="50000"/>
                </a:schemeClr>
              </a:solidFill>
              <a:prstDash val="sysDash"/>
              <a:round/>
            </a:ln>
            <a:effectLst/>
          </c:spPr>
          <c:marker>
            <c:symbol val="none"/>
          </c:marker>
          <c:xVal>
            <c:numRef>
              <c:f>'WSPL_2D-Model_IST'!$K$4:$K$264</c:f>
              <c:numCache>
                <c:formatCode>0.00</c:formatCode>
                <c:ptCount val="261"/>
                <c:pt idx="0">
                  <c:v>0</c:v>
                </c:pt>
                <c:pt idx="1">
                  <c:v>3.6596042004067</c:v>
                </c:pt>
                <c:pt idx="2">
                  <c:v>8.5657214232392</c:v>
                </c:pt>
                <c:pt idx="3">
                  <c:v>13.369877344439001</c:v>
                </c:pt>
                <c:pt idx="4">
                  <c:v>15.847956278437</c:v>
                </c:pt>
                <c:pt idx="5">
                  <c:v>17.889664939239001</c:v>
                </c:pt>
                <c:pt idx="6">
                  <c:v>21.71491392886</c:v>
                </c:pt>
                <c:pt idx="7">
                  <c:v>24.552432224663999</c:v>
                </c:pt>
                <c:pt idx="8">
                  <c:v>27.391554350054001</c:v>
                </c:pt>
                <c:pt idx="9">
                  <c:v>30.402082170656001</c:v>
                </c:pt>
                <c:pt idx="10">
                  <c:v>30.471673777199999</c:v>
                </c:pt>
                <c:pt idx="11">
                  <c:v>31.449919559354001</c:v>
                </c:pt>
                <c:pt idx="12">
                  <c:v>33.584231981446003</c:v>
                </c:pt>
                <c:pt idx="13">
                  <c:v>37.204971148459002</c:v>
                </c:pt>
                <c:pt idx="14">
                  <c:v>37.938721386075997</c:v>
                </c:pt>
                <c:pt idx="15">
                  <c:v>40.937458478631001</c:v>
                </c:pt>
                <c:pt idx="16">
                  <c:v>41.543771159020999</c:v>
                </c:pt>
                <c:pt idx="17">
                  <c:v>43.644121733275</c:v>
                </c:pt>
                <c:pt idx="18">
                  <c:v>45.731501265511</c:v>
                </c:pt>
                <c:pt idx="19">
                  <c:v>45.896522593728001</c:v>
                </c:pt>
                <c:pt idx="20">
                  <c:v>45.917087456234</c:v>
                </c:pt>
                <c:pt idx="21">
                  <c:v>49.540373220608998</c:v>
                </c:pt>
                <c:pt idx="22">
                  <c:v>54.250788020915998</c:v>
                </c:pt>
                <c:pt idx="23">
                  <c:v>58.940775303928</c:v>
                </c:pt>
                <c:pt idx="24">
                  <c:v>63.637294895159997</c:v>
                </c:pt>
                <c:pt idx="25">
                  <c:v>66.324500382102002</c:v>
                </c:pt>
                <c:pt idx="26">
                  <c:v>68.383758920443</c:v>
                </c:pt>
                <c:pt idx="27">
                  <c:v>73.069730858550997</c:v>
                </c:pt>
                <c:pt idx="28">
                  <c:v>78.139435834075996</c:v>
                </c:pt>
                <c:pt idx="29">
                  <c:v>83.205701782321</c:v>
                </c:pt>
                <c:pt idx="30">
                  <c:v>88.101214282244001</c:v>
                </c:pt>
                <c:pt idx="31">
                  <c:v>88.199670445487996</c:v>
                </c:pt>
                <c:pt idx="32">
                  <c:v>93.242986440402007</c:v>
                </c:pt>
                <c:pt idx="33">
                  <c:v>95.709311164287996</c:v>
                </c:pt>
                <c:pt idx="34">
                  <c:v>98.291644693386004</c:v>
                </c:pt>
                <c:pt idx="35">
                  <c:v>103.3463424287</c:v>
                </c:pt>
                <c:pt idx="36">
                  <c:v>108.32566509030001</c:v>
                </c:pt>
                <c:pt idx="37">
                  <c:v>113.37349716919</c:v>
                </c:pt>
                <c:pt idx="38">
                  <c:v>118.42764068035</c:v>
                </c:pt>
                <c:pt idx="39">
                  <c:v>123.27467729639</c:v>
                </c:pt>
                <c:pt idx="40">
                  <c:v>123.41356152916001</c:v>
                </c:pt>
                <c:pt idx="41">
                  <c:v>128.45370759190999</c:v>
                </c:pt>
                <c:pt idx="42">
                  <c:v>133.50069381322999</c:v>
                </c:pt>
                <c:pt idx="43">
                  <c:v>138.55278227323001</c:v>
                </c:pt>
                <c:pt idx="44">
                  <c:v>143.5394121381</c:v>
                </c:pt>
                <c:pt idx="45">
                  <c:v>148.58761394634001</c:v>
                </c:pt>
                <c:pt idx="46">
                  <c:v>153.63398081642001</c:v>
                </c:pt>
                <c:pt idx="47">
                  <c:v>158.61830561727001</c:v>
                </c:pt>
                <c:pt idx="48">
                  <c:v>163.66621777909</c:v>
                </c:pt>
                <c:pt idx="49">
                  <c:v>168.55038050248001</c:v>
                </c:pt>
                <c:pt idx="50">
                  <c:v>168.70801763608</c:v>
                </c:pt>
                <c:pt idx="51">
                  <c:v>173.76013857359001</c:v>
                </c:pt>
                <c:pt idx="52">
                  <c:v>178.75407898371</c:v>
                </c:pt>
                <c:pt idx="53">
                  <c:v>183.80239964704</c:v>
                </c:pt>
                <c:pt idx="54">
                  <c:v>188.79518743692</c:v>
                </c:pt>
                <c:pt idx="55">
                  <c:v>193.85009092723999</c:v>
                </c:pt>
                <c:pt idx="56">
                  <c:v>198.88929128276999</c:v>
                </c:pt>
                <c:pt idx="57">
                  <c:v>203.88378349204999</c:v>
                </c:pt>
                <c:pt idx="58">
                  <c:v>208.94518436065999</c:v>
                </c:pt>
                <c:pt idx="59">
                  <c:v>213.99958492736999</c:v>
                </c:pt>
                <c:pt idx="60">
                  <c:v>218.90335956771</c:v>
                </c:pt>
                <c:pt idx="61">
                  <c:v>218.98665311393</c:v>
                </c:pt>
                <c:pt idx="62">
                  <c:v>224.04163984959001</c:v>
                </c:pt>
                <c:pt idx="63">
                  <c:v>225.48941137415</c:v>
                </c:pt>
                <c:pt idx="64">
                  <c:v>229.09662658607999</c:v>
                </c:pt>
                <c:pt idx="65">
                  <c:v>234.074848914</c:v>
                </c:pt>
                <c:pt idx="66">
                  <c:v>239.16143264226</c:v>
                </c:pt>
                <c:pt idx="67">
                  <c:v>244.18630776808999</c:v>
                </c:pt>
                <c:pt idx="68">
                  <c:v>249.21871079587001</c:v>
                </c:pt>
                <c:pt idx="69">
                  <c:v>254.23605801881001</c:v>
                </c:pt>
                <c:pt idx="70">
                  <c:v>259.26093314400998</c:v>
                </c:pt>
                <c:pt idx="71">
                  <c:v>264.24203622389001</c:v>
                </c:pt>
                <c:pt idx="72">
                  <c:v>264.28703238577998</c:v>
                </c:pt>
                <c:pt idx="73">
                  <c:v>269.29626998611002</c:v>
                </c:pt>
                <c:pt idx="74">
                  <c:v>274.32174280659001</c:v>
                </c:pt>
                <c:pt idx="75">
                  <c:v>279.33909801700003</c:v>
                </c:pt>
                <c:pt idx="76">
                  <c:v>279.87690204738999</c:v>
                </c:pt>
                <c:pt idx="77">
                  <c:v>284.42265258357997</c:v>
                </c:pt>
                <c:pt idx="78">
                  <c:v>289.44083729485999</c:v>
                </c:pt>
                <c:pt idx="79">
                  <c:v>294.45001825459002</c:v>
                </c:pt>
                <c:pt idx="80">
                  <c:v>298.08001909219001</c:v>
                </c:pt>
                <c:pt idx="81">
                  <c:v>299.39393091545998</c:v>
                </c:pt>
                <c:pt idx="82">
                  <c:v>299.44146956226001</c:v>
                </c:pt>
                <c:pt idx="83">
                  <c:v>301.18759821812</c:v>
                </c:pt>
                <c:pt idx="84">
                  <c:v>304.47123461856</c:v>
                </c:pt>
                <c:pt idx="85">
                  <c:v>309.4725876521</c:v>
                </c:pt>
                <c:pt idx="86">
                  <c:v>314.47545421478998</c:v>
                </c:pt>
                <c:pt idx="87">
                  <c:v>315.16159366980003</c:v>
                </c:pt>
                <c:pt idx="88">
                  <c:v>319.48046343327002</c:v>
                </c:pt>
                <c:pt idx="89">
                  <c:v>324.48581322547</c:v>
                </c:pt>
                <c:pt idx="90">
                  <c:v>329.53906918103002</c:v>
                </c:pt>
                <c:pt idx="91">
                  <c:v>329.54989453456</c:v>
                </c:pt>
                <c:pt idx="92">
                  <c:v>329.56987338151998</c:v>
                </c:pt>
                <c:pt idx="93">
                  <c:v>334.38765607127999</c:v>
                </c:pt>
                <c:pt idx="94">
                  <c:v>334.55241446193997</c:v>
                </c:pt>
                <c:pt idx="95">
                  <c:v>339.54765146900002</c:v>
                </c:pt>
                <c:pt idx="96">
                  <c:v>344.55402376655002</c:v>
                </c:pt>
                <c:pt idx="97">
                  <c:v>349.55697485778001</c:v>
                </c:pt>
                <c:pt idx="98">
                  <c:v>352.67130157599001</c:v>
                </c:pt>
                <c:pt idx="99">
                  <c:v>354.61972934244</c:v>
                </c:pt>
                <c:pt idx="100">
                  <c:v>359.62322654244002</c:v>
                </c:pt>
                <c:pt idx="101">
                  <c:v>364.62672374042</c:v>
                </c:pt>
                <c:pt idx="102">
                  <c:v>369.63061853798001</c:v>
                </c:pt>
                <c:pt idx="103">
                  <c:v>374.58296053063998</c:v>
                </c:pt>
                <c:pt idx="104">
                  <c:v>374.62584090327999</c:v>
                </c:pt>
                <c:pt idx="105">
                  <c:v>375.39326592910999</c:v>
                </c:pt>
                <c:pt idx="106">
                  <c:v>379.62958135533</c:v>
                </c:pt>
                <c:pt idx="107">
                  <c:v>384.62549572936001</c:v>
                </c:pt>
                <c:pt idx="108">
                  <c:v>386.29670105366</c:v>
                </c:pt>
                <c:pt idx="109">
                  <c:v>389.68918413646998</c:v>
                </c:pt>
                <c:pt idx="110">
                  <c:v>394.68912833927999</c:v>
                </c:pt>
                <c:pt idx="111">
                  <c:v>399.68441014671998</c:v>
                </c:pt>
                <c:pt idx="112">
                  <c:v>404.62234801531997</c:v>
                </c:pt>
                <c:pt idx="113">
                  <c:v>404.67924960686003</c:v>
                </c:pt>
                <c:pt idx="114">
                  <c:v>409.72802604761</c:v>
                </c:pt>
                <c:pt idx="115">
                  <c:v>414.72167850288997</c:v>
                </c:pt>
                <c:pt idx="116">
                  <c:v>418.44421175257997</c:v>
                </c:pt>
                <c:pt idx="117">
                  <c:v>419.71607421268999</c:v>
                </c:pt>
                <c:pt idx="118">
                  <c:v>420.85506601982001</c:v>
                </c:pt>
                <c:pt idx="119">
                  <c:v>424.76758963662002</c:v>
                </c:pt>
                <c:pt idx="120">
                  <c:v>429.13740697282998</c:v>
                </c:pt>
                <c:pt idx="121">
                  <c:v>429.76465657695002</c:v>
                </c:pt>
                <c:pt idx="122">
                  <c:v>434.75500123923001</c:v>
                </c:pt>
                <c:pt idx="123">
                  <c:v>439.79700404302997</c:v>
                </c:pt>
                <c:pt idx="124">
                  <c:v>439.81430085377002</c:v>
                </c:pt>
                <c:pt idx="125">
                  <c:v>439.83927386603</c:v>
                </c:pt>
                <c:pt idx="126">
                  <c:v>444.72182931591999</c:v>
                </c:pt>
                <c:pt idx="127">
                  <c:v>444.79316821268998</c:v>
                </c:pt>
                <c:pt idx="128">
                  <c:v>449.09332905842001</c:v>
                </c:pt>
                <c:pt idx="129">
                  <c:v>449.79025413583003</c:v>
                </c:pt>
                <c:pt idx="130">
                  <c:v>454.83993595148002</c:v>
                </c:pt>
                <c:pt idx="131">
                  <c:v>459.85697618567002</c:v>
                </c:pt>
                <c:pt idx="132">
                  <c:v>464.86141126221997</c:v>
                </c:pt>
                <c:pt idx="133">
                  <c:v>469.86798823741998</c:v>
                </c:pt>
                <c:pt idx="134">
                  <c:v>474.87028141665002</c:v>
                </c:pt>
                <c:pt idx="135">
                  <c:v>479.90968895046001</c:v>
                </c:pt>
                <c:pt idx="136">
                  <c:v>484.91192543889002</c:v>
                </c:pt>
                <c:pt idx="137">
                  <c:v>489.91475664550001</c:v>
                </c:pt>
                <c:pt idx="138">
                  <c:v>494.95900299759001</c:v>
                </c:pt>
                <c:pt idx="139">
                  <c:v>499.78900738811001</c:v>
                </c:pt>
                <c:pt idx="140">
                  <c:v>499.96854261046002</c:v>
                </c:pt>
                <c:pt idx="141">
                  <c:v>504.97168923074003</c:v>
                </c:pt>
                <c:pt idx="142">
                  <c:v>509.98984556327002</c:v>
                </c:pt>
                <c:pt idx="143">
                  <c:v>514.99791866500004</c:v>
                </c:pt>
                <c:pt idx="144">
                  <c:v>519.99866700108998</c:v>
                </c:pt>
                <c:pt idx="145">
                  <c:v>524.93422883452001</c:v>
                </c:pt>
                <c:pt idx="146">
                  <c:v>529.83379754297005</c:v>
                </c:pt>
                <c:pt idx="147">
                  <c:v>534.77852460925999</c:v>
                </c:pt>
                <c:pt idx="148">
                  <c:v>539.69259692757998</c:v>
                </c:pt>
                <c:pt idx="149">
                  <c:v>544.49678412787</c:v>
                </c:pt>
                <c:pt idx="150">
                  <c:v>544.58870516572995</c:v>
                </c:pt>
                <c:pt idx="151">
                  <c:v>549.50977487933994</c:v>
                </c:pt>
                <c:pt idx="152">
                  <c:v>554.43538359783997</c:v>
                </c:pt>
                <c:pt idx="153">
                  <c:v>559.35619526674998</c:v>
                </c:pt>
                <c:pt idx="154">
                  <c:v>564.27700693588997</c:v>
                </c:pt>
                <c:pt idx="155">
                  <c:v>569.19781860479998</c:v>
                </c:pt>
                <c:pt idx="156">
                  <c:v>574.10418279404996</c:v>
                </c:pt>
                <c:pt idx="157">
                  <c:v>578.99972998678004</c:v>
                </c:pt>
                <c:pt idx="158">
                  <c:v>583.90246369252998</c:v>
                </c:pt>
                <c:pt idx="159">
                  <c:v>588.87395700499997</c:v>
                </c:pt>
                <c:pt idx="160">
                  <c:v>593.77078133478994</c:v>
                </c:pt>
                <c:pt idx="161">
                  <c:v>593.77314854523001</c:v>
                </c:pt>
                <c:pt idx="162">
                  <c:v>598.67509793478996</c:v>
                </c:pt>
                <c:pt idx="163">
                  <c:v>603.57770750693999</c:v>
                </c:pt>
                <c:pt idx="164">
                  <c:v>608.54786157996</c:v>
                </c:pt>
                <c:pt idx="165">
                  <c:v>613.43933373968002</c:v>
                </c:pt>
                <c:pt idx="166">
                  <c:v>618.34154142982004</c:v>
                </c:pt>
                <c:pt idx="167">
                  <c:v>623.24058056684999</c:v>
                </c:pt>
                <c:pt idx="168">
                  <c:v>623.25125114605999</c:v>
                </c:pt>
                <c:pt idx="169">
                  <c:v>628.21064355996998</c:v>
                </c:pt>
                <c:pt idx="170">
                  <c:v>633.10919327066995</c:v>
                </c:pt>
                <c:pt idx="171">
                  <c:v>638.01152652039002</c:v>
                </c:pt>
                <c:pt idx="172">
                  <c:v>642.94392848568998</c:v>
                </c:pt>
                <c:pt idx="173">
                  <c:v>647.8687352984</c:v>
                </c:pt>
                <c:pt idx="174">
                  <c:v>652.77152600611998</c:v>
                </c:pt>
                <c:pt idx="175">
                  <c:v>657.67072104383999</c:v>
                </c:pt>
                <c:pt idx="176">
                  <c:v>662.63597939220006</c:v>
                </c:pt>
                <c:pt idx="177">
                  <c:v>662.64960771828999</c:v>
                </c:pt>
                <c:pt idx="178">
                  <c:v>667.53524953265003</c:v>
                </c:pt>
                <c:pt idx="179">
                  <c:v>672.43451988286995</c:v>
                </c:pt>
                <c:pt idx="180">
                  <c:v>677.39196896494002</c:v>
                </c:pt>
                <c:pt idx="181">
                  <c:v>682.29823493393997</c:v>
                </c:pt>
                <c:pt idx="182">
                  <c:v>686.32681908884001</c:v>
                </c:pt>
                <c:pt idx="183">
                  <c:v>687.21360578328995</c:v>
                </c:pt>
                <c:pt idx="184">
                  <c:v>692.10588888740995</c:v>
                </c:pt>
                <c:pt idx="185">
                  <c:v>692.20176529919001</c:v>
                </c:pt>
                <c:pt idx="186">
                  <c:v>697.11792118461005</c:v>
                </c:pt>
                <c:pt idx="187">
                  <c:v>702.04122505417001</c:v>
                </c:pt>
                <c:pt idx="188">
                  <c:v>707.02120665929999</c:v>
                </c:pt>
                <c:pt idx="189">
                  <c:v>711.94733690993996</c:v>
                </c:pt>
                <c:pt idx="190">
                  <c:v>716.81217351763996</c:v>
                </c:pt>
                <c:pt idx="191">
                  <c:v>716.86781081106005</c:v>
                </c:pt>
                <c:pt idx="192">
                  <c:v>721.82306960446999</c:v>
                </c:pt>
                <c:pt idx="193">
                  <c:v>726.78221995061006</c:v>
                </c:pt>
                <c:pt idx="194">
                  <c:v>731.70876181611004</c:v>
                </c:pt>
                <c:pt idx="195">
                  <c:v>736.63726285273003</c:v>
                </c:pt>
                <c:pt idx="196">
                  <c:v>741.62435710270995</c:v>
                </c:pt>
                <c:pt idx="197">
                  <c:v>746.54627249193004</c:v>
                </c:pt>
                <c:pt idx="198">
                  <c:v>751.45618982417</c:v>
                </c:pt>
                <c:pt idx="199">
                  <c:v>756.44183764539002</c:v>
                </c:pt>
                <c:pt idx="200">
                  <c:v>761.36617101473996</c:v>
                </c:pt>
                <c:pt idx="201">
                  <c:v>766.28268798270994</c:v>
                </c:pt>
                <c:pt idx="202">
                  <c:v>766.28374617161001</c:v>
                </c:pt>
                <c:pt idx="203">
                  <c:v>771.26159469588004</c:v>
                </c:pt>
                <c:pt idx="204">
                  <c:v>775.75237257830997</c:v>
                </c:pt>
                <c:pt idx="205">
                  <c:v>776.17797193884996</c:v>
                </c:pt>
                <c:pt idx="206">
                  <c:v>776.74372443476</c:v>
                </c:pt>
                <c:pt idx="207">
                  <c:v>781.14906244212</c:v>
                </c:pt>
                <c:pt idx="208">
                  <c:v>785.00352441861003</c:v>
                </c:pt>
                <c:pt idx="209">
                  <c:v>786.05762350429995</c:v>
                </c:pt>
                <c:pt idx="210">
                  <c:v>787.26237352093005</c:v>
                </c:pt>
                <c:pt idx="211">
                  <c:v>791.02871400802997</c:v>
                </c:pt>
                <c:pt idx="212">
                  <c:v>793.86202387373999</c:v>
                </c:pt>
                <c:pt idx="213">
                  <c:v>795.94533445468005</c:v>
                </c:pt>
                <c:pt idx="214">
                  <c:v>798.71412866475998</c:v>
                </c:pt>
                <c:pt idx="215">
                  <c:v>800.91618175372002</c:v>
                </c:pt>
                <c:pt idx="216">
                  <c:v>802.57272312956002</c:v>
                </c:pt>
                <c:pt idx="217">
                  <c:v>805.83293959175001</c:v>
                </c:pt>
                <c:pt idx="218">
                  <c:v>810.81149093270994</c:v>
                </c:pt>
                <c:pt idx="219">
                  <c:v>815.72054472965999</c:v>
                </c:pt>
                <c:pt idx="220">
                  <c:v>820.69119862153002</c:v>
                </c:pt>
                <c:pt idx="221">
                  <c:v>825.54445998045003</c:v>
                </c:pt>
                <c:pt idx="222">
                  <c:v>825.60080957984997</c:v>
                </c:pt>
                <c:pt idx="223">
                  <c:v>828.95495364576004</c:v>
                </c:pt>
                <c:pt idx="224">
                  <c:v>830.57671691988003</c:v>
                </c:pt>
                <c:pt idx="225">
                  <c:v>835.49952416111</c:v>
                </c:pt>
                <c:pt idx="226">
                  <c:v>838.42878168158995</c:v>
                </c:pt>
                <c:pt idx="227">
                  <c:v>840.42282245278</c:v>
                </c:pt>
                <c:pt idx="228">
                  <c:v>840.93280888987999</c:v>
                </c:pt>
                <c:pt idx="229">
                  <c:v>845.41029614246997</c:v>
                </c:pt>
                <c:pt idx="230">
                  <c:v>850.34277648396005</c:v>
                </c:pt>
                <c:pt idx="231">
                  <c:v>855.26048984515</c:v>
                </c:pt>
                <c:pt idx="232">
                  <c:v>860.19093850335003</c:v>
                </c:pt>
                <c:pt idx="233">
                  <c:v>865.17895824752998</c:v>
                </c:pt>
                <c:pt idx="234">
                  <c:v>870.10330721586001</c:v>
                </c:pt>
                <c:pt idx="235">
                  <c:v>875.03530752820996</c:v>
                </c:pt>
                <c:pt idx="236">
                  <c:v>879.96742908100998</c:v>
                </c:pt>
                <c:pt idx="237">
                  <c:v>880.53170552108998</c:v>
                </c:pt>
                <c:pt idx="238">
                  <c:v>884.8910004608</c:v>
                </c:pt>
                <c:pt idx="239">
                  <c:v>886.00627690307999</c:v>
                </c:pt>
                <c:pt idx="240">
                  <c:v>889.8731410012</c:v>
                </c:pt>
                <c:pt idx="241">
                  <c:v>889.87976817542005</c:v>
                </c:pt>
                <c:pt idx="242">
                  <c:v>895.89640049339005</c:v>
                </c:pt>
                <c:pt idx="243">
                  <c:v>901.91365078777005</c:v>
                </c:pt>
                <c:pt idx="244">
                  <c:v>905.45367413509996</c:v>
                </c:pt>
                <c:pt idx="245">
                  <c:v>905.61795602224004</c:v>
                </c:pt>
                <c:pt idx="246">
                  <c:v>908.98787252792999</c:v>
                </c:pt>
                <c:pt idx="247">
                  <c:v>914.01544374295997</c:v>
                </c:pt>
                <c:pt idx="248">
                  <c:v>914.08709183468</c:v>
                </c:pt>
                <c:pt idx="249">
                  <c:v>917.52735617459996</c:v>
                </c:pt>
                <c:pt idx="250">
                  <c:v>921.02083261436997</c:v>
                </c:pt>
                <c:pt idx="251">
                  <c:v>925.99252543334001</c:v>
                </c:pt>
                <c:pt idx="252">
                  <c:v>930.76870361464</c:v>
                </c:pt>
                <c:pt idx="253">
                  <c:v>935.93879206752001</c:v>
                </c:pt>
                <c:pt idx="254">
                  <c:v>940.91034539638997</c:v>
                </c:pt>
                <c:pt idx="255">
                  <c:v>945.88367539583999</c:v>
                </c:pt>
                <c:pt idx="256">
                  <c:v>949.87528898011999</c:v>
                </c:pt>
                <c:pt idx="257">
                  <c:v>949.97588646712995</c:v>
                </c:pt>
                <c:pt idx="258">
                  <c:v>954.06843886575996</c:v>
                </c:pt>
                <c:pt idx="259">
                  <c:v>958.99907516364999</c:v>
                </c:pt>
                <c:pt idx="260">
                  <c:v>963.88507128815002</c:v>
                </c:pt>
              </c:numCache>
            </c:numRef>
          </c:xVal>
          <c:yVal>
            <c:numRef>
              <c:f>'WSPL_2D-Model_IST'!$L$4:$L$264</c:f>
              <c:numCache>
                <c:formatCode>0.00</c:formatCode>
                <c:ptCount val="261"/>
                <c:pt idx="0">
                  <c:v>83.230790272674994</c:v>
                </c:pt>
                <c:pt idx="1">
                  <c:v>83.23999786377</c:v>
                </c:pt>
                <c:pt idx="2">
                  <c:v>83.48999786377</c:v>
                </c:pt>
                <c:pt idx="3">
                  <c:v>83.519996643070002</c:v>
                </c:pt>
                <c:pt idx="4">
                  <c:v>83.514494162152999</c:v>
                </c:pt>
                <c:pt idx="5">
                  <c:v>83.510002136229005</c:v>
                </c:pt>
                <c:pt idx="6">
                  <c:v>83.480003356918999</c:v>
                </c:pt>
                <c:pt idx="7">
                  <c:v>83.459999084464997</c:v>
                </c:pt>
                <c:pt idx="8">
                  <c:v>83.440002441410002</c:v>
                </c:pt>
                <c:pt idx="9">
                  <c:v>83.341499328612997</c:v>
                </c:pt>
                <c:pt idx="10">
                  <c:v>83.336039788323006</c:v>
                </c:pt>
                <c:pt idx="11">
                  <c:v>83.260208602936004</c:v>
                </c:pt>
                <c:pt idx="12">
                  <c:v>83.373074880627001</c:v>
                </c:pt>
                <c:pt idx="13">
                  <c:v>83.337530286626006</c:v>
                </c:pt>
                <c:pt idx="14">
                  <c:v>83.343985752839004</c:v>
                </c:pt>
                <c:pt idx="15">
                  <c:v>83.370002746588995</c:v>
                </c:pt>
                <c:pt idx="16">
                  <c:v>83.366277715912005</c:v>
                </c:pt>
                <c:pt idx="17">
                  <c:v>83.353522029773998</c:v>
                </c:pt>
                <c:pt idx="18">
                  <c:v>83.341129487660993</c:v>
                </c:pt>
                <c:pt idx="19">
                  <c:v>83.340124051185001</c:v>
                </c:pt>
                <c:pt idx="20">
                  <c:v>83.339996337890994</c:v>
                </c:pt>
                <c:pt idx="21">
                  <c:v>83.288472833664997</c:v>
                </c:pt>
                <c:pt idx="22">
                  <c:v>83.296500539611003</c:v>
                </c:pt>
                <c:pt idx="23">
                  <c:v>83.298872939834993</c:v>
                </c:pt>
                <c:pt idx="24">
                  <c:v>83.295430192970997</c:v>
                </c:pt>
                <c:pt idx="25">
                  <c:v>83.292658721096998</c:v>
                </c:pt>
                <c:pt idx="26">
                  <c:v>83.289934479078994</c:v>
                </c:pt>
                <c:pt idx="27">
                  <c:v>83.279747009279006</c:v>
                </c:pt>
                <c:pt idx="28">
                  <c:v>83.275107746264993</c:v>
                </c:pt>
                <c:pt idx="29">
                  <c:v>83.270651811601994</c:v>
                </c:pt>
                <c:pt idx="30">
                  <c:v>83.266371167265007</c:v>
                </c:pt>
                <c:pt idx="31">
                  <c:v>83.266280114961006</c:v>
                </c:pt>
                <c:pt idx="32">
                  <c:v>83.261868292347003</c:v>
                </c:pt>
                <c:pt idx="33">
                  <c:v>83.259729164944005</c:v>
                </c:pt>
                <c:pt idx="34">
                  <c:v>83.257500256973998</c:v>
                </c:pt>
                <c:pt idx="35">
                  <c:v>83.253156566646993</c:v>
                </c:pt>
                <c:pt idx="36">
                  <c:v>83.248597485101996</c:v>
                </c:pt>
                <c:pt idx="37">
                  <c:v>83.244316270582004</c:v>
                </c:pt>
                <c:pt idx="38">
                  <c:v>83.240050024108996</c:v>
                </c:pt>
                <c:pt idx="39">
                  <c:v>83.235608909907995</c:v>
                </c:pt>
                <c:pt idx="40">
                  <c:v>83.235487487534996</c:v>
                </c:pt>
                <c:pt idx="41">
                  <c:v>83.231131150932995</c:v>
                </c:pt>
                <c:pt idx="42">
                  <c:v>83.226830279709006</c:v>
                </c:pt>
                <c:pt idx="43">
                  <c:v>83.222521977382996</c:v>
                </c:pt>
                <c:pt idx="44">
                  <c:v>83.217722009721996</c:v>
                </c:pt>
                <c:pt idx="45">
                  <c:v>83.213340054905998</c:v>
                </c:pt>
                <c:pt idx="46">
                  <c:v>83.209082748108003</c:v>
                </c:pt>
                <c:pt idx="47">
                  <c:v>83.204146529686</c:v>
                </c:pt>
                <c:pt idx="48">
                  <c:v>83.199912017290998</c:v>
                </c:pt>
                <c:pt idx="49">
                  <c:v>83.195765230055002</c:v>
                </c:pt>
                <c:pt idx="50">
                  <c:v>83.195629770074007</c:v>
                </c:pt>
                <c:pt idx="51">
                  <c:v>83.191523508591004</c:v>
                </c:pt>
                <c:pt idx="52">
                  <c:v>83.186600610729997</c:v>
                </c:pt>
                <c:pt idx="53">
                  <c:v>83.182449863772007</c:v>
                </c:pt>
                <c:pt idx="54">
                  <c:v>83.177426663518006</c:v>
                </c:pt>
                <c:pt idx="55">
                  <c:v>83.173419599406998</c:v>
                </c:pt>
                <c:pt idx="56">
                  <c:v>83.169400872910003</c:v>
                </c:pt>
                <c:pt idx="57">
                  <c:v>83.164335670328001</c:v>
                </c:pt>
                <c:pt idx="58">
                  <c:v>83.160284733473006</c:v>
                </c:pt>
                <c:pt idx="59">
                  <c:v>83.156384813686998</c:v>
                </c:pt>
                <c:pt idx="60">
                  <c:v>83.151132639235996</c:v>
                </c:pt>
                <c:pt idx="61">
                  <c:v>83.151029121828998</c:v>
                </c:pt>
                <c:pt idx="62">
                  <c:v>83.146074510033998</c:v>
                </c:pt>
                <c:pt idx="63">
                  <c:v>83.144649149341006</c:v>
                </c:pt>
                <c:pt idx="64">
                  <c:v>83.141085498281996</c:v>
                </c:pt>
                <c:pt idx="65">
                  <c:v>83.135112086646004</c:v>
                </c:pt>
                <c:pt idx="66">
                  <c:v>83.131950234702998</c:v>
                </c:pt>
                <c:pt idx="67">
                  <c:v>83.127530870420998</c:v>
                </c:pt>
                <c:pt idx="68">
                  <c:v>83.122957052516995</c:v>
                </c:pt>
                <c:pt idx="69">
                  <c:v>83.118710757814995</c:v>
                </c:pt>
                <c:pt idx="70">
                  <c:v>83.114302600618004</c:v>
                </c:pt>
                <c:pt idx="71">
                  <c:v>83.109982562455002</c:v>
                </c:pt>
                <c:pt idx="72">
                  <c:v>83.109948363970005</c:v>
                </c:pt>
                <c:pt idx="73">
                  <c:v>83.105681006433002</c:v>
                </c:pt>
                <c:pt idx="74">
                  <c:v>83.101096599391994</c:v>
                </c:pt>
                <c:pt idx="75">
                  <c:v>83.096681662150999</c:v>
                </c:pt>
                <c:pt idx="76">
                  <c:v>83.096390695528996</c:v>
                </c:pt>
                <c:pt idx="77">
                  <c:v>83.093985180559997</c:v>
                </c:pt>
                <c:pt idx="78">
                  <c:v>83.089590382311002</c:v>
                </c:pt>
                <c:pt idx="79">
                  <c:v>83.098365955375002</c:v>
                </c:pt>
                <c:pt idx="80">
                  <c:v>83.102835288955006</c:v>
                </c:pt>
                <c:pt idx="81">
                  <c:v>83.104471136960996</c:v>
                </c:pt>
                <c:pt idx="82">
                  <c:v>83.104562880572999</c:v>
                </c:pt>
                <c:pt idx="83">
                  <c:v>83.108181642092006</c:v>
                </c:pt>
                <c:pt idx="84">
                  <c:v>83.114960553939</c:v>
                </c:pt>
                <c:pt idx="85">
                  <c:v>83.123187052770007</c:v>
                </c:pt>
                <c:pt idx="86">
                  <c:v>83.131150447224996</c:v>
                </c:pt>
                <c:pt idx="87">
                  <c:v>83.132248808396994</c:v>
                </c:pt>
                <c:pt idx="88">
                  <c:v>83.139274085362999</c:v>
                </c:pt>
                <c:pt idx="89">
                  <c:v>83.147476532423994</c:v>
                </c:pt>
                <c:pt idx="90">
                  <c:v>83.156925843184993</c:v>
                </c:pt>
                <c:pt idx="91">
                  <c:v>83.156946097981006</c:v>
                </c:pt>
                <c:pt idx="92">
                  <c:v>83.156978714513002</c:v>
                </c:pt>
                <c:pt idx="93">
                  <c:v>83.164849148146004</c:v>
                </c:pt>
                <c:pt idx="94">
                  <c:v>83.165141652017994</c:v>
                </c:pt>
                <c:pt idx="95">
                  <c:v>83.173790990971995</c:v>
                </c:pt>
                <c:pt idx="96">
                  <c:v>83.182401012818005</c:v>
                </c:pt>
                <c:pt idx="97">
                  <c:v>83.190992169962996</c:v>
                </c:pt>
                <c:pt idx="98">
                  <c:v>83.196759656756001</c:v>
                </c:pt>
                <c:pt idx="99">
                  <c:v>83.200387559955004</c:v>
                </c:pt>
                <c:pt idx="100">
                  <c:v>83.208899153637006</c:v>
                </c:pt>
                <c:pt idx="101">
                  <c:v>83.217434837046</c:v>
                </c:pt>
                <c:pt idx="102">
                  <c:v>83.225990808342999</c:v>
                </c:pt>
                <c:pt idx="103">
                  <c:v>83.234527396095999</c:v>
                </c:pt>
                <c:pt idx="104">
                  <c:v>83.234599443901999</c:v>
                </c:pt>
                <c:pt idx="105">
                  <c:v>83.235904755666994</c:v>
                </c:pt>
                <c:pt idx="106">
                  <c:v>83.243164488613004</c:v>
                </c:pt>
                <c:pt idx="107">
                  <c:v>83.251788978207003</c:v>
                </c:pt>
                <c:pt idx="108">
                  <c:v>83.254686523624002</c:v>
                </c:pt>
                <c:pt idx="109">
                  <c:v>83.260632367596997</c:v>
                </c:pt>
                <c:pt idx="110">
                  <c:v>83.269198526479002</c:v>
                </c:pt>
                <c:pt idx="111">
                  <c:v>83.277770219667005</c:v>
                </c:pt>
                <c:pt idx="112">
                  <c:v>83.286267302172007</c:v>
                </c:pt>
                <c:pt idx="113">
                  <c:v>83.286361418490003</c:v>
                </c:pt>
                <c:pt idx="114">
                  <c:v>83.294951581914006</c:v>
                </c:pt>
                <c:pt idx="115">
                  <c:v>83.303553337983004</c:v>
                </c:pt>
                <c:pt idx="116">
                  <c:v>83.310029164724995</c:v>
                </c:pt>
                <c:pt idx="117">
                  <c:v>83.312282702863996</c:v>
                </c:pt>
                <c:pt idx="118">
                  <c:v>83.314169054093995</c:v>
                </c:pt>
                <c:pt idx="119">
                  <c:v>83.320731099078003</c:v>
                </c:pt>
                <c:pt idx="120">
                  <c:v>83.328391388393001</c:v>
                </c:pt>
                <c:pt idx="121">
                  <c:v>83.329520403488004</c:v>
                </c:pt>
                <c:pt idx="122">
                  <c:v>83.338452095427996</c:v>
                </c:pt>
                <c:pt idx="123">
                  <c:v>83.346695992134997</c:v>
                </c:pt>
                <c:pt idx="124">
                  <c:v>83.346724644016007</c:v>
                </c:pt>
                <c:pt idx="125">
                  <c:v>83.346768721180993</c:v>
                </c:pt>
                <c:pt idx="126">
                  <c:v>83.355552569628003</c:v>
                </c:pt>
                <c:pt idx="127">
                  <c:v>83.355673725068996</c:v>
                </c:pt>
                <c:pt idx="128">
                  <c:v>83.362779721188005</c:v>
                </c:pt>
                <c:pt idx="129">
                  <c:v>83.363945174045995</c:v>
                </c:pt>
                <c:pt idx="130">
                  <c:v>83.371510333854999</c:v>
                </c:pt>
                <c:pt idx="131">
                  <c:v>83.379605079673993</c:v>
                </c:pt>
                <c:pt idx="132">
                  <c:v>83.387794363080005</c:v>
                </c:pt>
                <c:pt idx="133">
                  <c:v>83.395965027586001</c:v>
                </c:pt>
                <c:pt idx="134">
                  <c:v>83.404020511458</c:v>
                </c:pt>
                <c:pt idx="135">
                  <c:v>83.411318728424007</c:v>
                </c:pt>
                <c:pt idx="136">
                  <c:v>83.419302212532997</c:v>
                </c:pt>
                <c:pt idx="137">
                  <c:v>83.427246689439997</c:v>
                </c:pt>
                <c:pt idx="138">
                  <c:v>83.434330826799993</c:v>
                </c:pt>
                <c:pt idx="139">
                  <c:v>83.441901162571995</c:v>
                </c:pt>
                <c:pt idx="140">
                  <c:v>83.442198700141006</c:v>
                </c:pt>
                <c:pt idx="141">
                  <c:v>83.450313293215004</c:v>
                </c:pt>
                <c:pt idx="142">
                  <c:v>83.457777442424998</c:v>
                </c:pt>
                <c:pt idx="143">
                  <c:v>83.465961858121005</c:v>
                </c:pt>
                <c:pt idx="144">
                  <c:v>83.473996941159996</c:v>
                </c:pt>
                <c:pt idx="145">
                  <c:v>83.474720995596996</c:v>
                </c:pt>
                <c:pt idx="146">
                  <c:v>83.476277603534996</c:v>
                </c:pt>
                <c:pt idx="147">
                  <c:v>83.477204860027996</c:v>
                </c:pt>
                <c:pt idx="148">
                  <c:v>83.479037340236005</c:v>
                </c:pt>
                <c:pt idx="149">
                  <c:v>83.480947275689999</c:v>
                </c:pt>
                <c:pt idx="150">
                  <c:v>83.480969060117999</c:v>
                </c:pt>
                <c:pt idx="151">
                  <c:v>83.482638554312999</c:v>
                </c:pt>
                <c:pt idx="152">
                  <c:v>83.484276522692994</c:v>
                </c:pt>
                <c:pt idx="153">
                  <c:v>83.485791761551994</c:v>
                </c:pt>
                <c:pt idx="154">
                  <c:v>83.487234942949996</c:v>
                </c:pt>
                <c:pt idx="155">
                  <c:v>83.488608182763997</c:v>
                </c:pt>
                <c:pt idx="156">
                  <c:v>83.489834765295996</c:v>
                </c:pt>
                <c:pt idx="157">
                  <c:v>83.490985966720004</c:v>
                </c:pt>
                <c:pt idx="158">
                  <c:v>83.492147457162005</c:v>
                </c:pt>
                <c:pt idx="159">
                  <c:v>83.493183089317995</c:v>
                </c:pt>
                <c:pt idx="160">
                  <c:v>83.494407100786006</c:v>
                </c:pt>
                <c:pt idx="161">
                  <c:v>83.494407653809006</c:v>
                </c:pt>
                <c:pt idx="162">
                  <c:v>83.495601121663</c:v>
                </c:pt>
                <c:pt idx="163">
                  <c:v>83.496722008288998</c:v>
                </c:pt>
                <c:pt idx="164">
                  <c:v>83.498116407222994</c:v>
                </c:pt>
                <c:pt idx="165">
                  <c:v>83.499280241776006</c:v>
                </c:pt>
                <c:pt idx="166">
                  <c:v>83.500338963199994</c:v>
                </c:pt>
                <c:pt idx="167">
                  <c:v>83.501358078996006</c:v>
                </c:pt>
                <c:pt idx="168">
                  <c:v>83.501361560207002</c:v>
                </c:pt>
                <c:pt idx="169">
                  <c:v>83.502957783951999</c:v>
                </c:pt>
                <c:pt idx="170">
                  <c:v>83.503831348861993</c:v>
                </c:pt>
                <c:pt idx="171">
                  <c:v>83.504578119740003</c:v>
                </c:pt>
                <c:pt idx="172">
                  <c:v>83.505835869248003</c:v>
                </c:pt>
                <c:pt idx="173">
                  <c:v>83.507223617853001</c:v>
                </c:pt>
                <c:pt idx="174">
                  <c:v>83.507806458176006</c:v>
                </c:pt>
                <c:pt idx="175">
                  <c:v>83.508349742798998</c:v>
                </c:pt>
                <c:pt idx="176">
                  <c:v>83.510396551805997</c:v>
                </c:pt>
                <c:pt idx="177">
                  <c:v>83.510398007128998</c:v>
                </c:pt>
                <c:pt idx="178">
                  <c:v>83.509690375518005</c:v>
                </c:pt>
                <c:pt idx="179">
                  <c:v>83.508742461227996</c:v>
                </c:pt>
                <c:pt idx="180">
                  <c:v>83.508912274265001</c:v>
                </c:pt>
                <c:pt idx="181">
                  <c:v>83.508131201772002</c:v>
                </c:pt>
                <c:pt idx="182">
                  <c:v>83.506403147054002</c:v>
                </c:pt>
                <c:pt idx="183">
                  <c:v>83.506867701130005</c:v>
                </c:pt>
                <c:pt idx="184">
                  <c:v>83.507897329865997</c:v>
                </c:pt>
                <c:pt idx="185">
                  <c:v>83.507898953335996</c:v>
                </c:pt>
                <c:pt idx="186">
                  <c:v>83.509644245700002</c:v>
                </c:pt>
                <c:pt idx="187">
                  <c:v>83.511385704259993</c:v>
                </c:pt>
                <c:pt idx="188">
                  <c:v>83.511504712659999</c:v>
                </c:pt>
                <c:pt idx="189">
                  <c:v>83.513097996997999</c:v>
                </c:pt>
                <c:pt idx="190">
                  <c:v>83.514458626522995</c:v>
                </c:pt>
                <c:pt idx="191">
                  <c:v>83.514470482114007</c:v>
                </c:pt>
                <c:pt idx="192">
                  <c:v>83.514951078039005</c:v>
                </c:pt>
                <c:pt idx="193">
                  <c:v>83.515451198633002</c:v>
                </c:pt>
                <c:pt idx="194">
                  <c:v>83.516408846554</c:v>
                </c:pt>
                <c:pt idx="195">
                  <c:v>83.517275372046996</c:v>
                </c:pt>
                <c:pt idx="196">
                  <c:v>83.517096087286006</c:v>
                </c:pt>
                <c:pt idx="197">
                  <c:v>83.517747202116993</c:v>
                </c:pt>
                <c:pt idx="198">
                  <c:v>83.518193356132997</c:v>
                </c:pt>
                <c:pt idx="199">
                  <c:v>83.517982252902996</c:v>
                </c:pt>
                <c:pt idx="200">
                  <c:v>83.518409338940003</c:v>
                </c:pt>
                <c:pt idx="201">
                  <c:v>83.518687909275997</c:v>
                </c:pt>
                <c:pt idx="202">
                  <c:v>83.518687910203994</c:v>
                </c:pt>
                <c:pt idx="203">
                  <c:v>83.518398079148</c:v>
                </c:pt>
                <c:pt idx="204">
                  <c:v>83.518535397720996</c:v>
                </c:pt>
                <c:pt idx="205">
                  <c:v>83.518764619162994</c:v>
                </c:pt>
                <c:pt idx="206">
                  <c:v>83.518509408924999</c:v>
                </c:pt>
                <c:pt idx="207">
                  <c:v>83.518266260984007</c:v>
                </c:pt>
                <c:pt idx="208">
                  <c:v>83.518292623139004</c:v>
                </c:pt>
                <c:pt idx="209">
                  <c:v>83.518767189875007</c:v>
                </c:pt>
                <c:pt idx="210">
                  <c:v>83.518233337585002</c:v>
                </c:pt>
                <c:pt idx="211">
                  <c:v>83.518077228698999</c:v>
                </c:pt>
                <c:pt idx="212">
                  <c:v>83.518060324814996</c:v>
                </c:pt>
                <c:pt idx="213">
                  <c:v>83.519150077714997</c:v>
                </c:pt>
                <c:pt idx="214">
                  <c:v>83.517933124734995</c:v>
                </c:pt>
                <c:pt idx="215">
                  <c:v>83.517872121395001</c:v>
                </c:pt>
                <c:pt idx="216">
                  <c:v>83.517831969913004</c:v>
                </c:pt>
                <c:pt idx="217">
                  <c:v>83.519502425973997</c:v>
                </c:pt>
                <c:pt idx="218">
                  <c:v>83.517731657455002</c:v>
                </c:pt>
                <c:pt idx="219">
                  <c:v>83.519829562050006</c:v>
                </c:pt>
                <c:pt idx="220">
                  <c:v>83.517721225681996</c:v>
                </c:pt>
                <c:pt idx="221">
                  <c:v>83.519774172425997</c:v>
                </c:pt>
                <c:pt idx="222">
                  <c:v>83.519773322041004</c:v>
                </c:pt>
                <c:pt idx="223">
                  <c:v>83.517139740345996</c:v>
                </c:pt>
                <c:pt idx="224">
                  <c:v>83.517223049755998</c:v>
                </c:pt>
                <c:pt idx="225">
                  <c:v>83.517015199355001</c:v>
                </c:pt>
                <c:pt idx="226">
                  <c:v>83.516882967781996</c:v>
                </c:pt>
                <c:pt idx="227">
                  <c:v>83.517098217037997</c:v>
                </c:pt>
                <c:pt idx="228">
                  <c:v>83.51681718207</c:v>
                </c:pt>
                <c:pt idx="229">
                  <c:v>83.517081083457001</c:v>
                </c:pt>
                <c:pt idx="230">
                  <c:v>83.516819861440993</c:v>
                </c:pt>
                <c:pt idx="231">
                  <c:v>83.516667704956006</c:v>
                </c:pt>
                <c:pt idx="232">
                  <c:v>83.516325696276994</c:v>
                </c:pt>
                <c:pt idx="233">
                  <c:v>83.516806404150003</c:v>
                </c:pt>
                <c:pt idx="234">
                  <c:v>83.516554654662997</c:v>
                </c:pt>
                <c:pt idx="235">
                  <c:v>83.516202096827001</c:v>
                </c:pt>
                <c:pt idx="236">
                  <c:v>83.515817258884994</c:v>
                </c:pt>
                <c:pt idx="237">
                  <c:v>83.515777979337003</c:v>
                </c:pt>
                <c:pt idx="238">
                  <c:v>83.516182883905003</c:v>
                </c:pt>
                <c:pt idx="239">
                  <c:v>83.51563415167</c:v>
                </c:pt>
                <c:pt idx="240">
                  <c:v>83.516187024971998</c:v>
                </c:pt>
                <c:pt idx="241">
                  <c:v>83.516187877191001</c:v>
                </c:pt>
                <c:pt idx="242">
                  <c:v>83.596035740527</c:v>
                </c:pt>
                <c:pt idx="243">
                  <c:v>83.684997558594006</c:v>
                </c:pt>
                <c:pt idx="244">
                  <c:v>83.76000213623</c:v>
                </c:pt>
                <c:pt idx="245">
                  <c:v>83.766108565002995</c:v>
                </c:pt>
                <c:pt idx="246">
                  <c:v>83.866096496577995</c:v>
                </c:pt>
                <c:pt idx="247">
                  <c:v>83.917977341465004</c:v>
                </c:pt>
                <c:pt idx="248">
                  <c:v>83.919998168974004</c:v>
                </c:pt>
                <c:pt idx="249">
                  <c:v>83.879997253417997</c:v>
                </c:pt>
                <c:pt idx="250">
                  <c:v>84.110000610352003</c:v>
                </c:pt>
                <c:pt idx="251">
                  <c:v>84.11499786377</c:v>
                </c:pt>
                <c:pt idx="252">
                  <c:v>84.120002746580994</c:v>
                </c:pt>
                <c:pt idx="253">
                  <c:v>84.180000305175994</c:v>
                </c:pt>
                <c:pt idx="254">
                  <c:v>84.180000305175994</c:v>
                </c:pt>
                <c:pt idx="255">
                  <c:v>84.180000305175994</c:v>
                </c:pt>
                <c:pt idx="256">
                  <c:v>83.770915100788002</c:v>
                </c:pt>
                <c:pt idx="257">
                  <c:v>83.760593036101994</c:v>
                </c:pt>
                <c:pt idx="258">
                  <c:v>83.730574876827006</c:v>
                </c:pt>
                <c:pt idx="259">
                  <c:v>83.736437572922995</c:v>
                </c:pt>
                <c:pt idx="260">
                  <c:v>83.738473405362996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4C60-409B-91A2-0F0710BFE3B0}"/>
            </c:ext>
          </c:extLst>
        </c:ser>
        <c:ser>
          <c:idx val="7"/>
          <c:order val="1"/>
          <c:tx>
            <c:v>WSPL_MNQ_IST</c:v>
          </c:tx>
          <c:spPr>
            <a:ln w="12700" cap="rnd">
              <a:solidFill>
                <a:schemeClr val="accent2"/>
              </a:solidFill>
              <a:prstDash val="sysDash"/>
              <a:round/>
            </a:ln>
            <a:effectLst/>
          </c:spPr>
          <c:marker>
            <c:symbol val="none"/>
          </c:marker>
          <c:xVal>
            <c:numRef>
              <c:f>'WSPL_2D-Model_IST'!$K$4:$K$264</c:f>
              <c:numCache>
                <c:formatCode>0.00</c:formatCode>
                <c:ptCount val="261"/>
                <c:pt idx="0">
                  <c:v>0</c:v>
                </c:pt>
                <c:pt idx="1">
                  <c:v>3.6596042004067</c:v>
                </c:pt>
                <c:pt idx="2">
                  <c:v>8.5657214232392</c:v>
                </c:pt>
                <c:pt idx="3">
                  <c:v>13.369877344439001</c:v>
                </c:pt>
                <c:pt idx="4">
                  <c:v>15.847956278437</c:v>
                </c:pt>
                <c:pt idx="5">
                  <c:v>17.889664939239001</c:v>
                </c:pt>
                <c:pt idx="6">
                  <c:v>21.71491392886</c:v>
                </c:pt>
                <c:pt idx="7">
                  <c:v>24.552432224663999</c:v>
                </c:pt>
                <c:pt idx="8">
                  <c:v>27.391554350054001</c:v>
                </c:pt>
                <c:pt idx="9">
                  <c:v>30.402082170656001</c:v>
                </c:pt>
                <c:pt idx="10">
                  <c:v>30.471673777199999</c:v>
                </c:pt>
                <c:pt idx="11">
                  <c:v>31.449919559354001</c:v>
                </c:pt>
                <c:pt idx="12">
                  <c:v>33.584231981446003</c:v>
                </c:pt>
                <c:pt idx="13">
                  <c:v>37.204971148459002</c:v>
                </c:pt>
                <c:pt idx="14">
                  <c:v>37.938721386075997</c:v>
                </c:pt>
                <c:pt idx="15">
                  <c:v>40.937458478631001</c:v>
                </c:pt>
                <c:pt idx="16">
                  <c:v>41.543771159020999</c:v>
                </c:pt>
                <c:pt idx="17">
                  <c:v>43.644121733275</c:v>
                </c:pt>
                <c:pt idx="18">
                  <c:v>45.731501265511</c:v>
                </c:pt>
                <c:pt idx="19">
                  <c:v>45.896522593728001</c:v>
                </c:pt>
                <c:pt idx="20">
                  <c:v>45.917087456234</c:v>
                </c:pt>
                <c:pt idx="21">
                  <c:v>49.540373220608998</c:v>
                </c:pt>
                <c:pt idx="22">
                  <c:v>54.250788020915998</c:v>
                </c:pt>
                <c:pt idx="23">
                  <c:v>58.940775303928</c:v>
                </c:pt>
                <c:pt idx="24">
                  <c:v>63.637294895159997</c:v>
                </c:pt>
                <c:pt idx="25">
                  <c:v>66.324500382102002</c:v>
                </c:pt>
                <c:pt idx="26">
                  <c:v>68.383758920443</c:v>
                </c:pt>
                <c:pt idx="27">
                  <c:v>73.069730858550997</c:v>
                </c:pt>
                <c:pt idx="28">
                  <c:v>78.139435834075996</c:v>
                </c:pt>
                <c:pt idx="29">
                  <c:v>83.205701782321</c:v>
                </c:pt>
                <c:pt idx="30">
                  <c:v>88.101214282244001</c:v>
                </c:pt>
                <c:pt idx="31">
                  <c:v>88.199670445487996</c:v>
                </c:pt>
                <c:pt idx="32">
                  <c:v>93.242986440402007</c:v>
                </c:pt>
                <c:pt idx="33">
                  <c:v>95.709311164287996</c:v>
                </c:pt>
                <c:pt idx="34">
                  <c:v>98.291644693386004</c:v>
                </c:pt>
                <c:pt idx="35">
                  <c:v>103.3463424287</c:v>
                </c:pt>
                <c:pt idx="36">
                  <c:v>108.32566509030001</c:v>
                </c:pt>
                <c:pt idx="37">
                  <c:v>113.37349716919</c:v>
                </c:pt>
                <c:pt idx="38">
                  <c:v>118.42764068035</c:v>
                </c:pt>
                <c:pt idx="39">
                  <c:v>123.27467729639</c:v>
                </c:pt>
                <c:pt idx="40">
                  <c:v>123.41356152916001</c:v>
                </c:pt>
                <c:pt idx="41">
                  <c:v>128.45370759190999</c:v>
                </c:pt>
                <c:pt idx="42">
                  <c:v>133.50069381322999</c:v>
                </c:pt>
                <c:pt idx="43">
                  <c:v>138.55278227323001</c:v>
                </c:pt>
                <c:pt idx="44">
                  <c:v>143.5394121381</c:v>
                </c:pt>
                <c:pt idx="45">
                  <c:v>148.58761394634001</c:v>
                </c:pt>
                <c:pt idx="46">
                  <c:v>153.63398081642001</c:v>
                </c:pt>
                <c:pt idx="47">
                  <c:v>158.61830561727001</c:v>
                </c:pt>
                <c:pt idx="48">
                  <c:v>163.66621777909</c:v>
                </c:pt>
                <c:pt idx="49">
                  <c:v>168.55038050248001</c:v>
                </c:pt>
                <c:pt idx="50">
                  <c:v>168.70801763608</c:v>
                </c:pt>
                <c:pt idx="51">
                  <c:v>173.76013857359001</c:v>
                </c:pt>
                <c:pt idx="52">
                  <c:v>178.75407898371</c:v>
                </c:pt>
                <c:pt idx="53">
                  <c:v>183.80239964704</c:v>
                </c:pt>
                <c:pt idx="54">
                  <c:v>188.79518743692</c:v>
                </c:pt>
                <c:pt idx="55">
                  <c:v>193.85009092723999</c:v>
                </c:pt>
                <c:pt idx="56">
                  <c:v>198.88929128276999</c:v>
                </c:pt>
                <c:pt idx="57">
                  <c:v>203.88378349204999</c:v>
                </c:pt>
                <c:pt idx="58">
                  <c:v>208.94518436065999</c:v>
                </c:pt>
                <c:pt idx="59">
                  <c:v>213.99958492736999</c:v>
                </c:pt>
                <c:pt idx="60">
                  <c:v>218.90335956771</c:v>
                </c:pt>
                <c:pt idx="61">
                  <c:v>218.98665311393</c:v>
                </c:pt>
                <c:pt idx="62">
                  <c:v>224.04163984959001</c:v>
                </c:pt>
                <c:pt idx="63">
                  <c:v>225.48941137415</c:v>
                </c:pt>
                <c:pt idx="64">
                  <c:v>229.09662658607999</c:v>
                </c:pt>
                <c:pt idx="65">
                  <c:v>234.074848914</c:v>
                </c:pt>
                <c:pt idx="66">
                  <c:v>239.16143264226</c:v>
                </c:pt>
                <c:pt idx="67">
                  <c:v>244.18630776808999</c:v>
                </c:pt>
                <c:pt idx="68">
                  <c:v>249.21871079587001</c:v>
                </c:pt>
                <c:pt idx="69">
                  <c:v>254.23605801881001</c:v>
                </c:pt>
                <c:pt idx="70">
                  <c:v>259.26093314400998</c:v>
                </c:pt>
                <c:pt idx="71">
                  <c:v>264.24203622389001</c:v>
                </c:pt>
                <c:pt idx="72">
                  <c:v>264.28703238577998</c:v>
                </c:pt>
                <c:pt idx="73">
                  <c:v>269.29626998611002</c:v>
                </c:pt>
                <c:pt idx="74">
                  <c:v>274.32174280659001</c:v>
                </c:pt>
                <c:pt idx="75">
                  <c:v>279.33909801700003</c:v>
                </c:pt>
                <c:pt idx="76">
                  <c:v>279.87690204738999</c:v>
                </c:pt>
                <c:pt idx="77">
                  <c:v>284.42265258357997</c:v>
                </c:pt>
                <c:pt idx="78">
                  <c:v>289.44083729485999</c:v>
                </c:pt>
                <c:pt idx="79">
                  <c:v>294.45001825459002</c:v>
                </c:pt>
                <c:pt idx="80">
                  <c:v>298.08001909219001</c:v>
                </c:pt>
                <c:pt idx="81">
                  <c:v>299.39393091545998</c:v>
                </c:pt>
                <c:pt idx="82">
                  <c:v>299.44146956226001</c:v>
                </c:pt>
                <c:pt idx="83">
                  <c:v>301.18759821812</c:v>
                </c:pt>
                <c:pt idx="84">
                  <c:v>304.47123461856</c:v>
                </c:pt>
                <c:pt idx="85">
                  <c:v>309.4725876521</c:v>
                </c:pt>
                <c:pt idx="86">
                  <c:v>314.47545421478998</c:v>
                </c:pt>
                <c:pt idx="87">
                  <c:v>315.16159366980003</c:v>
                </c:pt>
                <c:pt idx="88">
                  <c:v>319.48046343327002</c:v>
                </c:pt>
                <c:pt idx="89">
                  <c:v>324.48581322547</c:v>
                </c:pt>
                <c:pt idx="90">
                  <c:v>329.53906918103002</c:v>
                </c:pt>
                <c:pt idx="91">
                  <c:v>329.54989453456</c:v>
                </c:pt>
                <c:pt idx="92">
                  <c:v>329.56987338151998</c:v>
                </c:pt>
                <c:pt idx="93">
                  <c:v>334.38765607127999</c:v>
                </c:pt>
                <c:pt idx="94">
                  <c:v>334.55241446193997</c:v>
                </c:pt>
                <c:pt idx="95">
                  <c:v>339.54765146900002</c:v>
                </c:pt>
                <c:pt idx="96">
                  <c:v>344.55402376655002</c:v>
                </c:pt>
                <c:pt idx="97">
                  <c:v>349.55697485778001</c:v>
                </c:pt>
                <c:pt idx="98">
                  <c:v>352.67130157599001</c:v>
                </c:pt>
                <c:pt idx="99">
                  <c:v>354.61972934244</c:v>
                </c:pt>
                <c:pt idx="100">
                  <c:v>359.62322654244002</c:v>
                </c:pt>
                <c:pt idx="101">
                  <c:v>364.62672374042</c:v>
                </c:pt>
                <c:pt idx="102">
                  <c:v>369.63061853798001</c:v>
                </c:pt>
                <c:pt idx="103">
                  <c:v>374.58296053063998</c:v>
                </c:pt>
                <c:pt idx="104">
                  <c:v>374.62584090327999</c:v>
                </c:pt>
                <c:pt idx="105">
                  <c:v>375.39326592910999</c:v>
                </c:pt>
                <c:pt idx="106">
                  <c:v>379.62958135533</c:v>
                </c:pt>
                <c:pt idx="107">
                  <c:v>384.62549572936001</c:v>
                </c:pt>
                <c:pt idx="108">
                  <c:v>386.29670105366</c:v>
                </c:pt>
                <c:pt idx="109">
                  <c:v>389.68918413646998</c:v>
                </c:pt>
                <c:pt idx="110">
                  <c:v>394.68912833927999</c:v>
                </c:pt>
                <c:pt idx="111">
                  <c:v>399.68441014671998</c:v>
                </c:pt>
                <c:pt idx="112">
                  <c:v>404.62234801531997</c:v>
                </c:pt>
                <c:pt idx="113">
                  <c:v>404.67924960686003</c:v>
                </c:pt>
                <c:pt idx="114">
                  <c:v>409.72802604761</c:v>
                </c:pt>
                <c:pt idx="115">
                  <c:v>414.72167850288997</c:v>
                </c:pt>
                <c:pt idx="116">
                  <c:v>418.44421175257997</c:v>
                </c:pt>
                <c:pt idx="117">
                  <c:v>419.71607421268999</c:v>
                </c:pt>
                <c:pt idx="118">
                  <c:v>420.85506601982001</c:v>
                </c:pt>
                <c:pt idx="119">
                  <c:v>424.76758963662002</c:v>
                </c:pt>
                <c:pt idx="120">
                  <c:v>429.13740697282998</c:v>
                </c:pt>
                <c:pt idx="121">
                  <c:v>429.76465657695002</c:v>
                </c:pt>
                <c:pt idx="122">
                  <c:v>434.75500123923001</c:v>
                </c:pt>
                <c:pt idx="123">
                  <c:v>439.79700404302997</c:v>
                </c:pt>
                <c:pt idx="124">
                  <c:v>439.81430085377002</c:v>
                </c:pt>
                <c:pt idx="125">
                  <c:v>439.83927386603</c:v>
                </c:pt>
                <c:pt idx="126">
                  <c:v>444.72182931591999</c:v>
                </c:pt>
                <c:pt idx="127">
                  <c:v>444.79316821268998</c:v>
                </c:pt>
                <c:pt idx="128">
                  <c:v>449.09332905842001</c:v>
                </c:pt>
                <c:pt idx="129">
                  <c:v>449.79025413583003</c:v>
                </c:pt>
                <c:pt idx="130">
                  <c:v>454.83993595148002</c:v>
                </c:pt>
                <c:pt idx="131">
                  <c:v>459.85697618567002</c:v>
                </c:pt>
                <c:pt idx="132">
                  <c:v>464.86141126221997</c:v>
                </c:pt>
                <c:pt idx="133">
                  <c:v>469.86798823741998</c:v>
                </c:pt>
                <c:pt idx="134">
                  <c:v>474.87028141665002</c:v>
                </c:pt>
                <c:pt idx="135">
                  <c:v>479.90968895046001</c:v>
                </c:pt>
                <c:pt idx="136">
                  <c:v>484.91192543889002</c:v>
                </c:pt>
                <c:pt idx="137">
                  <c:v>489.91475664550001</c:v>
                </c:pt>
                <c:pt idx="138">
                  <c:v>494.95900299759001</c:v>
                </c:pt>
                <c:pt idx="139">
                  <c:v>499.78900738811001</c:v>
                </c:pt>
                <c:pt idx="140">
                  <c:v>499.96854261046002</c:v>
                </c:pt>
                <c:pt idx="141">
                  <c:v>504.97168923074003</c:v>
                </c:pt>
                <c:pt idx="142">
                  <c:v>509.98984556327002</c:v>
                </c:pt>
                <c:pt idx="143">
                  <c:v>514.99791866500004</c:v>
                </c:pt>
                <c:pt idx="144">
                  <c:v>519.99866700108998</c:v>
                </c:pt>
                <c:pt idx="145">
                  <c:v>524.93422883452001</c:v>
                </c:pt>
                <c:pt idx="146">
                  <c:v>529.83379754297005</c:v>
                </c:pt>
                <c:pt idx="147">
                  <c:v>534.77852460925999</c:v>
                </c:pt>
                <c:pt idx="148">
                  <c:v>539.69259692757998</c:v>
                </c:pt>
                <c:pt idx="149">
                  <c:v>544.49678412787</c:v>
                </c:pt>
                <c:pt idx="150">
                  <c:v>544.58870516572995</c:v>
                </c:pt>
                <c:pt idx="151">
                  <c:v>549.50977487933994</c:v>
                </c:pt>
                <c:pt idx="152">
                  <c:v>554.43538359783997</c:v>
                </c:pt>
                <c:pt idx="153">
                  <c:v>559.35619526674998</c:v>
                </c:pt>
                <c:pt idx="154">
                  <c:v>564.27700693588997</c:v>
                </c:pt>
                <c:pt idx="155">
                  <c:v>569.19781860479998</c:v>
                </c:pt>
                <c:pt idx="156">
                  <c:v>574.10418279404996</c:v>
                </c:pt>
                <c:pt idx="157">
                  <c:v>578.99972998678004</c:v>
                </c:pt>
                <c:pt idx="158">
                  <c:v>583.90246369252998</c:v>
                </c:pt>
                <c:pt idx="159">
                  <c:v>588.87395700499997</c:v>
                </c:pt>
                <c:pt idx="160">
                  <c:v>593.77078133478994</c:v>
                </c:pt>
                <c:pt idx="161">
                  <c:v>593.77314854523001</c:v>
                </c:pt>
                <c:pt idx="162">
                  <c:v>598.67509793478996</c:v>
                </c:pt>
                <c:pt idx="163">
                  <c:v>603.57770750693999</c:v>
                </c:pt>
                <c:pt idx="164">
                  <c:v>608.54786157996</c:v>
                </c:pt>
                <c:pt idx="165">
                  <c:v>613.43933373968002</c:v>
                </c:pt>
                <c:pt idx="166">
                  <c:v>618.34154142982004</c:v>
                </c:pt>
                <c:pt idx="167">
                  <c:v>623.24058056684999</c:v>
                </c:pt>
                <c:pt idx="168">
                  <c:v>623.25125114605999</c:v>
                </c:pt>
                <c:pt idx="169">
                  <c:v>628.21064355996998</c:v>
                </c:pt>
                <c:pt idx="170">
                  <c:v>633.10919327066995</c:v>
                </c:pt>
                <c:pt idx="171">
                  <c:v>638.01152652039002</c:v>
                </c:pt>
                <c:pt idx="172">
                  <c:v>642.94392848568998</c:v>
                </c:pt>
                <c:pt idx="173">
                  <c:v>647.8687352984</c:v>
                </c:pt>
                <c:pt idx="174">
                  <c:v>652.77152600611998</c:v>
                </c:pt>
                <c:pt idx="175">
                  <c:v>657.67072104383999</c:v>
                </c:pt>
                <c:pt idx="176">
                  <c:v>662.63597939220006</c:v>
                </c:pt>
                <c:pt idx="177">
                  <c:v>662.64960771828999</c:v>
                </c:pt>
                <c:pt idx="178">
                  <c:v>667.53524953265003</c:v>
                </c:pt>
                <c:pt idx="179">
                  <c:v>672.43451988286995</c:v>
                </c:pt>
                <c:pt idx="180">
                  <c:v>677.39196896494002</c:v>
                </c:pt>
                <c:pt idx="181">
                  <c:v>682.29823493393997</c:v>
                </c:pt>
                <c:pt idx="182">
                  <c:v>686.32681908884001</c:v>
                </c:pt>
                <c:pt idx="183">
                  <c:v>687.21360578328995</c:v>
                </c:pt>
                <c:pt idx="184">
                  <c:v>692.10588888740995</c:v>
                </c:pt>
                <c:pt idx="185">
                  <c:v>692.20176529919001</c:v>
                </c:pt>
                <c:pt idx="186">
                  <c:v>697.11792118461005</c:v>
                </c:pt>
                <c:pt idx="187">
                  <c:v>702.04122505417001</c:v>
                </c:pt>
                <c:pt idx="188">
                  <c:v>707.02120665929999</c:v>
                </c:pt>
                <c:pt idx="189">
                  <c:v>711.94733690993996</c:v>
                </c:pt>
                <c:pt idx="190">
                  <c:v>716.81217351763996</c:v>
                </c:pt>
                <c:pt idx="191">
                  <c:v>716.86781081106005</c:v>
                </c:pt>
                <c:pt idx="192">
                  <c:v>721.82306960446999</c:v>
                </c:pt>
                <c:pt idx="193">
                  <c:v>726.78221995061006</c:v>
                </c:pt>
                <c:pt idx="194">
                  <c:v>731.70876181611004</c:v>
                </c:pt>
                <c:pt idx="195">
                  <c:v>736.63726285273003</c:v>
                </c:pt>
                <c:pt idx="196">
                  <c:v>741.62435710270995</c:v>
                </c:pt>
                <c:pt idx="197">
                  <c:v>746.54627249193004</c:v>
                </c:pt>
                <c:pt idx="198">
                  <c:v>751.45618982417</c:v>
                </c:pt>
                <c:pt idx="199">
                  <c:v>756.44183764539002</c:v>
                </c:pt>
                <c:pt idx="200">
                  <c:v>761.36617101473996</c:v>
                </c:pt>
                <c:pt idx="201">
                  <c:v>766.28268798270994</c:v>
                </c:pt>
                <c:pt idx="202">
                  <c:v>766.28374617161001</c:v>
                </c:pt>
                <c:pt idx="203">
                  <c:v>771.26159469588004</c:v>
                </c:pt>
                <c:pt idx="204">
                  <c:v>775.75237257830997</c:v>
                </c:pt>
                <c:pt idx="205">
                  <c:v>776.17797193884996</c:v>
                </c:pt>
                <c:pt idx="206">
                  <c:v>776.74372443476</c:v>
                </c:pt>
                <c:pt idx="207">
                  <c:v>781.14906244212</c:v>
                </c:pt>
                <c:pt idx="208">
                  <c:v>785.00352441861003</c:v>
                </c:pt>
                <c:pt idx="209">
                  <c:v>786.05762350429995</c:v>
                </c:pt>
                <c:pt idx="210">
                  <c:v>787.26237352093005</c:v>
                </c:pt>
                <c:pt idx="211">
                  <c:v>791.02871400802997</c:v>
                </c:pt>
                <c:pt idx="212">
                  <c:v>793.86202387373999</c:v>
                </c:pt>
                <c:pt idx="213">
                  <c:v>795.94533445468005</c:v>
                </c:pt>
                <c:pt idx="214">
                  <c:v>798.71412866475998</c:v>
                </c:pt>
                <c:pt idx="215">
                  <c:v>800.91618175372002</c:v>
                </c:pt>
                <c:pt idx="216">
                  <c:v>802.57272312956002</c:v>
                </c:pt>
                <c:pt idx="217">
                  <c:v>805.83293959175001</c:v>
                </c:pt>
                <c:pt idx="218">
                  <c:v>810.81149093270994</c:v>
                </c:pt>
                <c:pt idx="219">
                  <c:v>815.72054472965999</c:v>
                </c:pt>
                <c:pt idx="220">
                  <c:v>820.69119862153002</c:v>
                </c:pt>
                <c:pt idx="221">
                  <c:v>825.54445998045003</c:v>
                </c:pt>
                <c:pt idx="222">
                  <c:v>825.60080957984997</c:v>
                </c:pt>
                <c:pt idx="223">
                  <c:v>828.95495364576004</c:v>
                </c:pt>
                <c:pt idx="224">
                  <c:v>830.57671691988003</c:v>
                </c:pt>
                <c:pt idx="225">
                  <c:v>835.49952416111</c:v>
                </c:pt>
                <c:pt idx="226">
                  <c:v>838.42878168158995</c:v>
                </c:pt>
                <c:pt idx="227">
                  <c:v>840.42282245278</c:v>
                </c:pt>
                <c:pt idx="228">
                  <c:v>840.93280888987999</c:v>
                </c:pt>
                <c:pt idx="229">
                  <c:v>845.41029614246997</c:v>
                </c:pt>
                <c:pt idx="230">
                  <c:v>850.34277648396005</c:v>
                </c:pt>
                <c:pt idx="231">
                  <c:v>855.26048984515</c:v>
                </c:pt>
                <c:pt idx="232">
                  <c:v>860.19093850335003</c:v>
                </c:pt>
                <c:pt idx="233">
                  <c:v>865.17895824752998</c:v>
                </c:pt>
                <c:pt idx="234">
                  <c:v>870.10330721586001</c:v>
                </c:pt>
                <c:pt idx="235">
                  <c:v>875.03530752820996</c:v>
                </c:pt>
                <c:pt idx="236">
                  <c:v>879.96742908100998</c:v>
                </c:pt>
                <c:pt idx="237">
                  <c:v>880.53170552108998</c:v>
                </c:pt>
                <c:pt idx="238">
                  <c:v>884.8910004608</c:v>
                </c:pt>
                <c:pt idx="239">
                  <c:v>886.00627690307999</c:v>
                </c:pt>
                <c:pt idx="240">
                  <c:v>889.8731410012</c:v>
                </c:pt>
                <c:pt idx="241">
                  <c:v>889.87976817542005</c:v>
                </c:pt>
                <c:pt idx="242">
                  <c:v>895.89640049339005</c:v>
                </c:pt>
                <c:pt idx="243">
                  <c:v>901.91365078777005</c:v>
                </c:pt>
                <c:pt idx="244">
                  <c:v>905.45367413509996</c:v>
                </c:pt>
                <c:pt idx="245">
                  <c:v>905.61795602224004</c:v>
                </c:pt>
                <c:pt idx="246">
                  <c:v>908.98787252792999</c:v>
                </c:pt>
                <c:pt idx="247">
                  <c:v>914.01544374295997</c:v>
                </c:pt>
                <c:pt idx="248">
                  <c:v>914.08709183468</c:v>
                </c:pt>
                <c:pt idx="249">
                  <c:v>917.52735617459996</c:v>
                </c:pt>
                <c:pt idx="250">
                  <c:v>921.02083261436997</c:v>
                </c:pt>
                <c:pt idx="251">
                  <c:v>925.99252543334001</c:v>
                </c:pt>
                <c:pt idx="252">
                  <c:v>930.76870361464</c:v>
                </c:pt>
                <c:pt idx="253">
                  <c:v>935.93879206752001</c:v>
                </c:pt>
                <c:pt idx="254">
                  <c:v>940.91034539638997</c:v>
                </c:pt>
                <c:pt idx="255">
                  <c:v>945.88367539583999</c:v>
                </c:pt>
                <c:pt idx="256">
                  <c:v>949.87528898011999</c:v>
                </c:pt>
                <c:pt idx="257">
                  <c:v>949.97588646712995</c:v>
                </c:pt>
                <c:pt idx="258">
                  <c:v>954.06843886575996</c:v>
                </c:pt>
                <c:pt idx="259">
                  <c:v>958.99907516364999</c:v>
                </c:pt>
                <c:pt idx="260">
                  <c:v>963.88507128815002</c:v>
                </c:pt>
              </c:numCache>
              <c:extLst xmlns:c15="http://schemas.microsoft.com/office/drawing/2012/chart"/>
            </c:numRef>
          </c:xVal>
          <c:yVal>
            <c:numRef>
              <c:f>'WSPL_2D-Model_IST'!$M$4:$M$264</c:f>
              <c:numCache>
                <c:formatCode>0.00</c:formatCode>
                <c:ptCount val="261"/>
                <c:pt idx="0">
                  <c:v>83.348651625100004</c:v>
                </c:pt>
                <c:pt idx="1">
                  <c:v>83.329670953412005</c:v>
                </c:pt>
                <c:pt idx="2">
                  <c:v>83.524884820362999</c:v>
                </c:pt>
                <c:pt idx="3">
                  <c:v>83.570503685120997</c:v>
                </c:pt>
                <c:pt idx="4">
                  <c:v>83.576613310338999</c:v>
                </c:pt>
                <c:pt idx="5">
                  <c:v>83.581477189804005</c:v>
                </c:pt>
                <c:pt idx="6">
                  <c:v>83.587600929339004</c:v>
                </c:pt>
                <c:pt idx="7">
                  <c:v>83.587854320497001</c:v>
                </c:pt>
                <c:pt idx="8">
                  <c:v>83.588188411591005</c:v>
                </c:pt>
                <c:pt idx="9">
                  <c:v>83.588997069735996</c:v>
                </c:pt>
                <c:pt idx="10">
                  <c:v>83.588972000050006</c:v>
                </c:pt>
                <c:pt idx="11">
                  <c:v>83.588972000050006</c:v>
                </c:pt>
                <c:pt idx="12">
                  <c:v>83.58886700843</c:v>
                </c:pt>
                <c:pt idx="13">
                  <c:v>83.588785665396998</c:v>
                </c:pt>
                <c:pt idx="14">
                  <c:v>83.588959286188</c:v>
                </c:pt>
                <c:pt idx="15">
                  <c:v>83.589634545316997</c:v>
                </c:pt>
                <c:pt idx="16">
                  <c:v>83.589624444221002</c:v>
                </c:pt>
                <c:pt idx="17">
                  <c:v>83.589648824769</c:v>
                </c:pt>
                <c:pt idx="18">
                  <c:v>83.589652438909994</c:v>
                </c:pt>
                <c:pt idx="19">
                  <c:v>83.589656850706007</c:v>
                </c:pt>
                <c:pt idx="20">
                  <c:v>83.589656823922994</c:v>
                </c:pt>
                <c:pt idx="21">
                  <c:v>83.589889526367003</c:v>
                </c:pt>
                <c:pt idx="22">
                  <c:v>83.590049743652003</c:v>
                </c:pt>
                <c:pt idx="23">
                  <c:v>83.590273212867004</c:v>
                </c:pt>
                <c:pt idx="24">
                  <c:v>83.590286254882997</c:v>
                </c:pt>
                <c:pt idx="25">
                  <c:v>83.590441988202002</c:v>
                </c:pt>
                <c:pt idx="26">
                  <c:v>83.590564300582002</c:v>
                </c:pt>
                <c:pt idx="27">
                  <c:v>83.590623914071998</c:v>
                </c:pt>
                <c:pt idx="28">
                  <c:v>83.590698242187997</c:v>
                </c:pt>
                <c:pt idx="29">
                  <c:v>83.59073638916</c:v>
                </c:pt>
                <c:pt idx="30">
                  <c:v>83.590803855993997</c:v>
                </c:pt>
                <c:pt idx="31">
                  <c:v>83.590805053710994</c:v>
                </c:pt>
                <c:pt idx="32">
                  <c:v>83.590835571289006</c:v>
                </c:pt>
                <c:pt idx="33">
                  <c:v>83.590872841714997</c:v>
                </c:pt>
                <c:pt idx="34">
                  <c:v>83.590911865234006</c:v>
                </c:pt>
                <c:pt idx="35">
                  <c:v>83.590934753417997</c:v>
                </c:pt>
                <c:pt idx="36">
                  <c:v>83.591011047362997</c:v>
                </c:pt>
                <c:pt idx="37">
                  <c:v>83.591033935547003</c:v>
                </c:pt>
                <c:pt idx="38">
                  <c:v>83.591102600097997</c:v>
                </c:pt>
                <c:pt idx="39">
                  <c:v>83.591132271890004</c:v>
                </c:pt>
                <c:pt idx="40">
                  <c:v>83.591133117675994</c:v>
                </c:pt>
                <c:pt idx="41">
                  <c:v>83.591194152832003</c:v>
                </c:pt>
                <c:pt idx="42">
                  <c:v>83.591232299805</c:v>
                </c:pt>
                <c:pt idx="43">
                  <c:v>83.591293334960994</c:v>
                </c:pt>
                <c:pt idx="44">
                  <c:v>83.591331481934006</c:v>
                </c:pt>
                <c:pt idx="45">
                  <c:v>83.591384887695</c:v>
                </c:pt>
                <c:pt idx="46">
                  <c:v>83.591423034667997</c:v>
                </c:pt>
                <c:pt idx="47">
                  <c:v>83.59147644043</c:v>
                </c:pt>
                <c:pt idx="48">
                  <c:v>83.591514067179006</c:v>
                </c:pt>
                <c:pt idx="49">
                  <c:v>83.591566074129005</c:v>
                </c:pt>
                <c:pt idx="50">
                  <c:v>83.591567993164006</c:v>
                </c:pt>
                <c:pt idx="51">
                  <c:v>83.591606140137003</c:v>
                </c:pt>
                <c:pt idx="52">
                  <c:v>83.591659030949998</c:v>
                </c:pt>
                <c:pt idx="53">
                  <c:v>83.591697692870994</c:v>
                </c:pt>
                <c:pt idx="54">
                  <c:v>83.591751098632997</c:v>
                </c:pt>
                <c:pt idx="55">
                  <c:v>83.591789245605</c:v>
                </c:pt>
                <c:pt idx="56">
                  <c:v>83.591841690118002</c:v>
                </c:pt>
                <c:pt idx="57">
                  <c:v>83.591865983625993</c:v>
                </c:pt>
                <c:pt idx="58">
                  <c:v>83.591926574707003</c:v>
                </c:pt>
                <c:pt idx="59">
                  <c:v>83.591957092285</c:v>
                </c:pt>
                <c:pt idx="60">
                  <c:v>83.592009478292994</c:v>
                </c:pt>
                <c:pt idx="61">
                  <c:v>83.592010498047003</c:v>
                </c:pt>
                <c:pt idx="62">
                  <c:v>83.592041015625</c:v>
                </c:pt>
                <c:pt idx="63">
                  <c:v>83.592056311281993</c:v>
                </c:pt>
                <c:pt idx="64">
                  <c:v>83.592094421387003</c:v>
                </c:pt>
                <c:pt idx="65">
                  <c:v>83.592124938965</c:v>
                </c:pt>
                <c:pt idx="66">
                  <c:v>83.592185974120994</c:v>
                </c:pt>
                <c:pt idx="67">
                  <c:v>83.592216491699006</c:v>
                </c:pt>
                <c:pt idx="68">
                  <c:v>83.592262268065994</c:v>
                </c:pt>
                <c:pt idx="69">
                  <c:v>83.592292785645</c:v>
                </c:pt>
                <c:pt idx="70">
                  <c:v>83.592338562012003</c:v>
                </c:pt>
                <c:pt idx="71">
                  <c:v>83.592361178326001</c:v>
                </c:pt>
                <c:pt idx="72">
                  <c:v>83.592361450195</c:v>
                </c:pt>
                <c:pt idx="73">
                  <c:v>83.592407226562997</c:v>
                </c:pt>
                <c:pt idx="74">
                  <c:v>83.592422485352003</c:v>
                </c:pt>
                <c:pt idx="75">
                  <c:v>83.592468352284001</c:v>
                </c:pt>
                <c:pt idx="76">
                  <c:v>83.592469875727005</c:v>
                </c:pt>
                <c:pt idx="77">
                  <c:v>83.592484294718005</c:v>
                </c:pt>
                <c:pt idx="78">
                  <c:v>83.592529296875</c:v>
                </c:pt>
                <c:pt idx="79">
                  <c:v>83.592529296875</c:v>
                </c:pt>
                <c:pt idx="80">
                  <c:v>83.592557040425007</c:v>
                </c:pt>
                <c:pt idx="81">
                  <c:v>83.592567009828997</c:v>
                </c:pt>
                <c:pt idx="82">
                  <c:v>83.592567443847997</c:v>
                </c:pt>
                <c:pt idx="83">
                  <c:v>83.592570092106001</c:v>
                </c:pt>
                <c:pt idx="84">
                  <c:v>83.592575073242003</c:v>
                </c:pt>
                <c:pt idx="85">
                  <c:v>83.592613220215</c:v>
                </c:pt>
                <c:pt idx="86">
                  <c:v>83.592636108397997</c:v>
                </c:pt>
                <c:pt idx="87">
                  <c:v>83.592641340227004</c:v>
                </c:pt>
                <c:pt idx="88">
                  <c:v>83.592674255370994</c:v>
                </c:pt>
                <c:pt idx="89">
                  <c:v>83.592697748649002</c:v>
                </c:pt>
                <c:pt idx="90">
                  <c:v>83.592750435138001</c:v>
                </c:pt>
                <c:pt idx="91">
                  <c:v>83.592750549315994</c:v>
                </c:pt>
                <c:pt idx="92">
                  <c:v>83.592750640668001</c:v>
                </c:pt>
                <c:pt idx="93">
                  <c:v>83.592773040016993</c:v>
                </c:pt>
                <c:pt idx="94">
                  <c:v>83.592773797356998</c:v>
                </c:pt>
                <c:pt idx="95">
                  <c:v>83.592834472655994</c:v>
                </c:pt>
                <c:pt idx="96">
                  <c:v>83.592864990234006</c:v>
                </c:pt>
                <c:pt idx="97">
                  <c:v>83.592933654785</c:v>
                </c:pt>
                <c:pt idx="98">
                  <c:v>83.592961811975002</c:v>
                </c:pt>
                <c:pt idx="99">
                  <c:v>83.592979107982003</c:v>
                </c:pt>
                <c:pt idx="100">
                  <c:v>83.593047866822999</c:v>
                </c:pt>
                <c:pt idx="101">
                  <c:v>83.593101501465</c:v>
                </c:pt>
                <c:pt idx="102">
                  <c:v>83.593185424805</c:v>
                </c:pt>
                <c:pt idx="103">
                  <c:v>83.593245936000997</c:v>
                </c:pt>
                <c:pt idx="104">
                  <c:v>83.593246429003997</c:v>
                </c:pt>
                <c:pt idx="105">
                  <c:v>83.593260505180993</c:v>
                </c:pt>
                <c:pt idx="106">
                  <c:v>83.593338012695</c:v>
                </c:pt>
                <c:pt idx="107">
                  <c:v>83.593399293920001</c:v>
                </c:pt>
                <c:pt idx="108">
                  <c:v>83.593441853574006</c:v>
                </c:pt>
                <c:pt idx="109">
                  <c:v>83.593528747559006</c:v>
                </c:pt>
                <c:pt idx="110">
                  <c:v>83.593612670897997</c:v>
                </c:pt>
                <c:pt idx="111">
                  <c:v>83.593742370605</c:v>
                </c:pt>
                <c:pt idx="112">
                  <c:v>83.593832880072995</c:v>
                </c:pt>
                <c:pt idx="113">
                  <c:v>83.59383392334</c:v>
                </c:pt>
                <c:pt idx="114">
                  <c:v>83.593987241660002</c:v>
                </c:pt>
                <c:pt idx="115">
                  <c:v>83.594116210937997</c:v>
                </c:pt>
                <c:pt idx="116">
                  <c:v>83.594247025586</c:v>
                </c:pt>
                <c:pt idx="117">
                  <c:v>83.594291687012003</c:v>
                </c:pt>
                <c:pt idx="118">
                  <c:v>83.594329529198006</c:v>
                </c:pt>
                <c:pt idx="119">
                  <c:v>83.594459533690994</c:v>
                </c:pt>
                <c:pt idx="120">
                  <c:v>83.594646319953</c:v>
                </c:pt>
                <c:pt idx="121">
                  <c:v>83.594673156737997</c:v>
                </c:pt>
                <c:pt idx="122">
                  <c:v>83.594871520995994</c:v>
                </c:pt>
                <c:pt idx="123">
                  <c:v>83.595137636963003</c:v>
                </c:pt>
                <c:pt idx="124">
                  <c:v>83.595138549805</c:v>
                </c:pt>
                <c:pt idx="125">
                  <c:v>83.595139926694998</c:v>
                </c:pt>
                <c:pt idx="126">
                  <c:v>83.595409275804997</c:v>
                </c:pt>
                <c:pt idx="127">
                  <c:v>83.595413208007997</c:v>
                </c:pt>
                <c:pt idx="128">
                  <c:v>83.595702083456999</c:v>
                </c:pt>
                <c:pt idx="129">
                  <c:v>83.595748953395002</c:v>
                </c:pt>
                <c:pt idx="130">
                  <c:v>83.596084594727003</c:v>
                </c:pt>
                <c:pt idx="131">
                  <c:v>83.596542358397997</c:v>
                </c:pt>
                <c:pt idx="132">
                  <c:v>83.596971682580005</c:v>
                </c:pt>
                <c:pt idx="133">
                  <c:v>83.597523585492993</c:v>
                </c:pt>
                <c:pt idx="134">
                  <c:v>83.598078506844999</c:v>
                </c:pt>
                <c:pt idx="135">
                  <c:v>83.598785400390994</c:v>
                </c:pt>
                <c:pt idx="136">
                  <c:v>83.599571228027003</c:v>
                </c:pt>
                <c:pt idx="137">
                  <c:v>83.600506014396004</c:v>
                </c:pt>
                <c:pt idx="138">
                  <c:v>83.601495771732004</c:v>
                </c:pt>
                <c:pt idx="139">
                  <c:v>83.602741943801007</c:v>
                </c:pt>
                <c:pt idx="140">
                  <c:v>83.602787907183</c:v>
                </c:pt>
                <c:pt idx="141">
                  <c:v>83.604054545265001</c:v>
                </c:pt>
                <c:pt idx="142">
                  <c:v>83.605932978541006</c:v>
                </c:pt>
                <c:pt idx="143">
                  <c:v>83.607746486791996</c:v>
                </c:pt>
                <c:pt idx="144">
                  <c:v>83.610277564504003</c:v>
                </c:pt>
                <c:pt idx="145">
                  <c:v>83.612972836270998</c:v>
                </c:pt>
                <c:pt idx="146">
                  <c:v>83.615421331216993</c:v>
                </c:pt>
                <c:pt idx="147">
                  <c:v>83.617834012697003</c:v>
                </c:pt>
                <c:pt idx="148">
                  <c:v>83.620081029106998</c:v>
                </c:pt>
                <c:pt idx="149">
                  <c:v>83.622297987612001</c:v>
                </c:pt>
                <c:pt idx="150">
                  <c:v>83.622340389846997</c:v>
                </c:pt>
                <c:pt idx="151">
                  <c:v>83.624509096292002</c:v>
                </c:pt>
                <c:pt idx="152">
                  <c:v>83.626682202439994</c:v>
                </c:pt>
                <c:pt idx="153">
                  <c:v>83.628649506388001</c:v>
                </c:pt>
                <c:pt idx="154">
                  <c:v>83.630566825280994</c:v>
                </c:pt>
                <c:pt idx="155">
                  <c:v>83.632389440693998</c:v>
                </c:pt>
                <c:pt idx="156">
                  <c:v>83.634174341589997</c:v>
                </c:pt>
                <c:pt idx="157">
                  <c:v>83.635944307480003</c:v>
                </c:pt>
                <c:pt idx="158">
                  <c:v>83.637695094014006</c:v>
                </c:pt>
                <c:pt idx="159">
                  <c:v>83.639469787720998</c:v>
                </c:pt>
                <c:pt idx="160">
                  <c:v>83.641155014906005</c:v>
                </c:pt>
                <c:pt idx="161">
                  <c:v>83.641155829593004</c:v>
                </c:pt>
                <c:pt idx="162">
                  <c:v>83.642917978431001</c:v>
                </c:pt>
                <c:pt idx="163">
                  <c:v>83.644569396972003</c:v>
                </c:pt>
                <c:pt idx="164">
                  <c:v>83.64624786377</c:v>
                </c:pt>
                <c:pt idx="165">
                  <c:v>83.647892561174999</c:v>
                </c:pt>
                <c:pt idx="166">
                  <c:v>83.649608931060001</c:v>
                </c:pt>
                <c:pt idx="167">
                  <c:v>83.651260375977003</c:v>
                </c:pt>
                <c:pt idx="168">
                  <c:v>83.651263619494998</c:v>
                </c:pt>
                <c:pt idx="169">
                  <c:v>83.652770996094006</c:v>
                </c:pt>
                <c:pt idx="170">
                  <c:v>83.654365539550994</c:v>
                </c:pt>
                <c:pt idx="171">
                  <c:v>83.656040298014005</c:v>
                </c:pt>
                <c:pt idx="172">
                  <c:v>83.657604245130003</c:v>
                </c:pt>
                <c:pt idx="173">
                  <c:v>83.658985298437997</c:v>
                </c:pt>
                <c:pt idx="174">
                  <c:v>83.66064453125</c:v>
                </c:pt>
                <c:pt idx="175">
                  <c:v>83.662155151367003</c:v>
                </c:pt>
                <c:pt idx="176">
                  <c:v>83.663665771484006</c:v>
                </c:pt>
                <c:pt idx="177">
                  <c:v>83.663669506741996</c:v>
                </c:pt>
                <c:pt idx="178">
                  <c:v>83.665011405505993</c:v>
                </c:pt>
                <c:pt idx="179">
                  <c:v>83.666688932317001</c:v>
                </c:pt>
                <c:pt idx="180">
                  <c:v>83.66805267334</c:v>
                </c:pt>
                <c:pt idx="181">
                  <c:v>83.669486999512003</c:v>
                </c:pt>
                <c:pt idx="182">
                  <c:v>83.670362415068993</c:v>
                </c:pt>
                <c:pt idx="183">
                  <c:v>83.670555712017006</c:v>
                </c:pt>
                <c:pt idx="184">
                  <c:v>83.672420210393994</c:v>
                </c:pt>
                <c:pt idx="185">
                  <c:v>83.672456870716999</c:v>
                </c:pt>
                <c:pt idx="186">
                  <c:v>83.673253292680997</c:v>
                </c:pt>
                <c:pt idx="187">
                  <c:v>83.676145371817995</c:v>
                </c:pt>
                <c:pt idx="188">
                  <c:v>83.677030509822998</c:v>
                </c:pt>
                <c:pt idx="189">
                  <c:v>83.679412841797003</c:v>
                </c:pt>
                <c:pt idx="190">
                  <c:v>83.680713773319994</c:v>
                </c:pt>
                <c:pt idx="191">
                  <c:v>83.680728708657995</c:v>
                </c:pt>
                <c:pt idx="192">
                  <c:v>83.682651532332997</c:v>
                </c:pt>
                <c:pt idx="193">
                  <c:v>83.683750425539998</c:v>
                </c:pt>
                <c:pt idx="194">
                  <c:v>83.685734761161996</c:v>
                </c:pt>
                <c:pt idx="195">
                  <c:v>83.687001953391999</c:v>
                </c:pt>
                <c:pt idx="196">
                  <c:v>83.688514709472997</c:v>
                </c:pt>
                <c:pt idx="197">
                  <c:v>83.689649775665998</c:v>
                </c:pt>
                <c:pt idx="198">
                  <c:v>83.691375732422003</c:v>
                </c:pt>
                <c:pt idx="199">
                  <c:v>83.692245483397997</c:v>
                </c:pt>
                <c:pt idx="200">
                  <c:v>83.694060523779996</c:v>
                </c:pt>
                <c:pt idx="201">
                  <c:v>83.694953918457003</c:v>
                </c:pt>
                <c:pt idx="202">
                  <c:v>83.694954255721001</c:v>
                </c:pt>
                <c:pt idx="203">
                  <c:v>83.696547955398003</c:v>
                </c:pt>
                <c:pt idx="204">
                  <c:v>83.697468361408994</c:v>
                </c:pt>
                <c:pt idx="205">
                  <c:v>83.697555589995005</c:v>
                </c:pt>
                <c:pt idx="206">
                  <c:v>83.697714439093005</c:v>
                </c:pt>
                <c:pt idx="207">
                  <c:v>83.698951347404005</c:v>
                </c:pt>
                <c:pt idx="208">
                  <c:v>83.699802443821994</c:v>
                </c:pt>
                <c:pt idx="209">
                  <c:v>83.700035197435994</c:v>
                </c:pt>
                <c:pt idx="210">
                  <c:v>83.700330934147999</c:v>
                </c:pt>
                <c:pt idx="211">
                  <c:v>83.70125579834</c:v>
                </c:pt>
                <c:pt idx="212">
                  <c:v>83.701924115381999</c:v>
                </c:pt>
                <c:pt idx="213">
                  <c:v>83.702415941094003</c:v>
                </c:pt>
                <c:pt idx="214">
                  <c:v>83.703035935301997</c:v>
                </c:pt>
                <c:pt idx="215">
                  <c:v>83.703529171067999</c:v>
                </c:pt>
                <c:pt idx="216">
                  <c:v>83.703873828349998</c:v>
                </c:pt>
                <c:pt idx="217">
                  <c:v>83.704552068278005</c:v>
                </c:pt>
                <c:pt idx="218">
                  <c:v>83.705802942130006</c:v>
                </c:pt>
                <c:pt idx="219">
                  <c:v>83.706680803460003</c:v>
                </c:pt>
                <c:pt idx="220">
                  <c:v>83.707901080408007</c:v>
                </c:pt>
                <c:pt idx="221">
                  <c:v>83.708708539593005</c:v>
                </c:pt>
                <c:pt idx="222">
                  <c:v>83.708717907017004</c:v>
                </c:pt>
                <c:pt idx="223">
                  <c:v>83.709581385036998</c:v>
                </c:pt>
                <c:pt idx="224">
                  <c:v>83.709999084472997</c:v>
                </c:pt>
                <c:pt idx="225">
                  <c:v>83.710540671383995</c:v>
                </c:pt>
                <c:pt idx="226">
                  <c:v>83.711521363941003</c:v>
                </c:pt>
                <c:pt idx="227">
                  <c:v>83.712188842390006</c:v>
                </c:pt>
                <c:pt idx="228">
                  <c:v>83.712198082287003</c:v>
                </c:pt>
                <c:pt idx="229">
                  <c:v>83.712279205070004</c:v>
                </c:pt>
                <c:pt idx="230">
                  <c:v>83.714232457139005</c:v>
                </c:pt>
                <c:pt idx="231">
                  <c:v>83.713806152344006</c:v>
                </c:pt>
                <c:pt idx="232">
                  <c:v>83.716262832096007</c:v>
                </c:pt>
                <c:pt idx="233">
                  <c:v>83.715033279344993</c:v>
                </c:pt>
                <c:pt idx="234">
                  <c:v>83.718528297774995</c:v>
                </c:pt>
                <c:pt idx="235">
                  <c:v>83.715751181254006</c:v>
                </c:pt>
                <c:pt idx="236">
                  <c:v>83.721138000487997</c:v>
                </c:pt>
                <c:pt idx="237">
                  <c:v>83.720528439535997</c:v>
                </c:pt>
                <c:pt idx="238">
                  <c:v>83.715820181881</c:v>
                </c:pt>
                <c:pt idx="239">
                  <c:v>83.717684541766005</c:v>
                </c:pt>
                <c:pt idx="240">
                  <c:v>83.724150766167</c:v>
                </c:pt>
                <c:pt idx="241">
                  <c:v>83.724161963732001</c:v>
                </c:pt>
                <c:pt idx="242">
                  <c:v>83.711011348875999</c:v>
                </c:pt>
                <c:pt idx="243">
                  <c:v>83.781083362133003</c:v>
                </c:pt>
                <c:pt idx="244">
                  <c:v>83.782514887031994</c:v>
                </c:pt>
                <c:pt idx="245">
                  <c:v>83.789354192820994</c:v>
                </c:pt>
                <c:pt idx="246">
                  <c:v>83.895118616003003</c:v>
                </c:pt>
                <c:pt idx="247">
                  <c:v>83.952006431252997</c:v>
                </c:pt>
                <c:pt idx="248">
                  <c:v>83.952693970365004</c:v>
                </c:pt>
                <c:pt idx="249">
                  <c:v>83.951278069900994</c:v>
                </c:pt>
                <c:pt idx="250">
                  <c:v>84.154311581106995</c:v>
                </c:pt>
                <c:pt idx="251">
                  <c:v>84.155872740714003</c:v>
                </c:pt>
                <c:pt idx="252">
                  <c:v>84.153985422687995</c:v>
                </c:pt>
                <c:pt idx="253">
                  <c:v>84.241291107311994</c:v>
                </c:pt>
                <c:pt idx="254">
                  <c:v>84.244768144266004</c:v>
                </c:pt>
                <c:pt idx="255">
                  <c:v>84.258309858282004</c:v>
                </c:pt>
                <c:pt idx="256">
                  <c:v>84.259280394296994</c:v>
                </c:pt>
                <c:pt idx="257">
                  <c:v>84.259304915179996</c:v>
                </c:pt>
                <c:pt idx="258">
                  <c:v>84.258865356445</c:v>
                </c:pt>
                <c:pt idx="259">
                  <c:v>84.259132385254006</c:v>
                </c:pt>
                <c:pt idx="260">
                  <c:v>84.259152325252998</c:v>
                </c:pt>
              </c:numCache>
              <c:extLst xmlns:c15="http://schemas.microsoft.com/office/drawing/2012/chart"/>
            </c:numRef>
          </c:yVal>
          <c:smooth val="1"/>
          <c:extLst xmlns:c15="http://schemas.microsoft.com/office/drawing/2012/chart">
            <c:ext xmlns:c16="http://schemas.microsoft.com/office/drawing/2014/chart" uri="{C3380CC4-5D6E-409C-BE32-E72D297353CC}">
              <c16:uniqueId val="{00000001-4C60-409B-91A2-0F0710BFE3B0}"/>
            </c:ext>
          </c:extLst>
        </c:ser>
        <c:ser>
          <c:idx val="8"/>
          <c:order val="2"/>
          <c:tx>
            <c:v>WSPL_MQ_IST</c:v>
          </c:tx>
          <c:spPr>
            <a:ln w="12700" cap="rnd">
              <a:solidFill>
                <a:schemeClr val="accent6"/>
              </a:solidFill>
              <a:prstDash val="sysDash"/>
              <a:round/>
            </a:ln>
            <a:effectLst/>
          </c:spPr>
          <c:marker>
            <c:symbol val="none"/>
          </c:marker>
          <c:xVal>
            <c:numRef>
              <c:f>'WSPL_2D-Model_IST'!$K$4:$K$264</c:f>
              <c:numCache>
                <c:formatCode>0.00</c:formatCode>
                <c:ptCount val="261"/>
                <c:pt idx="0">
                  <c:v>0</c:v>
                </c:pt>
                <c:pt idx="1">
                  <c:v>3.6596042004067</c:v>
                </c:pt>
                <c:pt idx="2">
                  <c:v>8.5657214232392</c:v>
                </c:pt>
                <c:pt idx="3">
                  <c:v>13.369877344439001</c:v>
                </c:pt>
                <c:pt idx="4">
                  <c:v>15.847956278437</c:v>
                </c:pt>
                <c:pt idx="5">
                  <c:v>17.889664939239001</c:v>
                </c:pt>
                <c:pt idx="6">
                  <c:v>21.71491392886</c:v>
                </c:pt>
                <c:pt idx="7">
                  <c:v>24.552432224663999</c:v>
                </c:pt>
                <c:pt idx="8">
                  <c:v>27.391554350054001</c:v>
                </c:pt>
                <c:pt idx="9">
                  <c:v>30.402082170656001</c:v>
                </c:pt>
                <c:pt idx="10">
                  <c:v>30.471673777199999</c:v>
                </c:pt>
                <c:pt idx="11">
                  <c:v>31.449919559354001</c:v>
                </c:pt>
                <c:pt idx="12">
                  <c:v>33.584231981446003</c:v>
                </c:pt>
                <c:pt idx="13">
                  <c:v>37.204971148459002</c:v>
                </c:pt>
                <c:pt idx="14">
                  <c:v>37.938721386075997</c:v>
                </c:pt>
                <c:pt idx="15">
                  <c:v>40.937458478631001</c:v>
                </c:pt>
                <c:pt idx="16">
                  <c:v>41.543771159020999</c:v>
                </c:pt>
                <c:pt idx="17">
                  <c:v>43.644121733275</c:v>
                </c:pt>
                <c:pt idx="18">
                  <c:v>45.731501265511</c:v>
                </c:pt>
                <c:pt idx="19">
                  <c:v>45.896522593728001</c:v>
                </c:pt>
                <c:pt idx="20">
                  <c:v>45.917087456234</c:v>
                </c:pt>
                <c:pt idx="21">
                  <c:v>49.540373220608998</c:v>
                </c:pt>
                <c:pt idx="22">
                  <c:v>54.250788020915998</c:v>
                </c:pt>
                <c:pt idx="23">
                  <c:v>58.940775303928</c:v>
                </c:pt>
                <c:pt idx="24">
                  <c:v>63.637294895159997</c:v>
                </c:pt>
                <c:pt idx="25">
                  <c:v>66.324500382102002</c:v>
                </c:pt>
                <c:pt idx="26">
                  <c:v>68.383758920443</c:v>
                </c:pt>
                <c:pt idx="27">
                  <c:v>73.069730858550997</c:v>
                </c:pt>
                <c:pt idx="28">
                  <c:v>78.139435834075996</c:v>
                </c:pt>
                <c:pt idx="29">
                  <c:v>83.205701782321</c:v>
                </c:pt>
                <c:pt idx="30">
                  <c:v>88.101214282244001</c:v>
                </c:pt>
                <c:pt idx="31">
                  <c:v>88.199670445487996</c:v>
                </c:pt>
                <c:pt idx="32">
                  <c:v>93.242986440402007</c:v>
                </c:pt>
                <c:pt idx="33">
                  <c:v>95.709311164287996</c:v>
                </c:pt>
                <c:pt idx="34">
                  <c:v>98.291644693386004</c:v>
                </c:pt>
                <c:pt idx="35">
                  <c:v>103.3463424287</c:v>
                </c:pt>
                <c:pt idx="36">
                  <c:v>108.32566509030001</c:v>
                </c:pt>
                <c:pt idx="37">
                  <c:v>113.37349716919</c:v>
                </c:pt>
                <c:pt idx="38">
                  <c:v>118.42764068035</c:v>
                </c:pt>
                <c:pt idx="39">
                  <c:v>123.27467729639</c:v>
                </c:pt>
                <c:pt idx="40">
                  <c:v>123.41356152916001</c:v>
                </c:pt>
                <c:pt idx="41">
                  <c:v>128.45370759190999</c:v>
                </c:pt>
                <c:pt idx="42">
                  <c:v>133.50069381322999</c:v>
                </c:pt>
                <c:pt idx="43">
                  <c:v>138.55278227323001</c:v>
                </c:pt>
                <c:pt idx="44">
                  <c:v>143.5394121381</c:v>
                </c:pt>
                <c:pt idx="45">
                  <c:v>148.58761394634001</c:v>
                </c:pt>
                <c:pt idx="46">
                  <c:v>153.63398081642001</c:v>
                </c:pt>
                <c:pt idx="47">
                  <c:v>158.61830561727001</c:v>
                </c:pt>
                <c:pt idx="48">
                  <c:v>163.66621777909</c:v>
                </c:pt>
                <c:pt idx="49">
                  <c:v>168.55038050248001</c:v>
                </c:pt>
                <c:pt idx="50">
                  <c:v>168.70801763608</c:v>
                </c:pt>
                <c:pt idx="51">
                  <c:v>173.76013857359001</c:v>
                </c:pt>
                <c:pt idx="52">
                  <c:v>178.75407898371</c:v>
                </c:pt>
                <c:pt idx="53">
                  <c:v>183.80239964704</c:v>
                </c:pt>
                <c:pt idx="54">
                  <c:v>188.79518743692</c:v>
                </c:pt>
                <c:pt idx="55">
                  <c:v>193.85009092723999</c:v>
                </c:pt>
                <c:pt idx="56">
                  <c:v>198.88929128276999</c:v>
                </c:pt>
                <c:pt idx="57">
                  <c:v>203.88378349204999</c:v>
                </c:pt>
                <c:pt idx="58">
                  <c:v>208.94518436065999</c:v>
                </c:pt>
                <c:pt idx="59">
                  <c:v>213.99958492736999</c:v>
                </c:pt>
                <c:pt idx="60">
                  <c:v>218.90335956771</c:v>
                </c:pt>
                <c:pt idx="61">
                  <c:v>218.98665311393</c:v>
                </c:pt>
                <c:pt idx="62">
                  <c:v>224.04163984959001</c:v>
                </c:pt>
                <c:pt idx="63">
                  <c:v>225.48941137415</c:v>
                </c:pt>
                <c:pt idx="64">
                  <c:v>229.09662658607999</c:v>
                </c:pt>
                <c:pt idx="65">
                  <c:v>234.074848914</c:v>
                </c:pt>
                <c:pt idx="66">
                  <c:v>239.16143264226</c:v>
                </c:pt>
                <c:pt idx="67">
                  <c:v>244.18630776808999</c:v>
                </c:pt>
                <c:pt idx="68">
                  <c:v>249.21871079587001</c:v>
                </c:pt>
                <c:pt idx="69">
                  <c:v>254.23605801881001</c:v>
                </c:pt>
                <c:pt idx="70">
                  <c:v>259.26093314400998</c:v>
                </c:pt>
                <c:pt idx="71">
                  <c:v>264.24203622389001</c:v>
                </c:pt>
                <c:pt idx="72">
                  <c:v>264.28703238577998</c:v>
                </c:pt>
                <c:pt idx="73">
                  <c:v>269.29626998611002</c:v>
                </c:pt>
                <c:pt idx="74">
                  <c:v>274.32174280659001</c:v>
                </c:pt>
                <c:pt idx="75">
                  <c:v>279.33909801700003</c:v>
                </c:pt>
                <c:pt idx="76">
                  <c:v>279.87690204738999</c:v>
                </c:pt>
                <c:pt idx="77">
                  <c:v>284.42265258357997</c:v>
                </c:pt>
                <c:pt idx="78">
                  <c:v>289.44083729485999</c:v>
                </c:pt>
                <c:pt idx="79">
                  <c:v>294.45001825459002</c:v>
                </c:pt>
                <c:pt idx="80">
                  <c:v>298.08001909219001</c:v>
                </c:pt>
                <c:pt idx="81">
                  <c:v>299.39393091545998</c:v>
                </c:pt>
                <c:pt idx="82">
                  <c:v>299.44146956226001</c:v>
                </c:pt>
                <c:pt idx="83">
                  <c:v>301.18759821812</c:v>
                </c:pt>
                <c:pt idx="84">
                  <c:v>304.47123461856</c:v>
                </c:pt>
                <c:pt idx="85">
                  <c:v>309.4725876521</c:v>
                </c:pt>
                <c:pt idx="86">
                  <c:v>314.47545421478998</c:v>
                </c:pt>
                <c:pt idx="87">
                  <c:v>315.16159366980003</c:v>
                </c:pt>
                <c:pt idx="88">
                  <c:v>319.48046343327002</c:v>
                </c:pt>
                <c:pt idx="89">
                  <c:v>324.48581322547</c:v>
                </c:pt>
                <c:pt idx="90">
                  <c:v>329.53906918103002</c:v>
                </c:pt>
                <c:pt idx="91">
                  <c:v>329.54989453456</c:v>
                </c:pt>
                <c:pt idx="92">
                  <c:v>329.56987338151998</c:v>
                </c:pt>
                <c:pt idx="93">
                  <c:v>334.38765607127999</c:v>
                </c:pt>
                <c:pt idx="94">
                  <c:v>334.55241446193997</c:v>
                </c:pt>
                <c:pt idx="95">
                  <c:v>339.54765146900002</c:v>
                </c:pt>
                <c:pt idx="96">
                  <c:v>344.55402376655002</c:v>
                </c:pt>
                <c:pt idx="97">
                  <c:v>349.55697485778001</c:v>
                </c:pt>
                <c:pt idx="98">
                  <c:v>352.67130157599001</c:v>
                </c:pt>
                <c:pt idx="99">
                  <c:v>354.61972934244</c:v>
                </c:pt>
                <c:pt idx="100">
                  <c:v>359.62322654244002</c:v>
                </c:pt>
                <c:pt idx="101">
                  <c:v>364.62672374042</c:v>
                </c:pt>
                <c:pt idx="102">
                  <c:v>369.63061853798001</c:v>
                </c:pt>
                <c:pt idx="103">
                  <c:v>374.58296053063998</c:v>
                </c:pt>
                <c:pt idx="104">
                  <c:v>374.62584090327999</c:v>
                </c:pt>
                <c:pt idx="105">
                  <c:v>375.39326592910999</c:v>
                </c:pt>
                <c:pt idx="106">
                  <c:v>379.62958135533</c:v>
                </c:pt>
                <c:pt idx="107">
                  <c:v>384.62549572936001</c:v>
                </c:pt>
                <c:pt idx="108">
                  <c:v>386.29670105366</c:v>
                </c:pt>
                <c:pt idx="109">
                  <c:v>389.68918413646998</c:v>
                </c:pt>
                <c:pt idx="110">
                  <c:v>394.68912833927999</c:v>
                </c:pt>
                <c:pt idx="111">
                  <c:v>399.68441014671998</c:v>
                </c:pt>
                <c:pt idx="112">
                  <c:v>404.62234801531997</c:v>
                </c:pt>
                <c:pt idx="113">
                  <c:v>404.67924960686003</c:v>
                </c:pt>
                <c:pt idx="114">
                  <c:v>409.72802604761</c:v>
                </c:pt>
                <c:pt idx="115">
                  <c:v>414.72167850288997</c:v>
                </c:pt>
                <c:pt idx="116">
                  <c:v>418.44421175257997</c:v>
                </c:pt>
                <c:pt idx="117">
                  <c:v>419.71607421268999</c:v>
                </c:pt>
                <c:pt idx="118">
                  <c:v>420.85506601982001</c:v>
                </c:pt>
                <c:pt idx="119">
                  <c:v>424.76758963662002</c:v>
                </c:pt>
                <c:pt idx="120">
                  <c:v>429.13740697282998</c:v>
                </c:pt>
                <c:pt idx="121">
                  <c:v>429.76465657695002</c:v>
                </c:pt>
                <c:pt idx="122">
                  <c:v>434.75500123923001</c:v>
                </c:pt>
                <c:pt idx="123">
                  <c:v>439.79700404302997</c:v>
                </c:pt>
                <c:pt idx="124">
                  <c:v>439.81430085377002</c:v>
                </c:pt>
                <c:pt idx="125">
                  <c:v>439.83927386603</c:v>
                </c:pt>
                <c:pt idx="126">
                  <c:v>444.72182931591999</c:v>
                </c:pt>
                <c:pt idx="127">
                  <c:v>444.79316821268998</c:v>
                </c:pt>
                <c:pt idx="128">
                  <c:v>449.09332905842001</c:v>
                </c:pt>
                <c:pt idx="129">
                  <c:v>449.79025413583003</c:v>
                </c:pt>
                <c:pt idx="130">
                  <c:v>454.83993595148002</c:v>
                </c:pt>
                <c:pt idx="131">
                  <c:v>459.85697618567002</c:v>
                </c:pt>
                <c:pt idx="132">
                  <c:v>464.86141126221997</c:v>
                </c:pt>
                <c:pt idx="133">
                  <c:v>469.86798823741998</c:v>
                </c:pt>
                <c:pt idx="134">
                  <c:v>474.87028141665002</c:v>
                </c:pt>
                <c:pt idx="135">
                  <c:v>479.90968895046001</c:v>
                </c:pt>
                <c:pt idx="136">
                  <c:v>484.91192543889002</c:v>
                </c:pt>
                <c:pt idx="137">
                  <c:v>489.91475664550001</c:v>
                </c:pt>
                <c:pt idx="138">
                  <c:v>494.95900299759001</c:v>
                </c:pt>
                <c:pt idx="139">
                  <c:v>499.78900738811001</c:v>
                </c:pt>
                <c:pt idx="140">
                  <c:v>499.96854261046002</c:v>
                </c:pt>
                <c:pt idx="141">
                  <c:v>504.97168923074003</c:v>
                </c:pt>
                <c:pt idx="142">
                  <c:v>509.98984556327002</c:v>
                </c:pt>
                <c:pt idx="143">
                  <c:v>514.99791866500004</c:v>
                </c:pt>
                <c:pt idx="144">
                  <c:v>519.99866700108998</c:v>
                </c:pt>
                <c:pt idx="145">
                  <c:v>524.93422883452001</c:v>
                </c:pt>
                <c:pt idx="146">
                  <c:v>529.83379754297005</c:v>
                </c:pt>
                <c:pt idx="147">
                  <c:v>534.77852460925999</c:v>
                </c:pt>
                <c:pt idx="148">
                  <c:v>539.69259692757998</c:v>
                </c:pt>
                <c:pt idx="149">
                  <c:v>544.49678412787</c:v>
                </c:pt>
                <c:pt idx="150">
                  <c:v>544.58870516572995</c:v>
                </c:pt>
                <c:pt idx="151">
                  <c:v>549.50977487933994</c:v>
                </c:pt>
                <c:pt idx="152">
                  <c:v>554.43538359783997</c:v>
                </c:pt>
                <c:pt idx="153">
                  <c:v>559.35619526674998</c:v>
                </c:pt>
                <c:pt idx="154">
                  <c:v>564.27700693588997</c:v>
                </c:pt>
                <c:pt idx="155">
                  <c:v>569.19781860479998</c:v>
                </c:pt>
                <c:pt idx="156">
                  <c:v>574.10418279404996</c:v>
                </c:pt>
                <c:pt idx="157">
                  <c:v>578.99972998678004</c:v>
                </c:pt>
                <c:pt idx="158">
                  <c:v>583.90246369252998</c:v>
                </c:pt>
                <c:pt idx="159">
                  <c:v>588.87395700499997</c:v>
                </c:pt>
                <c:pt idx="160">
                  <c:v>593.77078133478994</c:v>
                </c:pt>
                <c:pt idx="161">
                  <c:v>593.77314854523001</c:v>
                </c:pt>
                <c:pt idx="162">
                  <c:v>598.67509793478996</c:v>
                </c:pt>
                <c:pt idx="163">
                  <c:v>603.57770750693999</c:v>
                </c:pt>
                <c:pt idx="164">
                  <c:v>608.54786157996</c:v>
                </c:pt>
                <c:pt idx="165">
                  <c:v>613.43933373968002</c:v>
                </c:pt>
                <c:pt idx="166">
                  <c:v>618.34154142982004</c:v>
                </c:pt>
                <c:pt idx="167">
                  <c:v>623.24058056684999</c:v>
                </c:pt>
                <c:pt idx="168">
                  <c:v>623.25125114605999</c:v>
                </c:pt>
                <c:pt idx="169">
                  <c:v>628.21064355996998</c:v>
                </c:pt>
                <c:pt idx="170">
                  <c:v>633.10919327066995</c:v>
                </c:pt>
                <c:pt idx="171">
                  <c:v>638.01152652039002</c:v>
                </c:pt>
                <c:pt idx="172">
                  <c:v>642.94392848568998</c:v>
                </c:pt>
                <c:pt idx="173">
                  <c:v>647.8687352984</c:v>
                </c:pt>
                <c:pt idx="174">
                  <c:v>652.77152600611998</c:v>
                </c:pt>
                <c:pt idx="175">
                  <c:v>657.67072104383999</c:v>
                </c:pt>
                <c:pt idx="176">
                  <c:v>662.63597939220006</c:v>
                </c:pt>
                <c:pt idx="177">
                  <c:v>662.64960771828999</c:v>
                </c:pt>
                <c:pt idx="178">
                  <c:v>667.53524953265003</c:v>
                </c:pt>
                <c:pt idx="179">
                  <c:v>672.43451988286995</c:v>
                </c:pt>
                <c:pt idx="180">
                  <c:v>677.39196896494002</c:v>
                </c:pt>
                <c:pt idx="181">
                  <c:v>682.29823493393997</c:v>
                </c:pt>
                <c:pt idx="182">
                  <c:v>686.32681908884001</c:v>
                </c:pt>
                <c:pt idx="183">
                  <c:v>687.21360578328995</c:v>
                </c:pt>
                <c:pt idx="184">
                  <c:v>692.10588888740995</c:v>
                </c:pt>
                <c:pt idx="185">
                  <c:v>692.20176529919001</c:v>
                </c:pt>
                <c:pt idx="186">
                  <c:v>697.11792118461005</c:v>
                </c:pt>
                <c:pt idx="187">
                  <c:v>702.04122505417001</c:v>
                </c:pt>
                <c:pt idx="188">
                  <c:v>707.02120665929999</c:v>
                </c:pt>
                <c:pt idx="189">
                  <c:v>711.94733690993996</c:v>
                </c:pt>
                <c:pt idx="190">
                  <c:v>716.81217351763996</c:v>
                </c:pt>
                <c:pt idx="191">
                  <c:v>716.86781081106005</c:v>
                </c:pt>
                <c:pt idx="192">
                  <c:v>721.82306960446999</c:v>
                </c:pt>
                <c:pt idx="193">
                  <c:v>726.78221995061006</c:v>
                </c:pt>
                <c:pt idx="194">
                  <c:v>731.70876181611004</c:v>
                </c:pt>
                <c:pt idx="195">
                  <c:v>736.63726285273003</c:v>
                </c:pt>
                <c:pt idx="196">
                  <c:v>741.62435710270995</c:v>
                </c:pt>
                <c:pt idx="197">
                  <c:v>746.54627249193004</c:v>
                </c:pt>
                <c:pt idx="198">
                  <c:v>751.45618982417</c:v>
                </c:pt>
                <c:pt idx="199">
                  <c:v>756.44183764539002</c:v>
                </c:pt>
                <c:pt idx="200">
                  <c:v>761.36617101473996</c:v>
                </c:pt>
                <c:pt idx="201">
                  <c:v>766.28268798270994</c:v>
                </c:pt>
                <c:pt idx="202">
                  <c:v>766.28374617161001</c:v>
                </c:pt>
                <c:pt idx="203">
                  <c:v>771.26159469588004</c:v>
                </c:pt>
                <c:pt idx="204">
                  <c:v>775.75237257830997</c:v>
                </c:pt>
                <c:pt idx="205">
                  <c:v>776.17797193884996</c:v>
                </c:pt>
                <c:pt idx="206">
                  <c:v>776.74372443476</c:v>
                </c:pt>
                <c:pt idx="207">
                  <c:v>781.14906244212</c:v>
                </c:pt>
                <c:pt idx="208">
                  <c:v>785.00352441861003</c:v>
                </c:pt>
                <c:pt idx="209">
                  <c:v>786.05762350429995</c:v>
                </c:pt>
                <c:pt idx="210">
                  <c:v>787.26237352093005</c:v>
                </c:pt>
                <c:pt idx="211">
                  <c:v>791.02871400802997</c:v>
                </c:pt>
                <c:pt idx="212">
                  <c:v>793.86202387373999</c:v>
                </c:pt>
                <c:pt idx="213">
                  <c:v>795.94533445468005</c:v>
                </c:pt>
                <c:pt idx="214">
                  <c:v>798.71412866475998</c:v>
                </c:pt>
                <c:pt idx="215">
                  <c:v>800.91618175372002</c:v>
                </c:pt>
                <c:pt idx="216">
                  <c:v>802.57272312956002</c:v>
                </c:pt>
                <c:pt idx="217">
                  <c:v>805.83293959175001</c:v>
                </c:pt>
                <c:pt idx="218">
                  <c:v>810.81149093270994</c:v>
                </c:pt>
                <c:pt idx="219">
                  <c:v>815.72054472965999</c:v>
                </c:pt>
                <c:pt idx="220">
                  <c:v>820.69119862153002</c:v>
                </c:pt>
                <c:pt idx="221">
                  <c:v>825.54445998045003</c:v>
                </c:pt>
                <c:pt idx="222">
                  <c:v>825.60080957984997</c:v>
                </c:pt>
                <c:pt idx="223">
                  <c:v>828.95495364576004</c:v>
                </c:pt>
                <c:pt idx="224">
                  <c:v>830.57671691988003</c:v>
                </c:pt>
                <c:pt idx="225">
                  <c:v>835.49952416111</c:v>
                </c:pt>
                <c:pt idx="226">
                  <c:v>838.42878168158995</c:v>
                </c:pt>
                <c:pt idx="227">
                  <c:v>840.42282245278</c:v>
                </c:pt>
                <c:pt idx="228">
                  <c:v>840.93280888987999</c:v>
                </c:pt>
                <c:pt idx="229">
                  <c:v>845.41029614246997</c:v>
                </c:pt>
                <c:pt idx="230">
                  <c:v>850.34277648396005</c:v>
                </c:pt>
                <c:pt idx="231">
                  <c:v>855.26048984515</c:v>
                </c:pt>
                <c:pt idx="232">
                  <c:v>860.19093850335003</c:v>
                </c:pt>
                <c:pt idx="233">
                  <c:v>865.17895824752998</c:v>
                </c:pt>
                <c:pt idx="234">
                  <c:v>870.10330721586001</c:v>
                </c:pt>
                <c:pt idx="235">
                  <c:v>875.03530752820996</c:v>
                </c:pt>
                <c:pt idx="236">
                  <c:v>879.96742908100998</c:v>
                </c:pt>
                <c:pt idx="237">
                  <c:v>880.53170552108998</c:v>
                </c:pt>
                <c:pt idx="238">
                  <c:v>884.8910004608</c:v>
                </c:pt>
                <c:pt idx="239">
                  <c:v>886.00627690307999</c:v>
                </c:pt>
                <c:pt idx="240">
                  <c:v>889.8731410012</c:v>
                </c:pt>
                <c:pt idx="241">
                  <c:v>889.87976817542005</c:v>
                </c:pt>
                <c:pt idx="242">
                  <c:v>895.89640049339005</c:v>
                </c:pt>
                <c:pt idx="243">
                  <c:v>901.91365078777005</c:v>
                </c:pt>
                <c:pt idx="244">
                  <c:v>905.45367413509996</c:v>
                </c:pt>
                <c:pt idx="245">
                  <c:v>905.61795602224004</c:v>
                </c:pt>
                <c:pt idx="246">
                  <c:v>908.98787252792999</c:v>
                </c:pt>
                <c:pt idx="247">
                  <c:v>914.01544374295997</c:v>
                </c:pt>
                <c:pt idx="248">
                  <c:v>914.08709183468</c:v>
                </c:pt>
                <c:pt idx="249">
                  <c:v>917.52735617459996</c:v>
                </c:pt>
                <c:pt idx="250">
                  <c:v>921.02083261436997</c:v>
                </c:pt>
                <c:pt idx="251">
                  <c:v>925.99252543334001</c:v>
                </c:pt>
                <c:pt idx="252">
                  <c:v>930.76870361464</c:v>
                </c:pt>
                <c:pt idx="253">
                  <c:v>935.93879206752001</c:v>
                </c:pt>
                <c:pt idx="254">
                  <c:v>940.91034539638997</c:v>
                </c:pt>
                <c:pt idx="255">
                  <c:v>945.88367539583999</c:v>
                </c:pt>
                <c:pt idx="256">
                  <c:v>949.87528898011999</c:v>
                </c:pt>
                <c:pt idx="257">
                  <c:v>949.97588646712995</c:v>
                </c:pt>
                <c:pt idx="258">
                  <c:v>954.06843886575996</c:v>
                </c:pt>
                <c:pt idx="259">
                  <c:v>958.99907516364999</c:v>
                </c:pt>
                <c:pt idx="260">
                  <c:v>963.88507128815002</c:v>
                </c:pt>
              </c:numCache>
            </c:numRef>
          </c:xVal>
          <c:yVal>
            <c:numRef>
              <c:f>'WSPL_2D-Model_IST'!$N$4:$N$264</c:f>
              <c:numCache>
                <c:formatCode>0.00</c:formatCode>
                <c:ptCount val="261"/>
                <c:pt idx="0">
                  <c:v>83.524591162823</c:v>
                </c:pt>
                <c:pt idx="1">
                  <c:v>83.535947472377003</c:v>
                </c:pt>
                <c:pt idx="2">
                  <c:v>83.566308970156001</c:v>
                </c:pt>
                <c:pt idx="3">
                  <c:v>83.629065821937004</c:v>
                </c:pt>
                <c:pt idx="4">
                  <c:v>83.645757542493996</c:v>
                </c:pt>
                <c:pt idx="5">
                  <c:v>83.657934947450002</c:v>
                </c:pt>
                <c:pt idx="6">
                  <c:v>83.682145403188997</c:v>
                </c:pt>
                <c:pt idx="7">
                  <c:v>83.683187406933001</c:v>
                </c:pt>
                <c:pt idx="8">
                  <c:v>83.684728802590001</c:v>
                </c:pt>
                <c:pt idx="9">
                  <c:v>83.689827330392006</c:v>
                </c:pt>
                <c:pt idx="10">
                  <c:v>83.689626872773999</c:v>
                </c:pt>
                <c:pt idx="11">
                  <c:v>83.689626872773999</c:v>
                </c:pt>
                <c:pt idx="12">
                  <c:v>83.688981379574003</c:v>
                </c:pt>
                <c:pt idx="13">
                  <c:v>83.688082747913995</c:v>
                </c:pt>
                <c:pt idx="14">
                  <c:v>83.689979436141996</c:v>
                </c:pt>
                <c:pt idx="15">
                  <c:v>83.696896819485005</c:v>
                </c:pt>
                <c:pt idx="16">
                  <c:v>83.696761714445998</c:v>
                </c:pt>
                <c:pt idx="17">
                  <c:v>83.697096825282003</c:v>
                </c:pt>
                <c:pt idx="18">
                  <c:v>83.696937561035</c:v>
                </c:pt>
                <c:pt idx="19">
                  <c:v>83.696991583813997</c:v>
                </c:pt>
                <c:pt idx="20">
                  <c:v>83.696990884046002</c:v>
                </c:pt>
                <c:pt idx="21">
                  <c:v>83.697209530563995</c:v>
                </c:pt>
                <c:pt idx="22">
                  <c:v>83.699478558790005</c:v>
                </c:pt>
                <c:pt idx="23">
                  <c:v>83.702690383136996</c:v>
                </c:pt>
                <c:pt idx="24">
                  <c:v>83.703422692163002</c:v>
                </c:pt>
                <c:pt idx="25">
                  <c:v>83.704982946951006</c:v>
                </c:pt>
                <c:pt idx="26">
                  <c:v>83.706208107208994</c:v>
                </c:pt>
                <c:pt idx="27">
                  <c:v>83.706800870181993</c:v>
                </c:pt>
                <c:pt idx="28">
                  <c:v>83.707634103741995</c:v>
                </c:pt>
                <c:pt idx="29">
                  <c:v>83.708061218262003</c:v>
                </c:pt>
                <c:pt idx="30">
                  <c:v>83.708779267533998</c:v>
                </c:pt>
                <c:pt idx="31">
                  <c:v>83.708793640137003</c:v>
                </c:pt>
                <c:pt idx="32">
                  <c:v>83.709106656556003</c:v>
                </c:pt>
                <c:pt idx="33">
                  <c:v>83.709486603657993</c:v>
                </c:pt>
                <c:pt idx="34">
                  <c:v>83.709884864735002</c:v>
                </c:pt>
                <c:pt idx="35">
                  <c:v>83.710167523211993</c:v>
                </c:pt>
                <c:pt idx="36">
                  <c:v>83.710983276367003</c:v>
                </c:pt>
                <c:pt idx="37">
                  <c:v>83.711296081542997</c:v>
                </c:pt>
                <c:pt idx="38">
                  <c:v>83.712053436652994</c:v>
                </c:pt>
                <c:pt idx="39">
                  <c:v>83.712371072081993</c:v>
                </c:pt>
                <c:pt idx="40">
                  <c:v>83.712380157658004</c:v>
                </c:pt>
                <c:pt idx="41">
                  <c:v>83.713074567741003</c:v>
                </c:pt>
                <c:pt idx="42">
                  <c:v>83.713485717772997</c:v>
                </c:pt>
                <c:pt idx="43">
                  <c:v>83.71411895752</c:v>
                </c:pt>
                <c:pt idx="44">
                  <c:v>83.71459197998</c:v>
                </c:pt>
                <c:pt idx="45">
                  <c:v>83.715133666992003</c:v>
                </c:pt>
                <c:pt idx="46">
                  <c:v>83.715676252844005</c:v>
                </c:pt>
                <c:pt idx="47">
                  <c:v>83.716232299805</c:v>
                </c:pt>
                <c:pt idx="48">
                  <c:v>83.716690063477003</c:v>
                </c:pt>
                <c:pt idx="49">
                  <c:v>83.717252108397005</c:v>
                </c:pt>
                <c:pt idx="50">
                  <c:v>83.717270577888002</c:v>
                </c:pt>
                <c:pt idx="51">
                  <c:v>83.717818201550003</c:v>
                </c:pt>
                <c:pt idx="52">
                  <c:v>83.718308010065996</c:v>
                </c:pt>
                <c:pt idx="53">
                  <c:v>83.71891784668</c:v>
                </c:pt>
                <c:pt idx="54">
                  <c:v>83.719436645507997</c:v>
                </c:pt>
                <c:pt idx="55">
                  <c:v>83.719977710612</c:v>
                </c:pt>
                <c:pt idx="56">
                  <c:v>83.720473281915005</c:v>
                </c:pt>
                <c:pt idx="57">
                  <c:v>83.721000227310995</c:v>
                </c:pt>
                <c:pt idx="58">
                  <c:v>83.721572875977003</c:v>
                </c:pt>
                <c:pt idx="59">
                  <c:v>83.722021883883002</c:v>
                </c:pt>
                <c:pt idx="60">
                  <c:v>83.722637821315999</c:v>
                </c:pt>
                <c:pt idx="61">
                  <c:v>83.722648169051993</c:v>
                </c:pt>
                <c:pt idx="62">
                  <c:v>83.723121643065994</c:v>
                </c:pt>
                <c:pt idx="63">
                  <c:v>83.723268044351002</c:v>
                </c:pt>
                <c:pt idx="64">
                  <c:v>83.723632562014004</c:v>
                </c:pt>
                <c:pt idx="65">
                  <c:v>83.724190973278994</c:v>
                </c:pt>
                <c:pt idx="66">
                  <c:v>83.724861145019005</c:v>
                </c:pt>
                <c:pt idx="67">
                  <c:v>83.725364352485997</c:v>
                </c:pt>
                <c:pt idx="68">
                  <c:v>83.725929260254006</c:v>
                </c:pt>
                <c:pt idx="69">
                  <c:v>83.726341247559006</c:v>
                </c:pt>
                <c:pt idx="70">
                  <c:v>83.726867675780994</c:v>
                </c:pt>
                <c:pt idx="71">
                  <c:v>83.727192885123998</c:v>
                </c:pt>
                <c:pt idx="72">
                  <c:v>83.727195739745994</c:v>
                </c:pt>
                <c:pt idx="73">
                  <c:v>83.72779083252</c:v>
                </c:pt>
                <c:pt idx="74">
                  <c:v>83.728080863176999</c:v>
                </c:pt>
                <c:pt idx="75">
                  <c:v>83.728652954102003</c:v>
                </c:pt>
                <c:pt idx="76">
                  <c:v>83.728682006252001</c:v>
                </c:pt>
                <c:pt idx="77">
                  <c:v>83.728926063882994</c:v>
                </c:pt>
                <c:pt idx="78">
                  <c:v>83.729421945476005</c:v>
                </c:pt>
                <c:pt idx="79">
                  <c:v>83.729551430013998</c:v>
                </c:pt>
                <c:pt idx="80">
                  <c:v>83.729814012030999</c:v>
                </c:pt>
                <c:pt idx="81">
                  <c:v>83.729908476722997</c:v>
                </c:pt>
                <c:pt idx="82">
                  <c:v>83.729911804199006</c:v>
                </c:pt>
                <c:pt idx="83">
                  <c:v>83.729985955420005</c:v>
                </c:pt>
                <c:pt idx="84">
                  <c:v>83.730124802112002</c:v>
                </c:pt>
                <c:pt idx="85">
                  <c:v>83.730559876759997</c:v>
                </c:pt>
                <c:pt idx="86">
                  <c:v>83.730949299103997</c:v>
                </c:pt>
                <c:pt idx="87">
                  <c:v>83.731001720147006</c:v>
                </c:pt>
                <c:pt idx="88">
                  <c:v>83.731331151855002</c:v>
                </c:pt>
                <c:pt idx="89">
                  <c:v>83.731758117675994</c:v>
                </c:pt>
                <c:pt idx="90">
                  <c:v>83.732207289588004</c:v>
                </c:pt>
                <c:pt idx="91">
                  <c:v>83.732208251952997</c:v>
                </c:pt>
                <c:pt idx="92">
                  <c:v>83.732210018087002</c:v>
                </c:pt>
                <c:pt idx="93">
                  <c:v>83.732636183341</c:v>
                </c:pt>
                <c:pt idx="94">
                  <c:v>83.732650756835994</c:v>
                </c:pt>
                <c:pt idx="95">
                  <c:v>83.733215705644</c:v>
                </c:pt>
                <c:pt idx="96">
                  <c:v>83.733620112110003</c:v>
                </c:pt>
                <c:pt idx="97">
                  <c:v>83.734313964844006</c:v>
                </c:pt>
                <c:pt idx="98">
                  <c:v>83.734651851126998</c:v>
                </c:pt>
                <c:pt idx="99">
                  <c:v>83.734862634910002</c:v>
                </c:pt>
                <c:pt idx="100">
                  <c:v>83.735458145142999</c:v>
                </c:pt>
                <c:pt idx="101">
                  <c:v>83.736129626150998</c:v>
                </c:pt>
                <c:pt idx="102">
                  <c:v>83.736846923827997</c:v>
                </c:pt>
                <c:pt idx="103">
                  <c:v>83.737550334594999</c:v>
                </c:pt>
                <c:pt idx="104">
                  <c:v>83.737556457519005</c:v>
                </c:pt>
                <c:pt idx="105">
                  <c:v>83.737681694065998</c:v>
                </c:pt>
                <c:pt idx="106">
                  <c:v>83.738372502402001</c:v>
                </c:pt>
                <c:pt idx="107">
                  <c:v>83.739059202174005</c:v>
                </c:pt>
                <c:pt idx="108">
                  <c:v>83.739439663778001</c:v>
                </c:pt>
                <c:pt idx="109">
                  <c:v>83.740210487796006</c:v>
                </c:pt>
                <c:pt idx="110">
                  <c:v>83.740989231417004</c:v>
                </c:pt>
                <c:pt idx="111">
                  <c:v>83.742203100536997</c:v>
                </c:pt>
                <c:pt idx="112">
                  <c:v>83.742917835163993</c:v>
                </c:pt>
                <c:pt idx="113">
                  <c:v>83.742925707214994</c:v>
                </c:pt>
                <c:pt idx="114">
                  <c:v>83.744261964882995</c:v>
                </c:pt>
                <c:pt idx="115">
                  <c:v>83.745101928710994</c:v>
                </c:pt>
                <c:pt idx="116">
                  <c:v>83.746068819589993</c:v>
                </c:pt>
                <c:pt idx="117">
                  <c:v>83.746398925780994</c:v>
                </c:pt>
                <c:pt idx="118">
                  <c:v>83.746651780391005</c:v>
                </c:pt>
                <c:pt idx="119">
                  <c:v>83.747520044482997</c:v>
                </c:pt>
                <c:pt idx="120">
                  <c:v>83.748807937793998</c:v>
                </c:pt>
                <c:pt idx="121">
                  <c:v>83.748992919922003</c:v>
                </c:pt>
                <c:pt idx="122">
                  <c:v>83.750091990277994</c:v>
                </c:pt>
                <c:pt idx="123">
                  <c:v>83.751619818719007</c:v>
                </c:pt>
                <c:pt idx="124">
                  <c:v>83.751625062521001</c:v>
                </c:pt>
                <c:pt idx="125">
                  <c:v>83.751633131142</c:v>
                </c:pt>
                <c:pt idx="126">
                  <c:v>83.753211487298998</c:v>
                </c:pt>
                <c:pt idx="127">
                  <c:v>83.753234542260003</c:v>
                </c:pt>
                <c:pt idx="128">
                  <c:v>83.754698936577995</c:v>
                </c:pt>
                <c:pt idx="129">
                  <c:v>83.754936218262003</c:v>
                </c:pt>
                <c:pt idx="130">
                  <c:v>83.756547359596993</c:v>
                </c:pt>
                <c:pt idx="131">
                  <c:v>83.758716362672999</c:v>
                </c:pt>
                <c:pt idx="132">
                  <c:v>83.760620800145006</c:v>
                </c:pt>
                <c:pt idx="133">
                  <c:v>83.762793229625004</c:v>
                </c:pt>
                <c:pt idx="134">
                  <c:v>83.764776079143999</c:v>
                </c:pt>
                <c:pt idx="135">
                  <c:v>83.767058721778994</c:v>
                </c:pt>
                <c:pt idx="136">
                  <c:v>83.769622802734006</c:v>
                </c:pt>
                <c:pt idx="137">
                  <c:v>83.772209538556993</c:v>
                </c:pt>
                <c:pt idx="138">
                  <c:v>83.774770823496993</c:v>
                </c:pt>
                <c:pt idx="139">
                  <c:v>83.777464294384998</c:v>
                </c:pt>
                <c:pt idx="140">
                  <c:v>83.777564429134003</c:v>
                </c:pt>
                <c:pt idx="141">
                  <c:v>83.780214498245002</c:v>
                </c:pt>
                <c:pt idx="142">
                  <c:v>83.783361013233005</c:v>
                </c:pt>
                <c:pt idx="143">
                  <c:v>83.786529285610996</c:v>
                </c:pt>
                <c:pt idx="144">
                  <c:v>83.789928065506004</c:v>
                </c:pt>
                <c:pt idx="145">
                  <c:v>83.793471247813997</c:v>
                </c:pt>
                <c:pt idx="146">
                  <c:v>83.796865517331995</c:v>
                </c:pt>
                <c:pt idx="147">
                  <c:v>83.799999463380999</c:v>
                </c:pt>
                <c:pt idx="148">
                  <c:v>83.803100694245998</c:v>
                </c:pt>
                <c:pt idx="149">
                  <c:v>83.806050741541</c:v>
                </c:pt>
                <c:pt idx="150">
                  <c:v>83.806107325493002</c:v>
                </c:pt>
                <c:pt idx="151">
                  <c:v>83.809280276517995</c:v>
                </c:pt>
                <c:pt idx="152">
                  <c:v>83.812397778976006</c:v>
                </c:pt>
                <c:pt idx="153">
                  <c:v>83.815407632272994</c:v>
                </c:pt>
                <c:pt idx="154">
                  <c:v>83.817968431134005</c:v>
                </c:pt>
                <c:pt idx="155">
                  <c:v>83.820614481234998</c:v>
                </c:pt>
                <c:pt idx="156">
                  <c:v>83.822952263394995</c:v>
                </c:pt>
                <c:pt idx="157">
                  <c:v>83.825492740936994</c:v>
                </c:pt>
                <c:pt idx="158">
                  <c:v>83.827796499062998</c:v>
                </c:pt>
                <c:pt idx="159">
                  <c:v>83.830390930175994</c:v>
                </c:pt>
                <c:pt idx="160">
                  <c:v>83.832551348866005</c:v>
                </c:pt>
                <c:pt idx="161">
                  <c:v>83.832552395519997</c:v>
                </c:pt>
                <c:pt idx="162">
                  <c:v>83.835221718409997</c:v>
                </c:pt>
                <c:pt idx="163">
                  <c:v>83.837371826172003</c:v>
                </c:pt>
                <c:pt idx="164">
                  <c:v>83.839869753577005</c:v>
                </c:pt>
                <c:pt idx="165">
                  <c:v>83.841803504116996</c:v>
                </c:pt>
                <c:pt idx="166">
                  <c:v>83.844733886189005</c:v>
                </c:pt>
                <c:pt idx="167">
                  <c:v>83.847088394268994</c:v>
                </c:pt>
                <c:pt idx="168">
                  <c:v>83.847093135009004</c:v>
                </c:pt>
                <c:pt idx="169">
                  <c:v>83.849294517434004</c:v>
                </c:pt>
                <c:pt idx="170">
                  <c:v>83.851479614740001</c:v>
                </c:pt>
                <c:pt idx="171">
                  <c:v>83.854125763837004</c:v>
                </c:pt>
                <c:pt idx="172">
                  <c:v>83.856323242187997</c:v>
                </c:pt>
                <c:pt idx="173">
                  <c:v>83.858352982129006</c:v>
                </c:pt>
                <c:pt idx="174">
                  <c:v>83.860625800752004</c:v>
                </c:pt>
                <c:pt idx="175">
                  <c:v>83.863086156072995</c:v>
                </c:pt>
                <c:pt idx="176">
                  <c:v>83.864860503043005</c:v>
                </c:pt>
                <c:pt idx="177">
                  <c:v>83.864867165221</c:v>
                </c:pt>
                <c:pt idx="178">
                  <c:v>83.867246626929997</c:v>
                </c:pt>
                <c:pt idx="179">
                  <c:v>83.868940340143993</c:v>
                </c:pt>
                <c:pt idx="180">
                  <c:v>83.871310565542004</c:v>
                </c:pt>
                <c:pt idx="181">
                  <c:v>83.872741699219006</c:v>
                </c:pt>
                <c:pt idx="182">
                  <c:v>83.874223652696998</c:v>
                </c:pt>
                <c:pt idx="183">
                  <c:v>83.874550462993994</c:v>
                </c:pt>
                <c:pt idx="184">
                  <c:v>83.876175513763002</c:v>
                </c:pt>
                <c:pt idx="185">
                  <c:v>83.876207481069002</c:v>
                </c:pt>
                <c:pt idx="186">
                  <c:v>83.877899119163004</c:v>
                </c:pt>
                <c:pt idx="187">
                  <c:v>83.880397525223998</c:v>
                </c:pt>
                <c:pt idx="188">
                  <c:v>83.881867311581004</c:v>
                </c:pt>
                <c:pt idx="189">
                  <c:v>83.884329567720997</c:v>
                </c:pt>
                <c:pt idx="190">
                  <c:v>83.887256209523002</c:v>
                </c:pt>
                <c:pt idx="191">
                  <c:v>83.887289732414004</c:v>
                </c:pt>
                <c:pt idx="192">
                  <c:v>83.889042013652002</c:v>
                </c:pt>
                <c:pt idx="193">
                  <c:v>83.891822002710995</c:v>
                </c:pt>
                <c:pt idx="194">
                  <c:v>83.893903185235999</c:v>
                </c:pt>
                <c:pt idx="195">
                  <c:v>83.897619018821004</c:v>
                </c:pt>
                <c:pt idx="196">
                  <c:v>83.898918151855995</c:v>
                </c:pt>
                <c:pt idx="197">
                  <c:v>83.901785090608001</c:v>
                </c:pt>
                <c:pt idx="198">
                  <c:v>83.904431828791004</c:v>
                </c:pt>
                <c:pt idx="199">
                  <c:v>83.905967712402997</c:v>
                </c:pt>
                <c:pt idx="200">
                  <c:v>83.909438331396004</c:v>
                </c:pt>
                <c:pt idx="201">
                  <c:v>83.911010578944996</c:v>
                </c:pt>
                <c:pt idx="202">
                  <c:v>83.911011183685005</c:v>
                </c:pt>
                <c:pt idx="203">
                  <c:v>83.913848370438004</c:v>
                </c:pt>
                <c:pt idx="204">
                  <c:v>83.915681707006001</c:v>
                </c:pt>
                <c:pt idx="205">
                  <c:v>83.915855455718003</c:v>
                </c:pt>
                <c:pt idx="206">
                  <c:v>83.916117631345003</c:v>
                </c:pt>
                <c:pt idx="207">
                  <c:v>83.918159111074999</c:v>
                </c:pt>
                <c:pt idx="208">
                  <c:v>83.920004714230998</c:v>
                </c:pt>
                <c:pt idx="209">
                  <c:v>83.920509440600995</c:v>
                </c:pt>
                <c:pt idx="210">
                  <c:v>83.920951247785993</c:v>
                </c:pt>
                <c:pt idx="211">
                  <c:v>83.922332444101997</c:v>
                </c:pt>
                <c:pt idx="212">
                  <c:v>83.923928810291997</c:v>
                </c:pt>
                <c:pt idx="213">
                  <c:v>83.925102471279004</c:v>
                </c:pt>
                <c:pt idx="214">
                  <c:v>83.925892694384004</c:v>
                </c:pt>
                <c:pt idx="215">
                  <c:v>83.92652130127</c:v>
                </c:pt>
                <c:pt idx="216">
                  <c:v>83.927379906694</c:v>
                </c:pt>
                <c:pt idx="217">
                  <c:v>83.929069519042997</c:v>
                </c:pt>
                <c:pt idx="218">
                  <c:v>83.930839587872995</c:v>
                </c:pt>
                <c:pt idx="219">
                  <c:v>83.933221426493006</c:v>
                </c:pt>
                <c:pt idx="220">
                  <c:v>83.934669732923993</c:v>
                </c:pt>
                <c:pt idx="221">
                  <c:v>83.937257085862996</c:v>
                </c:pt>
                <c:pt idx="222">
                  <c:v>83.937286937777998</c:v>
                </c:pt>
                <c:pt idx="223">
                  <c:v>83.938165845062997</c:v>
                </c:pt>
                <c:pt idx="224">
                  <c:v>83.938590735092006</c:v>
                </c:pt>
                <c:pt idx="225">
                  <c:v>83.940887150869997</c:v>
                </c:pt>
                <c:pt idx="226">
                  <c:v>83.941963379005998</c:v>
                </c:pt>
                <c:pt idx="227">
                  <c:v>83.942695800205996</c:v>
                </c:pt>
                <c:pt idx="228">
                  <c:v>83.942888310274995</c:v>
                </c:pt>
                <c:pt idx="229">
                  <c:v>83.944578475574005</c:v>
                </c:pt>
                <c:pt idx="230">
                  <c:v>83.946402248354005</c:v>
                </c:pt>
                <c:pt idx="231">
                  <c:v>83.948197188112005</c:v>
                </c:pt>
                <c:pt idx="232">
                  <c:v>83.949821501594002</c:v>
                </c:pt>
                <c:pt idx="233">
                  <c:v>83.951791061475006</c:v>
                </c:pt>
                <c:pt idx="234">
                  <c:v>83.953438254960005</c:v>
                </c:pt>
                <c:pt idx="235">
                  <c:v>83.954956288035007</c:v>
                </c:pt>
                <c:pt idx="236">
                  <c:v>83.956588764204</c:v>
                </c:pt>
                <c:pt idx="237">
                  <c:v>83.956763655003002</c:v>
                </c:pt>
                <c:pt idx="238">
                  <c:v>83.958116060842997</c:v>
                </c:pt>
                <c:pt idx="239">
                  <c:v>83.958450628750001</c:v>
                </c:pt>
                <c:pt idx="240">
                  <c:v>83.959615173143007</c:v>
                </c:pt>
                <c:pt idx="241">
                  <c:v>83.959617160910994</c:v>
                </c:pt>
                <c:pt idx="242">
                  <c:v>83.958728717529993</c:v>
                </c:pt>
                <c:pt idx="243">
                  <c:v>83.967475808287006</c:v>
                </c:pt>
                <c:pt idx="244">
                  <c:v>83.966897604674003</c:v>
                </c:pt>
                <c:pt idx="245">
                  <c:v>83.957407189001998</c:v>
                </c:pt>
                <c:pt idx="246">
                  <c:v>83.970270353922004</c:v>
                </c:pt>
                <c:pt idx="247">
                  <c:v>84.032127310750994</c:v>
                </c:pt>
                <c:pt idx="248">
                  <c:v>84.032734039188995</c:v>
                </c:pt>
                <c:pt idx="249">
                  <c:v>84.018786491971994</c:v>
                </c:pt>
                <c:pt idx="250">
                  <c:v>84.223023265891001</c:v>
                </c:pt>
                <c:pt idx="251">
                  <c:v>84.221713898106998</c:v>
                </c:pt>
                <c:pt idx="252">
                  <c:v>84.223085341441006</c:v>
                </c:pt>
                <c:pt idx="253">
                  <c:v>84.313912239144003</c:v>
                </c:pt>
                <c:pt idx="254">
                  <c:v>84.327014478736004</c:v>
                </c:pt>
                <c:pt idx="255">
                  <c:v>84.360910621173005</c:v>
                </c:pt>
                <c:pt idx="256">
                  <c:v>84.367229120044996</c:v>
                </c:pt>
                <c:pt idx="257">
                  <c:v>84.367393020264998</c:v>
                </c:pt>
                <c:pt idx="258">
                  <c:v>84.365702193893995</c:v>
                </c:pt>
                <c:pt idx="259">
                  <c:v>84.367154077036005</c:v>
                </c:pt>
                <c:pt idx="260">
                  <c:v>84.367518359154005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4C60-409B-91A2-0F0710BFE3B0}"/>
            </c:ext>
          </c:extLst>
        </c:ser>
        <c:ser>
          <c:idx val="9"/>
          <c:order val="3"/>
          <c:tx>
            <c:v>WSPL_HQhaeufig_IST</c:v>
          </c:tx>
          <c:spPr>
            <a:ln w="12700" cap="rnd">
              <a:solidFill>
                <a:srgbClr val="FFC000"/>
              </a:solidFill>
              <a:prstDash val="sysDash"/>
              <a:round/>
            </a:ln>
            <a:effectLst/>
          </c:spPr>
          <c:marker>
            <c:symbol val="none"/>
          </c:marker>
          <c:xVal>
            <c:numRef>
              <c:f>'WSPL_2D-Model_IST'!$K$4:$K$264</c:f>
              <c:numCache>
                <c:formatCode>0.00</c:formatCode>
                <c:ptCount val="261"/>
                <c:pt idx="0">
                  <c:v>0</c:v>
                </c:pt>
                <c:pt idx="1">
                  <c:v>3.6596042004067</c:v>
                </c:pt>
                <c:pt idx="2">
                  <c:v>8.5657214232392</c:v>
                </c:pt>
                <c:pt idx="3">
                  <c:v>13.369877344439001</c:v>
                </c:pt>
                <c:pt idx="4">
                  <c:v>15.847956278437</c:v>
                </c:pt>
                <c:pt idx="5">
                  <c:v>17.889664939239001</c:v>
                </c:pt>
                <c:pt idx="6">
                  <c:v>21.71491392886</c:v>
                </c:pt>
                <c:pt idx="7">
                  <c:v>24.552432224663999</c:v>
                </c:pt>
                <c:pt idx="8">
                  <c:v>27.391554350054001</c:v>
                </c:pt>
                <c:pt idx="9">
                  <c:v>30.402082170656001</c:v>
                </c:pt>
                <c:pt idx="10">
                  <c:v>30.471673777199999</c:v>
                </c:pt>
                <c:pt idx="11">
                  <c:v>31.449919559354001</c:v>
                </c:pt>
                <c:pt idx="12">
                  <c:v>33.584231981446003</c:v>
                </c:pt>
                <c:pt idx="13">
                  <c:v>37.204971148459002</c:v>
                </c:pt>
                <c:pt idx="14">
                  <c:v>37.938721386075997</c:v>
                </c:pt>
                <c:pt idx="15">
                  <c:v>40.937458478631001</c:v>
                </c:pt>
                <c:pt idx="16">
                  <c:v>41.543771159020999</c:v>
                </c:pt>
                <c:pt idx="17">
                  <c:v>43.644121733275</c:v>
                </c:pt>
                <c:pt idx="18">
                  <c:v>45.731501265511</c:v>
                </c:pt>
                <c:pt idx="19">
                  <c:v>45.896522593728001</c:v>
                </c:pt>
                <c:pt idx="20">
                  <c:v>45.917087456234</c:v>
                </c:pt>
                <c:pt idx="21">
                  <c:v>49.540373220608998</c:v>
                </c:pt>
                <c:pt idx="22">
                  <c:v>54.250788020915998</c:v>
                </c:pt>
                <c:pt idx="23">
                  <c:v>58.940775303928</c:v>
                </c:pt>
                <c:pt idx="24">
                  <c:v>63.637294895159997</c:v>
                </c:pt>
                <c:pt idx="25">
                  <c:v>66.324500382102002</c:v>
                </c:pt>
                <c:pt idx="26">
                  <c:v>68.383758920443</c:v>
                </c:pt>
                <c:pt idx="27">
                  <c:v>73.069730858550997</c:v>
                </c:pt>
                <c:pt idx="28">
                  <c:v>78.139435834075996</c:v>
                </c:pt>
                <c:pt idx="29">
                  <c:v>83.205701782321</c:v>
                </c:pt>
                <c:pt idx="30">
                  <c:v>88.101214282244001</c:v>
                </c:pt>
                <c:pt idx="31">
                  <c:v>88.199670445487996</c:v>
                </c:pt>
                <c:pt idx="32">
                  <c:v>93.242986440402007</c:v>
                </c:pt>
                <c:pt idx="33">
                  <c:v>95.709311164287996</c:v>
                </c:pt>
                <c:pt idx="34">
                  <c:v>98.291644693386004</c:v>
                </c:pt>
                <c:pt idx="35">
                  <c:v>103.3463424287</c:v>
                </c:pt>
                <c:pt idx="36">
                  <c:v>108.32566509030001</c:v>
                </c:pt>
                <c:pt idx="37">
                  <c:v>113.37349716919</c:v>
                </c:pt>
                <c:pt idx="38">
                  <c:v>118.42764068035</c:v>
                </c:pt>
                <c:pt idx="39">
                  <c:v>123.27467729639</c:v>
                </c:pt>
                <c:pt idx="40">
                  <c:v>123.41356152916001</c:v>
                </c:pt>
                <c:pt idx="41">
                  <c:v>128.45370759190999</c:v>
                </c:pt>
                <c:pt idx="42">
                  <c:v>133.50069381322999</c:v>
                </c:pt>
                <c:pt idx="43">
                  <c:v>138.55278227323001</c:v>
                </c:pt>
                <c:pt idx="44">
                  <c:v>143.5394121381</c:v>
                </c:pt>
                <c:pt idx="45">
                  <c:v>148.58761394634001</c:v>
                </c:pt>
                <c:pt idx="46">
                  <c:v>153.63398081642001</c:v>
                </c:pt>
                <c:pt idx="47">
                  <c:v>158.61830561727001</c:v>
                </c:pt>
                <c:pt idx="48">
                  <c:v>163.66621777909</c:v>
                </c:pt>
                <c:pt idx="49">
                  <c:v>168.55038050248001</c:v>
                </c:pt>
                <c:pt idx="50">
                  <c:v>168.70801763608</c:v>
                </c:pt>
                <c:pt idx="51">
                  <c:v>173.76013857359001</c:v>
                </c:pt>
                <c:pt idx="52">
                  <c:v>178.75407898371</c:v>
                </c:pt>
                <c:pt idx="53">
                  <c:v>183.80239964704</c:v>
                </c:pt>
                <c:pt idx="54">
                  <c:v>188.79518743692</c:v>
                </c:pt>
                <c:pt idx="55">
                  <c:v>193.85009092723999</c:v>
                </c:pt>
                <c:pt idx="56">
                  <c:v>198.88929128276999</c:v>
                </c:pt>
                <c:pt idx="57">
                  <c:v>203.88378349204999</c:v>
                </c:pt>
                <c:pt idx="58">
                  <c:v>208.94518436065999</c:v>
                </c:pt>
                <c:pt idx="59">
                  <c:v>213.99958492736999</c:v>
                </c:pt>
                <c:pt idx="60">
                  <c:v>218.90335956771</c:v>
                </c:pt>
                <c:pt idx="61">
                  <c:v>218.98665311393</c:v>
                </c:pt>
                <c:pt idx="62">
                  <c:v>224.04163984959001</c:v>
                </c:pt>
                <c:pt idx="63">
                  <c:v>225.48941137415</c:v>
                </c:pt>
                <c:pt idx="64">
                  <c:v>229.09662658607999</c:v>
                </c:pt>
                <c:pt idx="65">
                  <c:v>234.074848914</c:v>
                </c:pt>
                <c:pt idx="66">
                  <c:v>239.16143264226</c:v>
                </c:pt>
                <c:pt idx="67">
                  <c:v>244.18630776808999</c:v>
                </c:pt>
                <c:pt idx="68">
                  <c:v>249.21871079587001</c:v>
                </c:pt>
                <c:pt idx="69">
                  <c:v>254.23605801881001</c:v>
                </c:pt>
                <c:pt idx="70">
                  <c:v>259.26093314400998</c:v>
                </c:pt>
                <c:pt idx="71">
                  <c:v>264.24203622389001</c:v>
                </c:pt>
                <c:pt idx="72">
                  <c:v>264.28703238577998</c:v>
                </c:pt>
                <c:pt idx="73">
                  <c:v>269.29626998611002</c:v>
                </c:pt>
                <c:pt idx="74">
                  <c:v>274.32174280659001</c:v>
                </c:pt>
                <c:pt idx="75">
                  <c:v>279.33909801700003</c:v>
                </c:pt>
                <c:pt idx="76">
                  <c:v>279.87690204738999</c:v>
                </c:pt>
                <c:pt idx="77">
                  <c:v>284.42265258357997</c:v>
                </c:pt>
                <c:pt idx="78">
                  <c:v>289.44083729485999</c:v>
                </c:pt>
                <c:pt idx="79">
                  <c:v>294.45001825459002</c:v>
                </c:pt>
                <c:pt idx="80">
                  <c:v>298.08001909219001</c:v>
                </c:pt>
                <c:pt idx="81">
                  <c:v>299.39393091545998</c:v>
                </c:pt>
                <c:pt idx="82">
                  <c:v>299.44146956226001</c:v>
                </c:pt>
                <c:pt idx="83">
                  <c:v>301.18759821812</c:v>
                </c:pt>
                <c:pt idx="84">
                  <c:v>304.47123461856</c:v>
                </c:pt>
                <c:pt idx="85">
                  <c:v>309.4725876521</c:v>
                </c:pt>
                <c:pt idx="86">
                  <c:v>314.47545421478998</c:v>
                </c:pt>
                <c:pt idx="87">
                  <c:v>315.16159366980003</c:v>
                </c:pt>
                <c:pt idx="88">
                  <c:v>319.48046343327002</c:v>
                </c:pt>
                <c:pt idx="89">
                  <c:v>324.48581322547</c:v>
                </c:pt>
                <c:pt idx="90">
                  <c:v>329.53906918103002</c:v>
                </c:pt>
                <c:pt idx="91">
                  <c:v>329.54989453456</c:v>
                </c:pt>
                <c:pt idx="92">
                  <c:v>329.56987338151998</c:v>
                </c:pt>
                <c:pt idx="93">
                  <c:v>334.38765607127999</c:v>
                </c:pt>
                <c:pt idx="94">
                  <c:v>334.55241446193997</c:v>
                </c:pt>
                <c:pt idx="95">
                  <c:v>339.54765146900002</c:v>
                </c:pt>
                <c:pt idx="96">
                  <c:v>344.55402376655002</c:v>
                </c:pt>
                <c:pt idx="97">
                  <c:v>349.55697485778001</c:v>
                </c:pt>
                <c:pt idx="98">
                  <c:v>352.67130157599001</c:v>
                </c:pt>
                <c:pt idx="99">
                  <c:v>354.61972934244</c:v>
                </c:pt>
                <c:pt idx="100">
                  <c:v>359.62322654244002</c:v>
                </c:pt>
                <c:pt idx="101">
                  <c:v>364.62672374042</c:v>
                </c:pt>
                <c:pt idx="102">
                  <c:v>369.63061853798001</c:v>
                </c:pt>
                <c:pt idx="103">
                  <c:v>374.58296053063998</c:v>
                </c:pt>
                <c:pt idx="104">
                  <c:v>374.62584090327999</c:v>
                </c:pt>
                <c:pt idx="105">
                  <c:v>375.39326592910999</c:v>
                </c:pt>
                <c:pt idx="106">
                  <c:v>379.62958135533</c:v>
                </c:pt>
                <c:pt idx="107">
                  <c:v>384.62549572936001</c:v>
                </c:pt>
                <c:pt idx="108">
                  <c:v>386.29670105366</c:v>
                </c:pt>
                <c:pt idx="109">
                  <c:v>389.68918413646998</c:v>
                </c:pt>
                <c:pt idx="110">
                  <c:v>394.68912833927999</c:v>
                </c:pt>
                <c:pt idx="111">
                  <c:v>399.68441014671998</c:v>
                </c:pt>
                <c:pt idx="112">
                  <c:v>404.62234801531997</c:v>
                </c:pt>
                <c:pt idx="113">
                  <c:v>404.67924960686003</c:v>
                </c:pt>
                <c:pt idx="114">
                  <c:v>409.72802604761</c:v>
                </c:pt>
                <c:pt idx="115">
                  <c:v>414.72167850288997</c:v>
                </c:pt>
                <c:pt idx="116">
                  <c:v>418.44421175257997</c:v>
                </c:pt>
                <c:pt idx="117">
                  <c:v>419.71607421268999</c:v>
                </c:pt>
                <c:pt idx="118">
                  <c:v>420.85506601982001</c:v>
                </c:pt>
                <c:pt idx="119">
                  <c:v>424.76758963662002</c:v>
                </c:pt>
                <c:pt idx="120">
                  <c:v>429.13740697282998</c:v>
                </c:pt>
                <c:pt idx="121">
                  <c:v>429.76465657695002</c:v>
                </c:pt>
                <c:pt idx="122">
                  <c:v>434.75500123923001</c:v>
                </c:pt>
                <c:pt idx="123">
                  <c:v>439.79700404302997</c:v>
                </c:pt>
                <c:pt idx="124">
                  <c:v>439.81430085377002</c:v>
                </c:pt>
                <c:pt idx="125">
                  <c:v>439.83927386603</c:v>
                </c:pt>
                <c:pt idx="126">
                  <c:v>444.72182931591999</c:v>
                </c:pt>
                <c:pt idx="127">
                  <c:v>444.79316821268998</c:v>
                </c:pt>
                <c:pt idx="128">
                  <c:v>449.09332905842001</c:v>
                </c:pt>
                <c:pt idx="129">
                  <c:v>449.79025413583003</c:v>
                </c:pt>
                <c:pt idx="130">
                  <c:v>454.83993595148002</c:v>
                </c:pt>
                <c:pt idx="131">
                  <c:v>459.85697618567002</c:v>
                </c:pt>
                <c:pt idx="132">
                  <c:v>464.86141126221997</c:v>
                </c:pt>
                <c:pt idx="133">
                  <c:v>469.86798823741998</c:v>
                </c:pt>
                <c:pt idx="134">
                  <c:v>474.87028141665002</c:v>
                </c:pt>
                <c:pt idx="135">
                  <c:v>479.90968895046001</c:v>
                </c:pt>
                <c:pt idx="136">
                  <c:v>484.91192543889002</c:v>
                </c:pt>
                <c:pt idx="137">
                  <c:v>489.91475664550001</c:v>
                </c:pt>
                <c:pt idx="138">
                  <c:v>494.95900299759001</c:v>
                </c:pt>
                <c:pt idx="139">
                  <c:v>499.78900738811001</c:v>
                </c:pt>
                <c:pt idx="140">
                  <c:v>499.96854261046002</c:v>
                </c:pt>
                <c:pt idx="141">
                  <c:v>504.97168923074003</c:v>
                </c:pt>
                <c:pt idx="142">
                  <c:v>509.98984556327002</c:v>
                </c:pt>
                <c:pt idx="143">
                  <c:v>514.99791866500004</c:v>
                </c:pt>
                <c:pt idx="144">
                  <c:v>519.99866700108998</c:v>
                </c:pt>
                <c:pt idx="145">
                  <c:v>524.93422883452001</c:v>
                </c:pt>
                <c:pt idx="146">
                  <c:v>529.83379754297005</c:v>
                </c:pt>
                <c:pt idx="147">
                  <c:v>534.77852460925999</c:v>
                </c:pt>
                <c:pt idx="148">
                  <c:v>539.69259692757998</c:v>
                </c:pt>
                <c:pt idx="149">
                  <c:v>544.49678412787</c:v>
                </c:pt>
                <c:pt idx="150">
                  <c:v>544.58870516572995</c:v>
                </c:pt>
                <c:pt idx="151">
                  <c:v>549.50977487933994</c:v>
                </c:pt>
                <c:pt idx="152">
                  <c:v>554.43538359783997</c:v>
                </c:pt>
                <c:pt idx="153">
                  <c:v>559.35619526674998</c:v>
                </c:pt>
                <c:pt idx="154">
                  <c:v>564.27700693588997</c:v>
                </c:pt>
                <c:pt idx="155">
                  <c:v>569.19781860479998</c:v>
                </c:pt>
                <c:pt idx="156">
                  <c:v>574.10418279404996</c:v>
                </c:pt>
                <c:pt idx="157">
                  <c:v>578.99972998678004</c:v>
                </c:pt>
                <c:pt idx="158">
                  <c:v>583.90246369252998</c:v>
                </c:pt>
                <c:pt idx="159">
                  <c:v>588.87395700499997</c:v>
                </c:pt>
                <c:pt idx="160">
                  <c:v>593.77078133478994</c:v>
                </c:pt>
                <c:pt idx="161">
                  <c:v>593.77314854523001</c:v>
                </c:pt>
                <c:pt idx="162">
                  <c:v>598.67509793478996</c:v>
                </c:pt>
                <c:pt idx="163">
                  <c:v>603.57770750693999</c:v>
                </c:pt>
                <c:pt idx="164">
                  <c:v>608.54786157996</c:v>
                </c:pt>
                <c:pt idx="165">
                  <c:v>613.43933373968002</c:v>
                </c:pt>
                <c:pt idx="166">
                  <c:v>618.34154142982004</c:v>
                </c:pt>
                <c:pt idx="167">
                  <c:v>623.24058056684999</c:v>
                </c:pt>
                <c:pt idx="168">
                  <c:v>623.25125114605999</c:v>
                </c:pt>
                <c:pt idx="169">
                  <c:v>628.21064355996998</c:v>
                </c:pt>
                <c:pt idx="170">
                  <c:v>633.10919327066995</c:v>
                </c:pt>
                <c:pt idx="171">
                  <c:v>638.01152652039002</c:v>
                </c:pt>
                <c:pt idx="172">
                  <c:v>642.94392848568998</c:v>
                </c:pt>
                <c:pt idx="173">
                  <c:v>647.8687352984</c:v>
                </c:pt>
                <c:pt idx="174">
                  <c:v>652.77152600611998</c:v>
                </c:pt>
                <c:pt idx="175">
                  <c:v>657.67072104383999</c:v>
                </c:pt>
                <c:pt idx="176">
                  <c:v>662.63597939220006</c:v>
                </c:pt>
                <c:pt idx="177">
                  <c:v>662.64960771828999</c:v>
                </c:pt>
                <c:pt idx="178">
                  <c:v>667.53524953265003</c:v>
                </c:pt>
                <c:pt idx="179">
                  <c:v>672.43451988286995</c:v>
                </c:pt>
                <c:pt idx="180">
                  <c:v>677.39196896494002</c:v>
                </c:pt>
                <c:pt idx="181">
                  <c:v>682.29823493393997</c:v>
                </c:pt>
                <c:pt idx="182">
                  <c:v>686.32681908884001</c:v>
                </c:pt>
                <c:pt idx="183">
                  <c:v>687.21360578328995</c:v>
                </c:pt>
                <c:pt idx="184">
                  <c:v>692.10588888740995</c:v>
                </c:pt>
                <c:pt idx="185">
                  <c:v>692.20176529919001</c:v>
                </c:pt>
                <c:pt idx="186">
                  <c:v>697.11792118461005</c:v>
                </c:pt>
                <c:pt idx="187">
                  <c:v>702.04122505417001</c:v>
                </c:pt>
                <c:pt idx="188">
                  <c:v>707.02120665929999</c:v>
                </c:pt>
                <c:pt idx="189">
                  <c:v>711.94733690993996</c:v>
                </c:pt>
                <c:pt idx="190">
                  <c:v>716.81217351763996</c:v>
                </c:pt>
                <c:pt idx="191">
                  <c:v>716.86781081106005</c:v>
                </c:pt>
                <c:pt idx="192">
                  <c:v>721.82306960446999</c:v>
                </c:pt>
                <c:pt idx="193">
                  <c:v>726.78221995061006</c:v>
                </c:pt>
                <c:pt idx="194">
                  <c:v>731.70876181611004</c:v>
                </c:pt>
                <c:pt idx="195">
                  <c:v>736.63726285273003</c:v>
                </c:pt>
                <c:pt idx="196">
                  <c:v>741.62435710270995</c:v>
                </c:pt>
                <c:pt idx="197">
                  <c:v>746.54627249193004</c:v>
                </c:pt>
                <c:pt idx="198">
                  <c:v>751.45618982417</c:v>
                </c:pt>
                <c:pt idx="199">
                  <c:v>756.44183764539002</c:v>
                </c:pt>
                <c:pt idx="200">
                  <c:v>761.36617101473996</c:v>
                </c:pt>
                <c:pt idx="201">
                  <c:v>766.28268798270994</c:v>
                </c:pt>
                <c:pt idx="202">
                  <c:v>766.28374617161001</c:v>
                </c:pt>
                <c:pt idx="203">
                  <c:v>771.26159469588004</c:v>
                </c:pt>
                <c:pt idx="204">
                  <c:v>775.75237257830997</c:v>
                </c:pt>
                <c:pt idx="205">
                  <c:v>776.17797193884996</c:v>
                </c:pt>
                <c:pt idx="206">
                  <c:v>776.74372443476</c:v>
                </c:pt>
                <c:pt idx="207">
                  <c:v>781.14906244212</c:v>
                </c:pt>
                <c:pt idx="208">
                  <c:v>785.00352441861003</c:v>
                </c:pt>
                <c:pt idx="209">
                  <c:v>786.05762350429995</c:v>
                </c:pt>
                <c:pt idx="210">
                  <c:v>787.26237352093005</c:v>
                </c:pt>
                <c:pt idx="211">
                  <c:v>791.02871400802997</c:v>
                </c:pt>
                <c:pt idx="212">
                  <c:v>793.86202387373999</c:v>
                </c:pt>
                <c:pt idx="213">
                  <c:v>795.94533445468005</c:v>
                </c:pt>
                <c:pt idx="214">
                  <c:v>798.71412866475998</c:v>
                </c:pt>
                <c:pt idx="215">
                  <c:v>800.91618175372002</c:v>
                </c:pt>
                <c:pt idx="216">
                  <c:v>802.57272312956002</c:v>
                </c:pt>
                <c:pt idx="217">
                  <c:v>805.83293959175001</c:v>
                </c:pt>
                <c:pt idx="218">
                  <c:v>810.81149093270994</c:v>
                </c:pt>
                <c:pt idx="219">
                  <c:v>815.72054472965999</c:v>
                </c:pt>
                <c:pt idx="220">
                  <c:v>820.69119862153002</c:v>
                </c:pt>
                <c:pt idx="221">
                  <c:v>825.54445998045003</c:v>
                </c:pt>
                <c:pt idx="222">
                  <c:v>825.60080957984997</c:v>
                </c:pt>
                <c:pt idx="223">
                  <c:v>828.95495364576004</c:v>
                </c:pt>
                <c:pt idx="224">
                  <c:v>830.57671691988003</c:v>
                </c:pt>
                <c:pt idx="225">
                  <c:v>835.49952416111</c:v>
                </c:pt>
                <c:pt idx="226">
                  <c:v>838.42878168158995</c:v>
                </c:pt>
                <c:pt idx="227">
                  <c:v>840.42282245278</c:v>
                </c:pt>
                <c:pt idx="228">
                  <c:v>840.93280888987999</c:v>
                </c:pt>
                <c:pt idx="229">
                  <c:v>845.41029614246997</c:v>
                </c:pt>
                <c:pt idx="230">
                  <c:v>850.34277648396005</c:v>
                </c:pt>
                <c:pt idx="231">
                  <c:v>855.26048984515</c:v>
                </c:pt>
                <c:pt idx="232">
                  <c:v>860.19093850335003</c:v>
                </c:pt>
                <c:pt idx="233">
                  <c:v>865.17895824752998</c:v>
                </c:pt>
                <c:pt idx="234">
                  <c:v>870.10330721586001</c:v>
                </c:pt>
                <c:pt idx="235">
                  <c:v>875.03530752820996</c:v>
                </c:pt>
                <c:pt idx="236">
                  <c:v>879.96742908100998</c:v>
                </c:pt>
                <c:pt idx="237">
                  <c:v>880.53170552108998</c:v>
                </c:pt>
                <c:pt idx="238">
                  <c:v>884.8910004608</c:v>
                </c:pt>
                <c:pt idx="239">
                  <c:v>886.00627690307999</c:v>
                </c:pt>
                <c:pt idx="240">
                  <c:v>889.8731410012</c:v>
                </c:pt>
                <c:pt idx="241">
                  <c:v>889.87976817542005</c:v>
                </c:pt>
                <c:pt idx="242">
                  <c:v>895.89640049339005</c:v>
                </c:pt>
                <c:pt idx="243">
                  <c:v>901.91365078777005</c:v>
                </c:pt>
                <c:pt idx="244">
                  <c:v>905.45367413509996</c:v>
                </c:pt>
                <c:pt idx="245">
                  <c:v>905.61795602224004</c:v>
                </c:pt>
                <c:pt idx="246">
                  <c:v>908.98787252792999</c:v>
                </c:pt>
                <c:pt idx="247">
                  <c:v>914.01544374295997</c:v>
                </c:pt>
                <c:pt idx="248">
                  <c:v>914.08709183468</c:v>
                </c:pt>
                <c:pt idx="249">
                  <c:v>917.52735617459996</c:v>
                </c:pt>
                <c:pt idx="250">
                  <c:v>921.02083261436997</c:v>
                </c:pt>
                <c:pt idx="251">
                  <c:v>925.99252543334001</c:v>
                </c:pt>
                <c:pt idx="252">
                  <c:v>930.76870361464</c:v>
                </c:pt>
                <c:pt idx="253">
                  <c:v>935.93879206752001</c:v>
                </c:pt>
                <c:pt idx="254">
                  <c:v>940.91034539638997</c:v>
                </c:pt>
                <c:pt idx="255">
                  <c:v>945.88367539583999</c:v>
                </c:pt>
                <c:pt idx="256">
                  <c:v>949.87528898011999</c:v>
                </c:pt>
                <c:pt idx="257">
                  <c:v>949.97588646712995</c:v>
                </c:pt>
                <c:pt idx="258">
                  <c:v>954.06843886575996</c:v>
                </c:pt>
                <c:pt idx="259">
                  <c:v>958.99907516364999</c:v>
                </c:pt>
                <c:pt idx="260">
                  <c:v>963.88507128815002</c:v>
                </c:pt>
              </c:numCache>
              <c:extLst xmlns:c15="http://schemas.microsoft.com/office/drawing/2012/chart"/>
            </c:numRef>
          </c:xVal>
          <c:yVal>
            <c:numRef>
              <c:f>'WSPL_2D-Model_IST'!$O$4:$O$264</c:f>
              <c:numCache>
                <c:formatCode>0.00</c:formatCode>
                <c:ptCount val="261"/>
                <c:pt idx="0">
                  <c:v>84.689535299504996</c:v>
                </c:pt>
                <c:pt idx="1">
                  <c:v>84.737636857330997</c:v>
                </c:pt>
                <c:pt idx="2">
                  <c:v>84.736275001920006</c:v>
                </c:pt>
                <c:pt idx="3">
                  <c:v>84.734604073954003</c:v>
                </c:pt>
                <c:pt idx="4">
                  <c:v>84.732390036360997</c:v>
                </c:pt>
                <c:pt idx="5">
                  <c:v>84.730929559453003</c:v>
                </c:pt>
                <c:pt idx="6">
                  <c:v>84.740356618487994</c:v>
                </c:pt>
                <c:pt idx="7">
                  <c:v>84.743604588457004</c:v>
                </c:pt>
                <c:pt idx="8">
                  <c:v>84.740006316963004</c:v>
                </c:pt>
                <c:pt idx="9">
                  <c:v>84.746744818170995</c:v>
                </c:pt>
                <c:pt idx="10">
                  <c:v>84.746514781732003</c:v>
                </c:pt>
                <c:pt idx="11">
                  <c:v>84.730470351638004</c:v>
                </c:pt>
                <c:pt idx="12">
                  <c:v>84.730470351638004</c:v>
                </c:pt>
                <c:pt idx="13">
                  <c:v>84.730263781733996</c:v>
                </c:pt>
                <c:pt idx="14">
                  <c:v>84.740182210916998</c:v>
                </c:pt>
                <c:pt idx="15">
                  <c:v>84.778592145998005</c:v>
                </c:pt>
                <c:pt idx="16">
                  <c:v>84.778545807284004</c:v>
                </c:pt>
                <c:pt idx="17">
                  <c:v>84.776682120817</c:v>
                </c:pt>
                <c:pt idx="18">
                  <c:v>84.771286130308994</c:v>
                </c:pt>
                <c:pt idx="19">
                  <c:v>84.771255477641006</c:v>
                </c:pt>
                <c:pt idx="20">
                  <c:v>84.771208644593997</c:v>
                </c:pt>
                <c:pt idx="21">
                  <c:v>84.766853138526002</c:v>
                </c:pt>
                <c:pt idx="22">
                  <c:v>84.786220786309002</c:v>
                </c:pt>
                <c:pt idx="23">
                  <c:v>84.796761334956997</c:v>
                </c:pt>
                <c:pt idx="24">
                  <c:v>84.809687903623995</c:v>
                </c:pt>
                <c:pt idx="25">
                  <c:v>84.813105301966999</c:v>
                </c:pt>
                <c:pt idx="26">
                  <c:v>84.815756035131997</c:v>
                </c:pt>
                <c:pt idx="27">
                  <c:v>84.825094694802999</c:v>
                </c:pt>
                <c:pt idx="28">
                  <c:v>84.828579663183007</c:v>
                </c:pt>
                <c:pt idx="29">
                  <c:v>84.833621013374994</c:v>
                </c:pt>
                <c:pt idx="30">
                  <c:v>84.837329321013002</c:v>
                </c:pt>
                <c:pt idx="31">
                  <c:v>84.837414158163</c:v>
                </c:pt>
                <c:pt idx="32">
                  <c:v>84.840873831015998</c:v>
                </c:pt>
                <c:pt idx="33">
                  <c:v>84.842919163407998</c:v>
                </c:pt>
                <c:pt idx="34">
                  <c:v>84.845167311086996</c:v>
                </c:pt>
                <c:pt idx="35">
                  <c:v>84.847893988349995</c:v>
                </c:pt>
                <c:pt idx="36">
                  <c:v>84.853532510562005</c:v>
                </c:pt>
                <c:pt idx="37">
                  <c:v>84.855572534077993</c:v>
                </c:pt>
                <c:pt idx="38">
                  <c:v>84.861475535563002</c:v>
                </c:pt>
                <c:pt idx="39">
                  <c:v>84.862698929268007</c:v>
                </c:pt>
                <c:pt idx="40">
                  <c:v>84.862724397891995</c:v>
                </c:pt>
                <c:pt idx="41">
                  <c:v>84.869233341392999</c:v>
                </c:pt>
                <c:pt idx="42">
                  <c:v>84.871194183572001</c:v>
                </c:pt>
                <c:pt idx="43">
                  <c:v>84.877758817201993</c:v>
                </c:pt>
                <c:pt idx="44">
                  <c:v>84.879838544541002</c:v>
                </c:pt>
                <c:pt idx="45">
                  <c:v>84.885539201205006</c:v>
                </c:pt>
                <c:pt idx="46">
                  <c:v>84.890185814915</c:v>
                </c:pt>
                <c:pt idx="47">
                  <c:v>84.894703802259997</c:v>
                </c:pt>
                <c:pt idx="48">
                  <c:v>84.900089284434003</c:v>
                </c:pt>
                <c:pt idx="49">
                  <c:v>84.909790452067995</c:v>
                </c:pt>
                <c:pt idx="50">
                  <c:v>84.910088355412995</c:v>
                </c:pt>
                <c:pt idx="51">
                  <c:v>84.913908258538996</c:v>
                </c:pt>
                <c:pt idx="52">
                  <c:v>84.922609873465007</c:v>
                </c:pt>
                <c:pt idx="53">
                  <c:v>84.926436854391994</c:v>
                </c:pt>
                <c:pt idx="54">
                  <c:v>84.932524914423993</c:v>
                </c:pt>
                <c:pt idx="55">
                  <c:v>84.934623409636998</c:v>
                </c:pt>
                <c:pt idx="56">
                  <c:v>84.938541536369002</c:v>
                </c:pt>
                <c:pt idx="57">
                  <c:v>84.939491519192998</c:v>
                </c:pt>
                <c:pt idx="58">
                  <c:v>84.941580440452995</c:v>
                </c:pt>
                <c:pt idx="59">
                  <c:v>84.941864673699996</c:v>
                </c:pt>
                <c:pt idx="60">
                  <c:v>84.943126305687002</c:v>
                </c:pt>
                <c:pt idx="61">
                  <c:v>84.943149194930996</c:v>
                </c:pt>
                <c:pt idx="62">
                  <c:v>84.943204374299995</c:v>
                </c:pt>
                <c:pt idx="63">
                  <c:v>84.943565142492005</c:v>
                </c:pt>
                <c:pt idx="64">
                  <c:v>84.944460262188002</c:v>
                </c:pt>
                <c:pt idx="65">
                  <c:v>84.944437872462004</c:v>
                </c:pt>
                <c:pt idx="66">
                  <c:v>84.945849699495994</c:v>
                </c:pt>
                <c:pt idx="67">
                  <c:v>84.945685437950004</c:v>
                </c:pt>
                <c:pt idx="68">
                  <c:v>84.946825392080001</c:v>
                </c:pt>
                <c:pt idx="69">
                  <c:v>84.946608030947999</c:v>
                </c:pt>
                <c:pt idx="70">
                  <c:v>84.947833908023995</c:v>
                </c:pt>
                <c:pt idx="71">
                  <c:v>84.947525838749996</c:v>
                </c:pt>
                <c:pt idx="72">
                  <c:v>84.947515967582007</c:v>
                </c:pt>
                <c:pt idx="73">
                  <c:v>84.949303483183002</c:v>
                </c:pt>
                <c:pt idx="74">
                  <c:v>84.948518292806995</c:v>
                </c:pt>
                <c:pt idx="75">
                  <c:v>84.951001445727996</c:v>
                </c:pt>
                <c:pt idx="76">
                  <c:v>84.950884517410003</c:v>
                </c:pt>
                <c:pt idx="77">
                  <c:v>84.949356524487996</c:v>
                </c:pt>
                <c:pt idx="78">
                  <c:v>84.951803368208004</c:v>
                </c:pt>
                <c:pt idx="79">
                  <c:v>84.950186861282006</c:v>
                </c:pt>
                <c:pt idx="80">
                  <c:v>84.952104064842999</c:v>
                </c:pt>
                <c:pt idx="81">
                  <c:v>84.952575026274999</c:v>
                </c:pt>
                <c:pt idx="82">
                  <c:v>84.952603602319996</c:v>
                </c:pt>
                <c:pt idx="83">
                  <c:v>84.952110471419005</c:v>
                </c:pt>
                <c:pt idx="84">
                  <c:v>84.950685095732993</c:v>
                </c:pt>
                <c:pt idx="85">
                  <c:v>84.954059549920004</c:v>
                </c:pt>
                <c:pt idx="86">
                  <c:v>84.952181190266998</c:v>
                </c:pt>
                <c:pt idx="87">
                  <c:v>84.952692152132002</c:v>
                </c:pt>
                <c:pt idx="88">
                  <c:v>84.955590879683001</c:v>
                </c:pt>
                <c:pt idx="89">
                  <c:v>84.952735739752995</c:v>
                </c:pt>
                <c:pt idx="90">
                  <c:v>84.957335214479997</c:v>
                </c:pt>
                <c:pt idx="91">
                  <c:v>84.957343583351999</c:v>
                </c:pt>
                <c:pt idx="92">
                  <c:v>84.957333976032004</c:v>
                </c:pt>
                <c:pt idx="93">
                  <c:v>84.954636954425993</c:v>
                </c:pt>
                <c:pt idx="94">
                  <c:v>84.954480100481007</c:v>
                </c:pt>
                <c:pt idx="95">
                  <c:v>84.959310075223996</c:v>
                </c:pt>
                <c:pt idx="96">
                  <c:v>84.955591447367993</c:v>
                </c:pt>
                <c:pt idx="97">
                  <c:v>84.961119419582005</c:v>
                </c:pt>
                <c:pt idx="98">
                  <c:v>84.959488780274</c:v>
                </c:pt>
                <c:pt idx="99">
                  <c:v>84.957945024295995</c:v>
                </c:pt>
                <c:pt idx="100">
                  <c:v>84.963025513472999</c:v>
                </c:pt>
                <c:pt idx="101">
                  <c:v>84.959906324162006</c:v>
                </c:pt>
                <c:pt idx="102">
                  <c:v>84.965104224298997</c:v>
                </c:pt>
                <c:pt idx="103">
                  <c:v>84.962139914342998</c:v>
                </c:pt>
                <c:pt idx="104">
                  <c:v>84.962107375016998</c:v>
                </c:pt>
                <c:pt idx="105">
                  <c:v>84.962937669712005</c:v>
                </c:pt>
                <c:pt idx="106">
                  <c:v>84.967229449233997</c:v>
                </c:pt>
                <c:pt idx="107">
                  <c:v>84.965073664214003</c:v>
                </c:pt>
                <c:pt idx="108">
                  <c:v>84.966797799527001</c:v>
                </c:pt>
                <c:pt idx="109">
                  <c:v>84.969396612403003</c:v>
                </c:pt>
                <c:pt idx="110">
                  <c:v>84.968795774206001</c:v>
                </c:pt>
                <c:pt idx="111">
                  <c:v>84.972205018519006</c:v>
                </c:pt>
                <c:pt idx="112">
                  <c:v>84.973746089326994</c:v>
                </c:pt>
                <c:pt idx="113">
                  <c:v>84.973770205818994</c:v>
                </c:pt>
                <c:pt idx="114">
                  <c:v>84.976480290685004</c:v>
                </c:pt>
                <c:pt idx="115">
                  <c:v>84.979433286339003</c:v>
                </c:pt>
                <c:pt idx="116">
                  <c:v>84.981236199063005</c:v>
                </c:pt>
                <c:pt idx="117">
                  <c:v>84.981830568803005</c:v>
                </c:pt>
                <c:pt idx="118">
                  <c:v>84.982564482756999</c:v>
                </c:pt>
                <c:pt idx="119">
                  <c:v>84.985007766441001</c:v>
                </c:pt>
                <c:pt idx="120">
                  <c:v>84.986947604023001</c:v>
                </c:pt>
                <c:pt idx="121">
                  <c:v>84.987216296469995</c:v>
                </c:pt>
                <c:pt idx="122">
                  <c:v>84.991378291388003</c:v>
                </c:pt>
                <c:pt idx="123">
                  <c:v>84.993560987273995</c:v>
                </c:pt>
                <c:pt idx="124">
                  <c:v>84.993568300106006</c:v>
                </c:pt>
                <c:pt idx="125">
                  <c:v>84.993597564602993</c:v>
                </c:pt>
                <c:pt idx="126">
                  <c:v>84.999290902271994</c:v>
                </c:pt>
                <c:pt idx="127">
                  <c:v>84.999376561684997</c:v>
                </c:pt>
                <c:pt idx="128">
                  <c:v>85.001016791468999</c:v>
                </c:pt>
                <c:pt idx="129">
                  <c:v>85.001278876756004</c:v>
                </c:pt>
                <c:pt idx="130">
                  <c:v>85.006739680867994</c:v>
                </c:pt>
                <c:pt idx="131">
                  <c:v>85.012136978369</c:v>
                </c:pt>
                <c:pt idx="132">
                  <c:v>85.017038545293005</c:v>
                </c:pt>
                <c:pt idx="133">
                  <c:v>85.022595538882001</c:v>
                </c:pt>
                <c:pt idx="134">
                  <c:v>85.028094341075999</c:v>
                </c:pt>
                <c:pt idx="135">
                  <c:v>85.033202520607006</c:v>
                </c:pt>
                <c:pt idx="136">
                  <c:v>85.039630613140005</c:v>
                </c:pt>
                <c:pt idx="137">
                  <c:v>85.045334314990995</c:v>
                </c:pt>
                <c:pt idx="138">
                  <c:v>85.050496347321001</c:v>
                </c:pt>
                <c:pt idx="139">
                  <c:v>85.055307979136003</c:v>
                </c:pt>
                <c:pt idx="140">
                  <c:v>85.055489100933002</c:v>
                </c:pt>
                <c:pt idx="141">
                  <c:v>85.060980576505997</c:v>
                </c:pt>
                <c:pt idx="142">
                  <c:v>85.065656882523996</c:v>
                </c:pt>
                <c:pt idx="143">
                  <c:v>85.071449790594997</c:v>
                </c:pt>
                <c:pt idx="144">
                  <c:v>85.076034545897997</c:v>
                </c:pt>
                <c:pt idx="145">
                  <c:v>85.081737437333004</c:v>
                </c:pt>
                <c:pt idx="146">
                  <c:v>85.084651862903996</c:v>
                </c:pt>
                <c:pt idx="147">
                  <c:v>85.088679343753995</c:v>
                </c:pt>
                <c:pt idx="148">
                  <c:v>85.089953455596998</c:v>
                </c:pt>
                <c:pt idx="149">
                  <c:v>85.095129504173997</c:v>
                </c:pt>
                <c:pt idx="150">
                  <c:v>85.095228650718994</c:v>
                </c:pt>
                <c:pt idx="151">
                  <c:v>85.095594043304999</c:v>
                </c:pt>
                <c:pt idx="152">
                  <c:v>85.101989775575007</c:v>
                </c:pt>
                <c:pt idx="153">
                  <c:v>85.101134614065998</c:v>
                </c:pt>
                <c:pt idx="154">
                  <c:v>85.107935805742002</c:v>
                </c:pt>
                <c:pt idx="155">
                  <c:v>85.105652829727006</c:v>
                </c:pt>
                <c:pt idx="156">
                  <c:v>85.112064921677003</c:v>
                </c:pt>
                <c:pt idx="157">
                  <c:v>85.109002827739005</c:v>
                </c:pt>
                <c:pt idx="158">
                  <c:v>85.117353468440001</c:v>
                </c:pt>
                <c:pt idx="159">
                  <c:v>85.113188432434995</c:v>
                </c:pt>
                <c:pt idx="160">
                  <c:v>85.121436204386995</c:v>
                </c:pt>
                <c:pt idx="161">
                  <c:v>85.121440098679003</c:v>
                </c:pt>
                <c:pt idx="162">
                  <c:v>85.119948530947994</c:v>
                </c:pt>
                <c:pt idx="163">
                  <c:v>85.128003374065997</c:v>
                </c:pt>
                <c:pt idx="164">
                  <c:v>85.130080103154995</c:v>
                </c:pt>
                <c:pt idx="165">
                  <c:v>85.137438541094994</c:v>
                </c:pt>
                <c:pt idx="166">
                  <c:v>85.142817188223006</c:v>
                </c:pt>
                <c:pt idx="167">
                  <c:v>85.151730331565005</c:v>
                </c:pt>
                <c:pt idx="168">
                  <c:v>85.151734354129005</c:v>
                </c:pt>
                <c:pt idx="169">
                  <c:v>85.153613471290996</c:v>
                </c:pt>
                <c:pt idx="170">
                  <c:v>85.160374025365996</c:v>
                </c:pt>
                <c:pt idx="171">
                  <c:v>85.166682665205997</c:v>
                </c:pt>
                <c:pt idx="172">
                  <c:v>85.172275294803001</c:v>
                </c:pt>
                <c:pt idx="173">
                  <c:v>85.176771664064006</c:v>
                </c:pt>
                <c:pt idx="174">
                  <c:v>85.182919423627993</c:v>
                </c:pt>
                <c:pt idx="175">
                  <c:v>85.188276033164996</c:v>
                </c:pt>
                <c:pt idx="176">
                  <c:v>85.193980965093004</c:v>
                </c:pt>
                <c:pt idx="177">
                  <c:v>85.193998759140001</c:v>
                </c:pt>
                <c:pt idx="178">
                  <c:v>85.200384139137</c:v>
                </c:pt>
                <c:pt idx="179">
                  <c:v>85.203764266543004</c:v>
                </c:pt>
                <c:pt idx="180">
                  <c:v>85.210545371351003</c:v>
                </c:pt>
                <c:pt idx="181">
                  <c:v>85.215355823882007</c:v>
                </c:pt>
                <c:pt idx="182">
                  <c:v>85.218575198088004</c:v>
                </c:pt>
                <c:pt idx="183">
                  <c:v>85.219290030330001</c:v>
                </c:pt>
                <c:pt idx="184">
                  <c:v>85.224185356491006</c:v>
                </c:pt>
                <c:pt idx="185">
                  <c:v>85.224279791838995</c:v>
                </c:pt>
                <c:pt idx="186">
                  <c:v>85.229033008445001</c:v>
                </c:pt>
                <c:pt idx="187">
                  <c:v>85.233817060706002</c:v>
                </c:pt>
                <c:pt idx="188">
                  <c:v>85.238632202147997</c:v>
                </c:pt>
                <c:pt idx="189">
                  <c:v>85.243355249180993</c:v>
                </c:pt>
                <c:pt idx="190">
                  <c:v>85.249581084789</c:v>
                </c:pt>
                <c:pt idx="191">
                  <c:v>85.249652547802</c:v>
                </c:pt>
                <c:pt idx="192">
                  <c:v>85.253803541997002</c:v>
                </c:pt>
                <c:pt idx="193">
                  <c:v>85.259650917754996</c:v>
                </c:pt>
                <c:pt idx="194">
                  <c:v>85.264989305841993</c:v>
                </c:pt>
                <c:pt idx="195">
                  <c:v>85.270246590837004</c:v>
                </c:pt>
                <c:pt idx="196">
                  <c:v>85.274735595074006</c:v>
                </c:pt>
                <c:pt idx="197">
                  <c:v>85.279287041410996</c:v>
                </c:pt>
                <c:pt idx="198">
                  <c:v>85.286361836333</c:v>
                </c:pt>
                <c:pt idx="199">
                  <c:v>85.287767062070998</c:v>
                </c:pt>
                <c:pt idx="200">
                  <c:v>85.296146652594004</c:v>
                </c:pt>
                <c:pt idx="201">
                  <c:v>85.299251290032998</c:v>
                </c:pt>
                <c:pt idx="202">
                  <c:v>85.299252788264994</c:v>
                </c:pt>
                <c:pt idx="203">
                  <c:v>85.306326363590003</c:v>
                </c:pt>
                <c:pt idx="204">
                  <c:v>85.310768352696996</c:v>
                </c:pt>
                <c:pt idx="205">
                  <c:v>85.311186928081</c:v>
                </c:pt>
                <c:pt idx="206">
                  <c:v>85.311811176480006</c:v>
                </c:pt>
                <c:pt idx="207">
                  <c:v>85.316652940628003</c:v>
                </c:pt>
                <c:pt idx="208">
                  <c:v>85.321961697342005</c:v>
                </c:pt>
                <c:pt idx="209">
                  <c:v>85.323408296413007</c:v>
                </c:pt>
                <c:pt idx="210">
                  <c:v>85.324441772455998</c:v>
                </c:pt>
                <c:pt idx="211">
                  <c:v>85.327656690531001</c:v>
                </c:pt>
                <c:pt idx="212">
                  <c:v>85.332358646092004</c:v>
                </c:pt>
                <c:pt idx="213">
                  <c:v>85.335804476798003</c:v>
                </c:pt>
                <c:pt idx="214">
                  <c:v>85.337771202176</c:v>
                </c:pt>
                <c:pt idx="215">
                  <c:v>85.339325667425001</c:v>
                </c:pt>
                <c:pt idx="216">
                  <c:v>85.341602486529993</c:v>
                </c:pt>
                <c:pt idx="217">
                  <c:v>85.346063020429</c:v>
                </c:pt>
                <c:pt idx="218">
                  <c:v>85.351203573361005</c:v>
                </c:pt>
                <c:pt idx="219">
                  <c:v>85.357487045558997</c:v>
                </c:pt>
                <c:pt idx="220">
                  <c:v>85.361868858829993</c:v>
                </c:pt>
                <c:pt idx="221">
                  <c:v>85.369165196937999</c:v>
                </c:pt>
                <c:pt idx="222">
                  <c:v>85.369250018485999</c:v>
                </c:pt>
                <c:pt idx="223">
                  <c:v>85.372253486439007</c:v>
                </c:pt>
                <c:pt idx="224">
                  <c:v>85.373694684821004</c:v>
                </c:pt>
                <c:pt idx="225">
                  <c:v>85.381573134665004</c:v>
                </c:pt>
                <c:pt idx="226">
                  <c:v>85.384649969067993</c:v>
                </c:pt>
                <c:pt idx="227">
                  <c:v>85.386741638185001</c:v>
                </c:pt>
                <c:pt idx="228">
                  <c:v>85.387510848318001</c:v>
                </c:pt>
                <c:pt idx="229">
                  <c:v>85.394244990575999</c:v>
                </c:pt>
                <c:pt idx="230">
                  <c:v>85.399645652480999</c:v>
                </c:pt>
                <c:pt idx="231">
                  <c:v>85.405913648264004</c:v>
                </c:pt>
                <c:pt idx="232">
                  <c:v>85.411056091880994</c:v>
                </c:pt>
                <c:pt idx="233">
                  <c:v>85.418503806662997</c:v>
                </c:pt>
                <c:pt idx="234">
                  <c:v>85.423601924937003</c:v>
                </c:pt>
                <c:pt idx="235">
                  <c:v>85.428684082407003</c:v>
                </c:pt>
                <c:pt idx="236">
                  <c:v>85.433410682705002</c:v>
                </c:pt>
                <c:pt idx="237">
                  <c:v>85.434257208370994</c:v>
                </c:pt>
                <c:pt idx="238">
                  <c:v>85.440801123236</c:v>
                </c:pt>
                <c:pt idx="239">
                  <c:v>85.441761272424003</c:v>
                </c:pt>
                <c:pt idx="240">
                  <c:v>85.445295342818994</c:v>
                </c:pt>
                <c:pt idx="241">
                  <c:v>85.445303838732997</c:v>
                </c:pt>
                <c:pt idx="242">
                  <c:v>85.461500626472002</c:v>
                </c:pt>
                <c:pt idx="243">
                  <c:v>85.468221357681998</c:v>
                </c:pt>
                <c:pt idx="244">
                  <c:v>85.471545420371996</c:v>
                </c:pt>
                <c:pt idx="245">
                  <c:v>85.471671435822003</c:v>
                </c:pt>
                <c:pt idx="246">
                  <c:v>85.472997827407994</c:v>
                </c:pt>
                <c:pt idx="247">
                  <c:v>85.476258955310001</c:v>
                </c:pt>
                <c:pt idx="248">
                  <c:v>85.476187739146994</c:v>
                </c:pt>
                <c:pt idx="249">
                  <c:v>85.481150462510001</c:v>
                </c:pt>
                <c:pt idx="250">
                  <c:v>85.507461262502005</c:v>
                </c:pt>
                <c:pt idx="251">
                  <c:v>85.517371157148006</c:v>
                </c:pt>
                <c:pt idx="252">
                  <c:v>85.512026478707</c:v>
                </c:pt>
                <c:pt idx="253">
                  <c:v>85.510591451484999</c:v>
                </c:pt>
                <c:pt idx="254">
                  <c:v>85.508388988690001</c:v>
                </c:pt>
                <c:pt idx="255">
                  <c:v>85.492018562721</c:v>
                </c:pt>
                <c:pt idx="256">
                  <c:v>85.524950062266996</c:v>
                </c:pt>
                <c:pt idx="257">
                  <c:v>85.525767189326999</c:v>
                </c:pt>
                <c:pt idx="258">
                  <c:v>85.492719772369995</c:v>
                </c:pt>
                <c:pt idx="259">
                  <c:v>85.517596355297002</c:v>
                </c:pt>
                <c:pt idx="260">
                  <c:v>85.524926832909998</c:v>
                </c:pt>
              </c:numCache>
              <c:extLst xmlns:c15="http://schemas.microsoft.com/office/drawing/2012/chart"/>
            </c:numRef>
          </c:yVal>
          <c:smooth val="1"/>
          <c:extLst xmlns:c15="http://schemas.microsoft.com/office/drawing/2012/chart">
            <c:ext xmlns:c16="http://schemas.microsoft.com/office/drawing/2014/chart" uri="{C3380CC4-5D6E-409C-BE32-E72D297353CC}">
              <c16:uniqueId val="{00000003-4C60-409B-91A2-0F0710BFE3B0}"/>
            </c:ext>
          </c:extLst>
        </c:ser>
        <c:ser>
          <c:idx val="10"/>
          <c:order val="4"/>
          <c:tx>
            <c:v>WSPL_HQ100_IST</c:v>
          </c:tx>
          <c:spPr>
            <a:ln w="12700" cap="rnd">
              <a:solidFill>
                <a:srgbClr val="0909FF"/>
              </a:solidFill>
              <a:prstDash val="sysDash"/>
              <a:round/>
            </a:ln>
            <a:effectLst/>
          </c:spPr>
          <c:marker>
            <c:symbol val="none"/>
          </c:marker>
          <c:xVal>
            <c:numRef>
              <c:f>'WSPL_2D-Model_IST'!$K$4:$K$264</c:f>
              <c:numCache>
                <c:formatCode>0.00</c:formatCode>
                <c:ptCount val="261"/>
                <c:pt idx="0">
                  <c:v>0</c:v>
                </c:pt>
                <c:pt idx="1">
                  <c:v>3.6596042004067</c:v>
                </c:pt>
                <c:pt idx="2">
                  <c:v>8.5657214232392</c:v>
                </c:pt>
                <c:pt idx="3">
                  <c:v>13.369877344439001</c:v>
                </c:pt>
                <c:pt idx="4">
                  <c:v>15.847956278437</c:v>
                </c:pt>
                <c:pt idx="5">
                  <c:v>17.889664939239001</c:v>
                </c:pt>
                <c:pt idx="6">
                  <c:v>21.71491392886</c:v>
                </c:pt>
                <c:pt idx="7">
                  <c:v>24.552432224663999</c:v>
                </c:pt>
                <c:pt idx="8">
                  <c:v>27.391554350054001</c:v>
                </c:pt>
                <c:pt idx="9">
                  <c:v>30.402082170656001</c:v>
                </c:pt>
                <c:pt idx="10">
                  <c:v>30.471673777199999</c:v>
                </c:pt>
                <c:pt idx="11">
                  <c:v>31.449919559354001</c:v>
                </c:pt>
                <c:pt idx="12">
                  <c:v>33.584231981446003</c:v>
                </c:pt>
                <c:pt idx="13">
                  <c:v>37.204971148459002</c:v>
                </c:pt>
                <c:pt idx="14">
                  <c:v>37.938721386075997</c:v>
                </c:pt>
                <c:pt idx="15">
                  <c:v>40.937458478631001</c:v>
                </c:pt>
                <c:pt idx="16">
                  <c:v>41.543771159020999</c:v>
                </c:pt>
                <c:pt idx="17">
                  <c:v>43.644121733275</c:v>
                </c:pt>
                <c:pt idx="18">
                  <c:v>45.731501265511</c:v>
                </c:pt>
                <c:pt idx="19">
                  <c:v>45.896522593728001</c:v>
                </c:pt>
                <c:pt idx="20">
                  <c:v>45.917087456234</c:v>
                </c:pt>
                <c:pt idx="21">
                  <c:v>49.540373220608998</c:v>
                </c:pt>
                <c:pt idx="22">
                  <c:v>54.250788020915998</c:v>
                </c:pt>
                <c:pt idx="23">
                  <c:v>58.940775303928</c:v>
                </c:pt>
                <c:pt idx="24">
                  <c:v>63.637294895159997</c:v>
                </c:pt>
                <c:pt idx="25">
                  <c:v>66.324500382102002</c:v>
                </c:pt>
                <c:pt idx="26">
                  <c:v>68.383758920443</c:v>
                </c:pt>
                <c:pt idx="27">
                  <c:v>73.069730858550997</c:v>
                </c:pt>
                <c:pt idx="28">
                  <c:v>78.139435834075996</c:v>
                </c:pt>
                <c:pt idx="29">
                  <c:v>83.205701782321</c:v>
                </c:pt>
                <c:pt idx="30">
                  <c:v>88.101214282244001</c:v>
                </c:pt>
                <c:pt idx="31">
                  <c:v>88.199670445487996</c:v>
                </c:pt>
                <c:pt idx="32">
                  <c:v>93.242986440402007</c:v>
                </c:pt>
                <c:pt idx="33">
                  <c:v>95.709311164287996</c:v>
                </c:pt>
                <c:pt idx="34">
                  <c:v>98.291644693386004</c:v>
                </c:pt>
                <c:pt idx="35">
                  <c:v>103.3463424287</c:v>
                </c:pt>
                <c:pt idx="36">
                  <c:v>108.32566509030001</c:v>
                </c:pt>
                <c:pt idx="37">
                  <c:v>113.37349716919</c:v>
                </c:pt>
                <c:pt idx="38">
                  <c:v>118.42764068035</c:v>
                </c:pt>
                <c:pt idx="39">
                  <c:v>123.27467729639</c:v>
                </c:pt>
                <c:pt idx="40">
                  <c:v>123.41356152916001</c:v>
                </c:pt>
                <c:pt idx="41">
                  <c:v>128.45370759190999</c:v>
                </c:pt>
                <c:pt idx="42">
                  <c:v>133.50069381322999</c:v>
                </c:pt>
                <c:pt idx="43">
                  <c:v>138.55278227323001</c:v>
                </c:pt>
                <c:pt idx="44">
                  <c:v>143.5394121381</c:v>
                </c:pt>
                <c:pt idx="45">
                  <c:v>148.58761394634001</c:v>
                </c:pt>
                <c:pt idx="46">
                  <c:v>153.63398081642001</c:v>
                </c:pt>
                <c:pt idx="47">
                  <c:v>158.61830561727001</c:v>
                </c:pt>
                <c:pt idx="48">
                  <c:v>163.66621777909</c:v>
                </c:pt>
                <c:pt idx="49">
                  <c:v>168.55038050248001</c:v>
                </c:pt>
                <c:pt idx="50">
                  <c:v>168.70801763608</c:v>
                </c:pt>
                <c:pt idx="51">
                  <c:v>173.76013857359001</c:v>
                </c:pt>
                <c:pt idx="52">
                  <c:v>178.75407898371</c:v>
                </c:pt>
                <c:pt idx="53">
                  <c:v>183.80239964704</c:v>
                </c:pt>
                <c:pt idx="54">
                  <c:v>188.79518743692</c:v>
                </c:pt>
                <c:pt idx="55">
                  <c:v>193.85009092723999</c:v>
                </c:pt>
                <c:pt idx="56">
                  <c:v>198.88929128276999</c:v>
                </c:pt>
                <c:pt idx="57">
                  <c:v>203.88378349204999</c:v>
                </c:pt>
                <c:pt idx="58">
                  <c:v>208.94518436065999</c:v>
                </c:pt>
                <c:pt idx="59">
                  <c:v>213.99958492736999</c:v>
                </c:pt>
                <c:pt idx="60">
                  <c:v>218.90335956771</c:v>
                </c:pt>
                <c:pt idx="61">
                  <c:v>218.98665311393</c:v>
                </c:pt>
                <c:pt idx="62">
                  <c:v>224.04163984959001</c:v>
                </c:pt>
                <c:pt idx="63">
                  <c:v>225.48941137415</c:v>
                </c:pt>
                <c:pt idx="64">
                  <c:v>229.09662658607999</c:v>
                </c:pt>
                <c:pt idx="65">
                  <c:v>234.074848914</c:v>
                </c:pt>
                <c:pt idx="66">
                  <c:v>239.16143264226</c:v>
                </c:pt>
                <c:pt idx="67">
                  <c:v>244.18630776808999</c:v>
                </c:pt>
                <c:pt idx="68">
                  <c:v>249.21871079587001</c:v>
                </c:pt>
                <c:pt idx="69">
                  <c:v>254.23605801881001</c:v>
                </c:pt>
                <c:pt idx="70">
                  <c:v>259.26093314400998</c:v>
                </c:pt>
                <c:pt idx="71">
                  <c:v>264.24203622389001</c:v>
                </c:pt>
                <c:pt idx="72">
                  <c:v>264.28703238577998</c:v>
                </c:pt>
                <c:pt idx="73">
                  <c:v>269.29626998611002</c:v>
                </c:pt>
                <c:pt idx="74">
                  <c:v>274.32174280659001</c:v>
                </c:pt>
                <c:pt idx="75">
                  <c:v>279.33909801700003</c:v>
                </c:pt>
                <c:pt idx="76">
                  <c:v>279.87690204738999</c:v>
                </c:pt>
                <c:pt idx="77">
                  <c:v>284.42265258357997</c:v>
                </c:pt>
                <c:pt idx="78">
                  <c:v>289.44083729485999</c:v>
                </c:pt>
                <c:pt idx="79">
                  <c:v>294.45001825459002</c:v>
                </c:pt>
                <c:pt idx="80">
                  <c:v>298.08001909219001</c:v>
                </c:pt>
                <c:pt idx="81">
                  <c:v>299.39393091545998</c:v>
                </c:pt>
                <c:pt idx="82">
                  <c:v>299.44146956226001</c:v>
                </c:pt>
                <c:pt idx="83">
                  <c:v>301.18759821812</c:v>
                </c:pt>
                <c:pt idx="84">
                  <c:v>304.47123461856</c:v>
                </c:pt>
                <c:pt idx="85">
                  <c:v>309.4725876521</c:v>
                </c:pt>
                <c:pt idx="86">
                  <c:v>314.47545421478998</c:v>
                </c:pt>
                <c:pt idx="87">
                  <c:v>315.16159366980003</c:v>
                </c:pt>
                <c:pt idx="88">
                  <c:v>319.48046343327002</c:v>
                </c:pt>
                <c:pt idx="89">
                  <c:v>324.48581322547</c:v>
                </c:pt>
                <c:pt idx="90">
                  <c:v>329.53906918103002</c:v>
                </c:pt>
                <c:pt idx="91">
                  <c:v>329.54989453456</c:v>
                </c:pt>
                <c:pt idx="92">
                  <c:v>329.56987338151998</c:v>
                </c:pt>
                <c:pt idx="93">
                  <c:v>334.38765607127999</c:v>
                </c:pt>
                <c:pt idx="94">
                  <c:v>334.55241446193997</c:v>
                </c:pt>
                <c:pt idx="95">
                  <c:v>339.54765146900002</c:v>
                </c:pt>
                <c:pt idx="96">
                  <c:v>344.55402376655002</c:v>
                </c:pt>
                <c:pt idx="97">
                  <c:v>349.55697485778001</c:v>
                </c:pt>
                <c:pt idx="98">
                  <c:v>352.67130157599001</c:v>
                </c:pt>
                <c:pt idx="99">
                  <c:v>354.61972934244</c:v>
                </c:pt>
                <c:pt idx="100">
                  <c:v>359.62322654244002</c:v>
                </c:pt>
                <c:pt idx="101">
                  <c:v>364.62672374042</c:v>
                </c:pt>
                <c:pt idx="102">
                  <c:v>369.63061853798001</c:v>
                </c:pt>
                <c:pt idx="103">
                  <c:v>374.58296053063998</c:v>
                </c:pt>
                <c:pt idx="104">
                  <c:v>374.62584090327999</c:v>
                </c:pt>
                <c:pt idx="105">
                  <c:v>375.39326592910999</c:v>
                </c:pt>
                <c:pt idx="106">
                  <c:v>379.62958135533</c:v>
                </c:pt>
                <c:pt idx="107">
                  <c:v>384.62549572936001</c:v>
                </c:pt>
                <c:pt idx="108">
                  <c:v>386.29670105366</c:v>
                </c:pt>
                <c:pt idx="109">
                  <c:v>389.68918413646998</c:v>
                </c:pt>
                <c:pt idx="110">
                  <c:v>394.68912833927999</c:v>
                </c:pt>
                <c:pt idx="111">
                  <c:v>399.68441014671998</c:v>
                </c:pt>
                <c:pt idx="112">
                  <c:v>404.62234801531997</c:v>
                </c:pt>
                <c:pt idx="113">
                  <c:v>404.67924960686003</c:v>
                </c:pt>
                <c:pt idx="114">
                  <c:v>409.72802604761</c:v>
                </c:pt>
                <c:pt idx="115">
                  <c:v>414.72167850288997</c:v>
                </c:pt>
                <c:pt idx="116">
                  <c:v>418.44421175257997</c:v>
                </c:pt>
                <c:pt idx="117">
                  <c:v>419.71607421268999</c:v>
                </c:pt>
                <c:pt idx="118">
                  <c:v>420.85506601982001</c:v>
                </c:pt>
                <c:pt idx="119">
                  <c:v>424.76758963662002</c:v>
                </c:pt>
                <c:pt idx="120">
                  <c:v>429.13740697282998</c:v>
                </c:pt>
                <c:pt idx="121">
                  <c:v>429.76465657695002</c:v>
                </c:pt>
                <c:pt idx="122">
                  <c:v>434.75500123923001</c:v>
                </c:pt>
                <c:pt idx="123">
                  <c:v>439.79700404302997</c:v>
                </c:pt>
                <c:pt idx="124">
                  <c:v>439.81430085377002</c:v>
                </c:pt>
                <c:pt idx="125">
                  <c:v>439.83927386603</c:v>
                </c:pt>
                <c:pt idx="126">
                  <c:v>444.72182931591999</c:v>
                </c:pt>
                <c:pt idx="127">
                  <c:v>444.79316821268998</c:v>
                </c:pt>
                <c:pt idx="128">
                  <c:v>449.09332905842001</c:v>
                </c:pt>
                <c:pt idx="129">
                  <c:v>449.79025413583003</c:v>
                </c:pt>
                <c:pt idx="130">
                  <c:v>454.83993595148002</c:v>
                </c:pt>
                <c:pt idx="131">
                  <c:v>459.85697618567002</c:v>
                </c:pt>
                <c:pt idx="132">
                  <c:v>464.86141126221997</c:v>
                </c:pt>
                <c:pt idx="133">
                  <c:v>469.86798823741998</c:v>
                </c:pt>
                <c:pt idx="134">
                  <c:v>474.87028141665002</c:v>
                </c:pt>
                <c:pt idx="135">
                  <c:v>479.90968895046001</c:v>
                </c:pt>
                <c:pt idx="136">
                  <c:v>484.91192543889002</c:v>
                </c:pt>
                <c:pt idx="137">
                  <c:v>489.91475664550001</c:v>
                </c:pt>
                <c:pt idx="138">
                  <c:v>494.95900299759001</c:v>
                </c:pt>
                <c:pt idx="139">
                  <c:v>499.78900738811001</c:v>
                </c:pt>
                <c:pt idx="140">
                  <c:v>499.96854261046002</c:v>
                </c:pt>
                <c:pt idx="141">
                  <c:v>504.97168923074003</c:v>
                </c:pt>
                <c:pt idx="142">
                  <c:v>509.98984556327002</c:v>
                </c:pt>
                <c:pt idx="143">
                  <c:v>514.99791866500004</c:v>
                </c:pt>
                <c:pt idx="144">
                  <c:v>519.99866700108998</c:v>
                </c:pt>
                <c:pt idx="145">
                  <c:v>524.93422883452001</c:v>
                </c:pt>
                <c:pt idx="146">
                  <c:v>529.83379754297005</c:v>
                </c:pt>
                <c:pt idx="147">
                  <c:v>534.77852460925999</c:v>
                </c:pt>
                <c:pt idx="148">
                  <c:v>539.69259692757998</c:v>
                </c:pt>
                <c:pt idx="149">
                  <c:v>544.49678412787</c:v>
                </c:pt>
                <c:pt idx="150">
                  <c:v>544.58870516572995</c:v>
                </c:pt>
                <c:pt idx="151">
                  <c:v>549.50977487933994</c:v>
                </c:pt>
                <c:pt idx="152">
                  <c:v>554.43538359783997</c:v>
                </c:pt>
                <c:pt idx="153">
                  <c:v>559.35619526674998</c:v>
                </c:pt>
                <c:pt idx="154">
                  <c:v>564.27700693588997</c:v>
                </c:pt>
                <c:pt idx="155">
                  <c:v>569.19781860479998</c:v>
                </c:pt>
                <c:pt idx="156">
                  <c:v>574.10418279404996</c:v>
                </c:pt>
                <c:pt idx="157">
                  <c:v>578.99972998678004</c:v>
                </c:pt>
                <c:pt idx="158">
                  <c:v>583.90246369252998</c:v>
                </c:pt>
                <c:pt idx="159">
                  <c:v>588.87395700499997</c:v>
                </c:pt>
                <c:pt idx="160">
                  <c:v>593.77078133478994</c:v>
                </c:pt>
                <c:pt idx="161">
                  <c:v>593.77314854523001</c:v>
                </c:pt>
                <c:pt idx="162">
                  <c:v>598.67509793478996</c:v>
                </c:pt>
                <c:pt idx="163">
                  <c:v>603.57770750693999</c:v>
                </c:pt>
                <c:pt idx="164">
                  <c:v>608.54786157996</c:v>
                </c:pt>
                <c:pt idx="165">
                  <c:v>613.43933373968002</c:v>
                </c:pt>
                <c:pt idx="166">
                  <c:v>618.34154142982004</c:v>
                </c:pt>
                <c:pt idx="167">
                  <c:v>623.24058056684999</c:v>
                </c:pt>
                <c:pt idx="168">
                  <c:v>623.25125114605999</c:v>
                </c:pt>
                <c:pt idx="169">
                  <c:v>628.21064355996998</c:v>
                </c:pt>
                <c:pt idx="170">
                  <c:v>633.10919327066995</c:v>
                </c:pt>
                <c:pt idx="171">
                  <c:v>638.01152652039002</c:v>
                </c:pt>
                <c:pt idx="172">
                  <c:v>642.94392848568998</c:v>
                </c:pt>
                <c:pt idx="173">
                  <c:v>647.8687352984</c:v>
                </c:pt>
                <c:pt idx="174">
                  <c:v>652.77152600611998</c:v>
                </c:pt>
                <c:pt idx="175">
                  <c:v>657.67072104383999</c:v>
                </c:pt>
                <c:pt idx="176">
                  <c:v>662.63597939220006</c:v>
                </c:pt>
                <c:pt idx="177">
                  <c:v>662.64960771828999</c:v>
                </c:pt>
                <c:pt idx="178">
                  <c:v>667.53524953265003</c:v>
                </c:pt>
                <c:pt idx="179">
                  <c:v>672.43451988286995</c:v>
                </c:pt>
                <c:pt idx="180">
                  <c:v>677.39196896494002</c:v>
                </c:pt>
                <c:pt idx="181">
                  <c:v>682.29823493393997</c:v>
                </c:pt>
                <c:pt idx="182">
                  <c:v>686.32681908884001</c:v>
                </c:pt>
                <c:pt idx="183">
                  <c:v>687.21360578328995</c:v>
                </c:pt>
                <c:pt idx="184">
                  <c:v>692.10588888740995</c:v>
                </c:pt>
                <c:pt idx="185">
                  <c:v>692.20176529919001</c:v>
                </c:pt>
                <c:pt idx="186">
                  <c:v>697.11792118461005</c:v>
                </c:pt>
                <c:pt idx="187">
                  <c:v>702.04122505417001</c:v>
                </c:pt>
                <c:pt idx="188">
                  <c:v>707.02120665929999</c:v>
                </c:pt>
                <c:pt idx="189">
                  <c:v>711.94733690993996</c:v>
                </c:pt>
                <c:pt idx="190">
                  <c:v>716.81217351763996</c:v>
                </c:pt>
                <c:pt idx="191">
                  <c:v>716.86781081106005</c:v>
                </c:pt>
                <c:pt idx="192">
                  <c:v>721.82306960446999</c:v>
                </c:pt>
                <c:pt idx="193">
                  <c:v>726.78221995061006</c:v>
                </c:pt>
                <c:pt idx="194">
                  <c:v>731.70876181611004</c:v>
                </c:pt>
                <c:pt idx="195">
                  <c:v>736.63726285273003</c:v>
                </c:pt>
                <c:pt idx="196">
                  <c:v>741.62435710270995</c:v>
                </c:pt>
                <c:pt idx="197">
                  <c:v>746.54627249193004</c:v>
                </c:pt>
                <c:pt idx="198">
                  <c:v>751.45618982417</c:v>
                </c:pt>
                <c:pt idx="199">
                  <c:v>756.44183764539002</c:v>
                </c:pt>
                <c:pt idx="200">
                  <c:v>761.36617101473996</c:v>
                </c:pt>
                <c:pt idx="201">
                  <c:v>766.28268798270994</c:v>
                </c:pt>
                <c:pt idx="202">
                  <c:v>766.28374617161001</c:v>
                </c:pt>
                <c:pt idx="203">
                  <c:v>771.26159469588004</c:v>
                </c:pt>
                <c:pt idx="204">
                  <c:v>775.75237257830997</c:v>
                </c:pt>
                <c:pt idx="205">
                  <c:v>776.17797193884996</c:v>
                </c:pt>
                <c:pt idx="206">
                  <c:v>776.74372443476</c:v>
                </c:pt>
                <c:pt idx="207">
                  <c:v>781.14906244212</c:v>
                </c:pt>
                <c:pt idx="208">
                  <c:v>785.00352441861003</c:v>
                </c:pt>
                <c:pt idx="209">
                  <c:v>786.05762350429995</c:v>
                </c:pt>
                <c:pt idx="210">
                  <c:v>787.26237352093005</c:v>
                </c:pt>
                <c:pt idx="211">
                  <c:v>791.02871400802997</c:v>
                </c:pt>
                <c:pt idx="212">
                  <c:v>793.86202387373999</c:v>
                </c:pt>
                <c:pt idx="213">
                  <c:v>795.94533445468005</c:v>
                </c:pt>
                <c:pt idx="214">
                  <c:v>798.71412866475998</c:v>
                </c:pt>
                <c:pt idx="215">
                  <c:v>800.91618175372002</c:v>
                </c:pt>
                <c:pt idx="216">
                  <c:v>802.57272312956002</c:v>
                </c:pt>
                <c:pt idx="217">
                  <c:v>805.83293959175001</c:v>
                </c:pt>
                <c:pt idx="218">
                  <c:v>810.81149093270994</c:v>
                </c:pt>
                <c:pt idx="219">
                  <c:v>815.72054472965999</c:v>
                </c:pt>
                <c:pt idx="220">
                  <c:v>820.69119862153002</c:v>
                </c:pt>
                <c:pt idx="221">
                  <c:v>825.54445998045003</c:v>
                </c:pt>
                <c:pt idx="222">
                  <c:v>825.60080957984997</c:v>
                </c:pt>
                <c:pt idx="223">
                  <c:v>828.95495364576004</c:v>
                </c:pt>
                <c:pt idx="224">
                  <c:v>830.57671691988003</c:v>
                </c:pt>
                <c:pt idx="225">
                  <c:v>835.49952416111</c:v>
                </c:pt>
                <c:pt idx="226">
                  <c:v>838.42878168158995</c:v>
                </c:pt>
                <c:pt idx="227">
                  <c:v>840.42282245278</c:v>
                </c:pt>
                <c:pt idx="228">
                  <c:v>840.93280888987999</c:v>
                </c:pt>
                <c:pt idx="229">
                  <c:v>845.41029614246997</c:v>
                </c:pt>
                <c:pt idx="230">
                  <c:v>850.34277648396005</c:v>
                </c:pt>
                <c:pt idx="231">
                  <c:v>855.26048984515</c:v>
                </c:pt>
                <c:pt idx="232">
                  <c:v>860.19093850335003</c:v>
                </c:pt>
                <c:pt idx="233">
                  <c:v>865.17895824752998</c:v>
                </c:pt>
                <c:pt idx="234">
                  <c:v>870.10330721586001</c:v>
                </c:pt>
                <c:pt idx="235">
                  <c:v>875.03530752820996</c:v>
                </c:pt>
                <c:pt idx="236">
                  <c:v>879.96742908100998</c:v>
                </c:pt>
                <c:pt idx="237">
                  <c:v>880.53170552108998</c:v>
                </c:pt>
                <c:pt idx="238">
                  <c:v>884.8910004608</c:v>
                </c:pt>
                <c:pt idx="239">
                  <c:v>886.00627690307999</c:v>
                </c:pt>
                <c:pt idx="240">
                  <c:v>889.8731410012</c:v>
                </c:pt>
                <c:pt idx="241">
                  <c:v>889.87976817542005</c:v>
                </c:pt>
                <c:pt idx="242">
                  <c:v>895.89640049339005</c:v>
                </c:pt>
                <c:pt idx="243">
                  <c:v>901.91365078777005</c:v>
                </c:pt>
                <c:pt idx="244">
                  <c:v>905.45367413509996</c:v>
                </c:pt>
                <c:pt idx="245">
                  <c:v>905.61795602224004</c:v>
                </c:pt>
                <c:pt idx="246">
                  <c:v>908.98787252792999</c:v>
                </c:pt>
                <c:pt idx="247">
                  <c:v>914.01544374295997</c:v>
                </c:pt>
                <c:pt idx="248">
                  <c:v>914.08709183468</c:v>
                </c:pt>
                <c:pt idx="249">
                  <c:v>917.52735617459996</c:v>
                </c:pt>
                <c:pt idx="250">
                  <c:v>921.02083261436997</c:v>
                </c:pt>
                <c:pt idx="251">
                  <c:v>925.99252543334001</c:v>
                </c:pt>
                <c:pt idx="252">
                  <c:v>930.76870361464</c:v>
                </c:pt>
                <c:pt idx="253">
                  <c:v>935.93879206752001</c:v>
                </c:pt>
                <c:pt idx="254">
                  <c:v>940.91034539638997</c:v>
                </c:pt>
                <c:pt idx="255">
                  <c:v>945.88367539583999</c:v>
                </c:pt>
                <c:pt idx="256">
                  <c:v>949.87528898011999</c:v>
                </c:pt>
                <c:pt idx="257">
                  <c:v>949.97588646712995</c:v>
                </c:pt>
                <c:pt idx="258">
                  <c:v>954.06843886575996</c:v>
                </c:pt>
                <c:pt idx="259">
                  <c:v>958.99907516364999</c:v>
                </c:pt>
                <c:pt idx="260">
                  <c:v>963.88507128815002</c:v>
                </c:pt>
              </c:numCache>
            </c:numRef>
          </c:xVal>
          <c:yVal>
            <c:numRef>
              <c:f>'WSPL_2D-Model_IST'!$P$4:$P$264</c:f>
              <c:numCache>
                <c:formatCode>0.00</c:formatCode>
                <c:ptCount val="261"/>
                <c:pt idx="0">
                  <c:v>84.935006573766998</c:v>
                </c:pt>
                <c:pt idx="1">
                  <c:v>84.995096719038003</c:v>
                </c:pt>
                <c:pt idx="2">
                  <c:v>84.995971603152</c:v>
                </c:pt>
                <c:pt idx="3">
                  <c:v>84.995250165109994</c:v>
                </c:pt>
                <c:pt idx="4">
                  <c:v>84.992666754446006</c:v>
                </c:pt>
                <c:pt idx="5">
                  <c:v>84.990750595432004</c:v>
                </c:pt>
                <c:pt idx="6">
                  <c:v>84.999751391106003</c:v>
                </c:pt>
                <c:pt idx="7">
                  <c:v>85.005462010626005</c:v>
                </c:pt>
                <c:pt idx="8">
                  <c:v>85.001461984325999</c:v>
                </c:pt>
                <c:pt idx="9">
                  <c:v>85.006785266323007</c:v>
                </c:pt>
                <c:pt idx="10">
                  <c:v>85.006740704132994</c:v>
                </c:pt>
                <c:pt idx="11">
                  <c:v>84.990249793594998</c:v>
                </c:pt>
                <c:pt idx="12">
                  <c:v>84.990249793594998</c:v>
                </c:pt>
                <c:pt idx="13">
                  <c:v>84.986603018208996</c:v>
                </c:pt>
                <c:pt idx="14">
                  <c:v>84.997836484908007</c:v>
                </c:pt>
                <c:pt idx="15">
                  <c:v>85.033920185815006</c:v>
                </c:pt>
                <c:pt idx="16">
                  <c:v>85.032270813805994</c:v>
                </c:pt>
                <c:pt idx="17">
                  <c:v>85.030960577482006</c:v>
                </c:pt>
                <c:pt idx="18">
                  <c:v>85.020292494152997</c:v>
                </c:pt>
                <c:pt idx="19">
                  <c:v>85.020375915846998</c:v>
                </c:pt>
                <c:pt idx="20">
                  <c:v>85.020300191041002</c:v>
                </c:pt>
                <c:pt idx="21">
                  <c:v>85.024582035310999</c:v>
                </c:pt>
                <c:pt idx="22">
                  <c:v>85.064155381725996</c:v>
                </c:pt>
                <c:pt idx="23">
                  <c:v>85.067666540562996</c:v>
                </c:pt>
                <c:pt idx="24">
                  <c:v>85.082027077397996</c:v>
                </c:pt>
                <c:pt idx="25">
                  <c:v>85.084355690538004</c:v>
                </c:pt>
                <c:pt idx="26">
                  <c:v>85.085348659068998</c:v>
                </c:pt>
                <c:pt idx="27">
                  <c:v>85.092712370322005</c:v>
                </c:pt>
                <c:pt idx="28">
                  <c:v>85.092771261809006</c:v>
                </c:pt>
                <c:pt idx="29">
                  <c:v>85.098149239641998</c:v>
                </c:pt>
                <c:pt idx="30">
                  <c:v>85.100584169159006</c:v>
                </c:pt>
                <c:pt idx="31">
                  <c:v>85.100641285229003</c:v>
                </c:pt>
                <c:pt idx="32">
                  <c:v>85.104692255974001</c:v>
                </c:pt>
                <c:pt idx="33">
                  <c:v>85.106455767474003</c:v>
                </c:pt>
                <c:pt idx="34">
                  <c:v>85.108431398570005</c:v>
                </c:pt>
                <c:pt idx="35">
                  <c:v>85.110999107710001</c:v>
                </c:pt>
                <c:pt idx="36">
                  <c:v>85.114776097234</c:v>
                </c:pt>
                <c:pt idx="37">
                  <c:v>85.116677245204997</c:v>
                </c:pt>
                <c:pt idx="38">
                  <c:v>85.120460911509994</c:v>
                </c:pt>
                <c:pt idx="39">
                  <c:v>85.121551223289998</c:v>
                </c:pt>
                <c:pt idx="40">
                  <c:v>85.121575993307005</c:v>
                </c:pt>
                <c:pt idx="41">
                  <c:v>85.125025101700999</c:v>
                </c:pt>
                <c:pt idx="42">
                  <c:v>85.126700967057005</c:v>
                </c:pt>
                <c:pt idx="43">
                  <c:v>85.129764851486001</c:v>
                </c:pt>
                <c:pt idx="44">
                  <c:v>85.131263091644001</c:v>
                </c:pt>
                <c:pt idx="45">
                  <c:v>85.133276825101007</c:v>
                </c:pt>
                <c:pt idx="46">
                  <c:v>85.135691254511002</c:v>
                </c:pt>
                <c:pt idx="47">
                  <c:v>85.137694963477998</c:v>
                </c:pt>
                <c:pt idx="48">
                  <c:v>85.140002860539994</c:v>
                </c:pt>
                <c:pt idx="49">
                  <c:v>85.142651284695006</c:v>
                </c:pt>
                <c:pt idx="50">
                  <c:v>85.142732320072994</c:v>
                </c:pt>
                <c:pt idx="51">
                  <c:v>85.143997932651004</c:v>
                </c:pt>
                <c:pt idx="52">
                  <c:v>85.146074691232997</c:v>
                </c:pt>
                <c:pt idx="53">
                  <c:v>85.147207602231006</c:v>
                </c:pt>
                <c:pt idx="54">
                  <c:v>85.148666312608995</c:v>
                </c:pt>
                <c:pt idx="55">
                  <c:v>85.149500184562001</c:v>
                </c:pt>
                <c:pt idx="56">
                  <c:v>85.150397301428001</c:v>
                </c:pt>
                <c:pt idx="57">
                  <c:v>85.150790178199003</c:v>
                </c:pt>
                <c:pt idx="58">
                  <c:v>85.151295923904001</c:v>
                </c:pt>
                <c:pt idx="59">
                  <c:v>85.151398831449001</c:v>
                </c:pt>
                <c:pt idx="60">
                  <c:v>85.151742110485003</c:v>
                </c:pt>
                <c:pt idx="61">
                  <c:v>85.151749701384006</c:v>
                </c:pt>
                <c:pt idx="62">
                  <c:v>85.151809189714001</c:v>
                </c:pt>
                <c:pt idx="63">
                  <c:v>85.151908021603006</c:v>
                </c:pt>
                <c:pt idx="64">
                  <c:v>85.152162283124994</c:v>
                </c:pt>
                <c:pt idx="65">
                  <c:v>85.152257539838004</c:v>
                </c:pt>
                <c:pt idx="66">
                  <c:v>85.152623587389002</c:v>
                </c:pt>
                <c:pt idx="67">
                  <c:v>85.152703289719994</c:v>
                </c:pt>
                <c:pt idx="68">
                  <c:v>85.152960770665999</c:v>
                </c:pt>
                <c:pt idx="69">
                  <c:v>85.153092614225002</c:v>
                </c:pt>
                <c:pt idx="70">
                  <c:v>85.153358900399994</c:v>
                </c:pt>
                <c:pt idx="71">
                  <c:v>85.153529748522999</c:v>
                </c:pt>
                <c:pt idx="72">
                  <c:v>85.153530578412003</c:v>
                </c:pt>
                <c:pt idx="73">
                  <c:v>85.153846582127997</c:v>
                </c:pt>
                <c:pt idx="74">
                  <c:v>85.154027118236996</c:v>
                </c:pt>
                <c:pt idx="75">
                  <c:v>85.154394608082995</c:v>
                </c:pt>
                <c:pt idx="76">
                  <c:v>85.154409776199998</c:v>
                </c:pt>
                <c:pt idx="77">
                  <c:v>85.154497885252994</c:v>
                </c:pt>
                <c:pt idx="78">
                  <c:v>85.154767804041995</c:v>
                </c:pt>
                <c:pt idx="79">
                  <c:v>85.154869559749997</c:v>
                </c:pt>
                <c:pt idx="80">
                  <c:v>85.155014039394999</c:v>
                </c:pt>
                <c:pt idx="81">
                  <c:v>85.155051956831997</c:v>
                </c:pt>
                <c:pt idx="82">
                  <c:v>85.155053897493005</c:v>
                </c:pt>
                <c:pt idx="83">
                  <c:v>85.155107483094994</c:v>
                </c:pt>
                <c:pt idx="84">
                  <c:v>85.155164636563001</c:v>
                </c:pt>
                <c:pt idx="85">
                  <c:v>85.155459060666004</c:v>
                </c:pt>
                <c:pt idx="86">
                  <c:v>85.155537126870996</c:v>
                </c:pt>
                <c:pt idx="87">
                  <c:v>85.155587552770996</c:v>
                </c:pt>
                <c:pt idx="88">
                  <c:v>85.155873418978004</c:v>
                </c:pt>
                <c:pt idx="89">
                  <c:v>85.155814913726005</c:v>
                </c:pt>
                <c:pt idx="90">
                  <c:v>85.156279620457994</c:v>
                </c:pt>
                <c:pt idx="91">
                  <c:v>85.156280475637999</c:v>
                </c:pt>
                <c:pt idx="92">
                  <c:v>85.156280304424001</c:v>
                </c:pt>
                <c:pt idx="93">
                  <c:v>85.156207277218996</c:v>
                </c:pt>
                <c:pt idx="94">
                  <c:v>85.156200482425007</c:v>
                </c:pt>
                <c:pt idx="95">
                  <c:v>85.156752949945997</c:v>
                </c:pt>
                <c:pt idx="96">
                  <c:v>85.156586719882</c:v>
                </c:pt>
                <c:pt idx="97">
                  <c:v>85.157241716653004</c:v>
                </c:pt>
                <c:pt idx="98">
                  <c:v>85.157180237901997</c:v>
                </c:pt>
                <c:pt idx="99">
                  <c:v>85.157092478007002</c:v>
                </c:pt>
                <c:pt idx="100">
                  <c:v>85.157661056560997</c:v>
                </c:pt>
                <c:pt idx="101">
                  <c:v>85.157583848111003</c:v>
                </c:pt>
                <c:pt idx="102">
                  <c:v>85.158177787038994</c:v>
                </c:pt>
                <c:pt idx="103">
                  <c:v>85.158086727194004</c:v>
                </c:pt>
                <c:pt idx="104">
                  <c:v>85.158085031181997</c:v>
                </c:pt>
                <c:pt idx="105">
                  <c:v>85.158195193668007</c:v>
                </c:pt>
                <c:pt idx="106">
                  <c:v>85.158777552993996</c:v>
                </c:pt>
                <c:pt idx="107">
                  <c:v>85.158791825053001</c:v>
                </c:pt>
                <c:pt idx="108">
                  <c:v>85.159098159604994</c:v>
                </c:pt>
                <c:pt idx="109">
                  <c:v>85.159615109965998</c:v>
                </c:pt>
                <c:pt idx="110">
                  <c:v>85.159703640998003</c:v>
                </c:pt>
                <c:pt idx="111">
                  <c:v>85.160641335598001</c:v>
                </c:pt>
                <c:pt idx="112">
                  <c:v>85.160747571355998</c:v>
                </c:pt>
                <c:pt idx="113">
                  <c:v>85.160746800650003</c:v>
                </c:pt>
                <c:pt idx="114">
                  <c:v>85.161502029545005</c:v>
                </c:pt>
                <c:pt idx="115">
                  <c:v>85.161984237143997</c:v>
                </c:pt>
                <c:pt idx="116">
                  <c:v>85.162719338054998</c:v>
                </c:pt>
                <c:pt idx="117">
                  <c:v>85.162946272030993</c:v>
                </c:pt>
                <c:pt idx="118">
                  <c:v>85.163040522662001</c:v>
                </c:pt>
                <c:pt idx="119">
                  <c:v>85.163287032607002</c:v>
                </c:pt>
                <c:pt idx="120">
                  <c:v>85.164083894108998</c:v>
                </c:pt>
                <c:pt idx="121">
                  <c:v>85.164189415493993</c:v>
                </c:pt>
                <c:pt idx="122">
                  <c:v>85.164693059236001</c:v>
                </c:pt>
                <c:pt idx="123">
                  <c:v>85.165767859092995</c:v>
                </c:pt>
                <c:pt idx="124">
                  <c:v>85.165771405656997</c:v>
                </c:pt>
                <c:pt idx="125">
                  <c:v>85.165776074011006</c:v>
                </c:pt>
                <c:pt idx="126">
                  <c:v>85.166656362059001</c:v>
                </c:pt>
                <c:pt idx="127">
                  <c:v>85.166669676579005</c:v>
                </c:pt>
                <c:pt idx="128">
                  <c:v>85.167684945088993</c:v>
                </c:pt>
                <c:pt idx="129">
                  <c:v>85.167841372859996</c:v>
                </c:pt>
                <c:pt idx="130">
                  <c:v>85.168405425047993</c:v>
                </c:pt>
                <c:pt idx="131">
                  <c:v>85.170335938378003</c:v>
                </c:pt>
                <c:pt idx="132">
                  <c:v>85.170698374969007</c:v>
                </c:pt>
                <c:pt idx="133">
                  <c:v>85.172752103920999</c:v>
                </c:pt>
                <c:pt idx="134">
                  <c:v>85.173362544759996</c:v>
                </c:pt>
                <c:pt idx="135">
                  <c:v>85.175422370535998</c:v>
                </c:pt>
                <c:pt idx="136">
                  <c:v>85.176278719427998</c:v>
                </c:pt>
                <c:pt idx="137">
                  <c:v>85.178588459143995</c:v>
                </c:pt>
                <c:pt idx="138">
                  <c:v>85.179355979538997</c:v>
                </c:pt>
                <c:pt idx="139">
                  <c:v>85.180852128848997</c:v>
                </c:pt>
                <c:pt idx="140">
                  <c:v>85.180911518025994</c:v>
                </c:pt>
                <c:pt idx="141">
                  <c:v>85.183032697743002</c:v>
                </c:pt>
                <c:pt idx="142">
                  <c:v>85.183698786609995</c:v>
                </c:pt>
                <c:pt idx="143">
                  <c:v>85.186577559894005</c:v>
                </c:pt>
                <c:pt idx="144">
                  <c:v>85.187274412327</c:v>
                </c:pt>
                <c:pt idx="145">
                  <c:v>85.190597746815001</c:v>
                </c:pt>
                <c:pt idx="146">
                  <c:v>85.190407138482001</c:v>
                </c:pt>
                <c:pt idx="147">
                  <c:v>85.192765538066993</c:v>
                </c:pt>
                <c:pt idx="148">
                  <c:v>85.192150651142995</c:v>
                </c:pt>
                <c:pt idx="149">
                  <c:v>85.195320509156005</c:v>
                </c:pt>
                <c:pt idx="150">
                  <c:v>85.195375276768999</c:v>
                </c:pt>
                <c:pt idx="151">
                  <c:v>85.194577981750996</c:v>
                </c:pt>
                <c:pt idx="152">
                  <c:v>85.198167884650999</c:v>
                </c:pt>
                <c:pt idx="153">
                  <c:v>85.197104043552997</c:v>
                </c:pt>
                <c:pt idx="154">
                  <c:v>85.200735338453995</c:v>
                </c:pt>
                <c:pt idx="155">
                  <c:v>85.199208652254995</c:v>
                </c:pt>
                <c:pt idx="156">
                  <c:v>85.202416088649997</c:v>
                </c:pt>
                <c:pt idx="157">
                  <c:v>85.200579886328001</c:v>
                </c:pt>
                <c:pt idx="158">
                  <c:v>85.205013262855999</c:v>
                </c:pt>
                <c:pt idx="159">
                  <c:v>85.202368393420002</c:v>
                </c:pt>
                <c:pt idx="160">
                  <c:v>85.207407750057996</c:v>
                </c:pt>
                <c:pt idx="161">
                  <c:v>85.207410176226006</c:v>
                </c:pt>
                <c:pt idx="162">
                  <c:v>85.205240248636997</c:v>
                </c:pt>
                <c:pt idx="163">
                  <c:v>85.212426046549993</c:v>
                </c:pt>
                <c:pt idx="164">
                  <c:v>85.206516715283001</c:v>
                </c:pt>
                <c:pt idx="165">
                  <c:v>85.214147168772001</c:v>
                </c:pt>
                <c:pt idx="166">
                  <c:v>85.211574142158</c:v>
                </c:pt>
                <c:pt idx="167">
                  <c:v>85.222090309623994</c:v>
                </c:pt>
                <c:pt idx="168">
                  <c:v>85.222073597163998</c:v>
                </c:pt>
                <c:pt idx="169">
                  <c:v>85.213888064288994</c:v>
                </c:pt>
                <c:pt idx="170">
                  <c:v>85.224588074801005</c:v>
                </c:pt>
                <c:pt idx="171">
                  <c:v>85.224155400049995</c:v>
                </c:pt>
                <c:pt idx="172">
                  <c:v>85.229287838410997</c:v>
                </c:pt>
                <c:pt idx="173">
                  <c:v>85.235396298511006</c:v>
                </c:pt>
                <c:pt idx="174">
                  <c:v>85.239030956611003</c:v>
                </c:pt>
                <c:pt idx="175">
                  <c:v>85.246507728918004</c:v>
                </c:pt>
                <c:pt idx="176">
                  <c:v>85.249718337101996</c:v>
                </c:pt>
                <c:pt idx="177">
                  <c:v>85.249739196787999</c:v>
                </c:pt>
                <c:pt idx="178">
                  <c:v>85.257490364361999</c:v>
                </c:pt>
                <c:pt idx="179">
                  <c:v>85.259661261453999</c:v>
                </c:pt>
                <c:pt idx="180">
                  <c:v>85.267410778127996</c:v>
                </c:pt>
                <c:pt idx="181">
                  <c:v>85.270842203673993</c:v>
                </c:pt>
                <c:pt idx="182">
                  <c:v>85.275642205932002</c:v>
                </c:pt>
                <c:pt idx="183">
                  <c:v>85.276484777779999</c:v>
                </c:pt>
                <c:pt idx="184">
                  <c:v>85.281351530934998</c:v>
                </c:pt>
                <c:pt idx="185">
                  <c:v>85.281458288959001</c:v>
                </c:pt>
                <c:pt idx="186">
                  <c:v>85.287934173476998</c:v>
                </c:pt>
                <c:pt idx="187">
                  <c:v>85.293787052203996</c:v>
                </c:pt>
                <c:pt idx="188">
                  <c:v>85.301203198810995</c:v>
                </c:pt>
                <c:pt idx="189">
                  <c:v>85.307787034274995</c:v>
                </c:pt>
                <c:pt idx="190">
                  <c:v>85.315665543527004</c:v>
                </c:pt>
                <c:pt idx="191">
                  <c:v>85.315756287859003</c:v>
                </c:pt>
                <c:pt idx="192">
                  <c:v>85.322485631462996</c:v>
                </c:pt>
                <c:pt idx="193">
                  <c:v>85.330717650628003</c:v>
                </c:pt>
                <c:pt idx="194">
                  <c:v>85.337822817914002</c:v>
                </c:pt>
                <c:pt idx="195">
                  <c:v>85.345459117969</c:v>
                </c:pt>
                <c:pt idx="196">
                  <c:v>85.352663243341993</c:v>
                </c:pt>
                <c:pt idx="197">
                  <c:v>85.360788869481993</c:v>
                </c:pt>
                <c:pt idx="198">
                  <c:v>85.369896528929999</c:v>
                </c:pt>
                <c:pt idx="199">
                  <c:v>85.376497583689996</c:v>
                </c:pt>
                <c:pt idx="200">
                  <c:v>85.389002589933</c:v>
                </c:pt>
                <c:pt idx="201">
                  <c:v>85.397154335538005</c:v>
                </c:pt>
                <c:pt idx="202">
                  <c:v>85.397156750736002</c:v>
                </c:pt>
                <c:pt idx="203">
                  <c:v>85.408664465940006</c:v>
                </c:pt>
                <c:pt idx="204">
                  <c:v>85.417888419818993</c:v>
                </c:pt>
                <c:pt idx="205">
                  <c:v>85.418762303037994</c:v>
                </c:pt>
                <c:pt idx="206">
                  <c:v>85.419847569739005</c:v>
                </c:pt>
                <c:pt idx="207">
                  <c:v>85.428299323982998</c:v>
                </c:pt>
                <c:pt idx="208">
                  <c:v>85.437291447863998</c:v>
                </c:pt>
                <c:pt idx="209">
                  <c:v>85.439760893550996</c:v>
                </c:pt>
                <c:pt idx="210">
                  <c:v>85.441777168081003</c:v>
                </c:pt>
                <c:pt idx="211">
                  <c:v>85.448155629691996</c:v>
                </c:pt>
                <c:pt idx="212">
                  <c:v>85.454461499687994</c:v>
                </c:pt>
                <c:pt idx="213">
                  <c:v>85.459151173604994</c:v>
                </c:pt>
                <c:pt idx="214">
                  <c:v>85.466545212900996</c:v>
                </c:pt>
                <c:pt idx="215">
                  <c:v>85.472345842975997</c:v>
                </c:pt>
                <c:pt idx="216">
                  <c:v>85.476208665724997</c:v>
                </c:pt>
                <c:pt idx="217">
                  <c:v>85.483419822681995</c:v>
                </c:pt>
                <c:pt idx="218">
                  <c:v>85.4990713097</c:v>
                </c:pt>
                <c:pt idx="219">
                  <c:v>85.504643078878999</c:v>
                </c:pt>
                <c:pt idx="220">
                  <c:v>85.517949272562007</c:v>
                </c:pt>
                <c:pt idx="221">
                  <c:v>85.526291032103003</c:v>
                </c:pt>
                <c:pt idx="222">
                  <c:v>85.526393123613005</c:v>
                </c:pt>
                <c:pt idx="223">
                  <c:v>85.535484860324004</c:v>
                </c:pt>
                <c:pt idx="224">
                  <c:v>85.539775611265</c:v>
                </c:pt>
                <c:pt idx="225">
                  <c:v>85.548635710178004</c:v>
                </c:pt>
                <c:pt idx="226">
                  <c:v>85.555568183852003</c:v>
                </c:pt>
                <c:pt idx="227">
                  <c:v>85.560272788332</c:v>
                </c:pt>
                <c:pt idx="228">
                  <c:v>85.561036574211997</c:v>
                </c:pt>
                <c:pt idx="229">
                  <c:v>85.567662730823002</c:v>
                </c:pt>
                <c:pt idx="230">
                  <c:v>85.578727374920007</c:v>
                </c:pt>
                <c:pt idx="231">
                  <c:v>85.585091036589006</c:v>
                </c:pt>
                <c:pt idx="232">
                  <c:v>85.598166492524996</c:v>
                </c:pt>
                <c:pt idx="233">
                  <c:v>85.607657989941998</c:v>
                </c:pt>
                <c:pt idx="234">
                  <c:v>85.617332093369996</c:v>
                </c:pt>
                <c:pt idx="235">
                  <c:v>85.623127024542995</c:v>
                </c:pt>
                <c:pt idx="236">
                  <c:v>85.632862055586997</c:v>
                </c:pt>
                <c:pt idx="237">
                  <c:v>85.633772180521007</c:v>
                </c:pt>
                <c:pt idx="238">
                  <c:v>85.640882196687002</c:v>
                </c:pt>
                <c:pt idx="239">
                  <c:v>85.643036344467006</c:v>
                </c:pt>
                <c:pt idx="240">
                  <c:v>85.650950038608997</c:v>
                </c:pt>
                <c:pt idx="241">
                  <c:v>85.650965378714005</c:v>
                </c:pt>
                <c:pt idx="242">
                  <c:v>85.670264473385004</c:v>
                </c:pt>
                <c:pt idx="243">
                  <c:v>85.674962389385001</c:v>
                </c:pt>
                <c:pt idx="244">
                  <c:v>85.677657553643996</c:v>
                </c:pt>
                <c:pt idx="245">
                  <c:v>85.677974288605</c:v>
                </c:pt>
                <c:pt idx="246">
                  <c:v>85.679789542001998</c:v>
                </c:pt>
                <c:pt idx="247">
                  <c:v>85.692233979308995</c:v>
                </c:pt>
                <c:pt idx="248">
                  <c:v>85.692332189617005</c:v>
                </c:pt>
                <c:pt idx="249">
                  <c:v>85.701116032593006</c:v>
                </c:pt>
                <c:pt idx="250">
                  <c:v>85.714802572303995</c:v>
                </c:pt>
                <c:pt idx="251">
                  <c:v>85.721865703345003</c:v>
                </c:pt>
                <c:pt idx="252">
                  <c:v>85.719761168057005</c:v>
                </c:pt>
                <c:pt idx="253">
                  <c:v>85.713878094834996</c:v>
                </c:pt>
                <c:pt idx="254">
                  <c:v>85.712229480665002</c:v>
                </c:pt>
                <c:pt idx="255">
                  <c:v>85.687673046647006</c:v>
                </c:pt>
                <c:pt idx="256">
                  <c:v>85.728440219442007</c:v>
                </c:pt>
                <c:pt idx="257">
                  <c:v>85.729429957834995</c:v>
                </c:pt>
                <c:pt idx="258">
                  <c:v>85.688782705099996</c:v>
                </c:pt>
                <c:pt idx="259">
                  <c:v>85.724866622928005</c:v>
                </c:pt>
                <c:pt idx="260">
                  <c:v>85.731623477479999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4C60-409B-91A2-0F0710BFE3B0}"/>
            </c:ext>
          </c:extLst>
        </c:ser>
        <c:ser>
          <c:idx val="11"/>
          <c:order val="5"/>
          <c:tx>
            <c:v>WSPL_HQextrem_IST</c:v>
          </c:tx>
          <c:spPr>
            <a:ln w="12700" cap="rnd">
              <a:solidFill>
                <a:srgbClr val="7030A0"/>
              </a:solidFill>
              <a:prstDash val="sysDash"/>
              <a:round/>
            </a:ln>
            <a:effectLst/>
          </c:spPr>
          <c:marker>
            <c:symbol val="none"/>
          </c:marker>
          <c:xVal>
            <c:numRef>
              <c:f>'WSPL_2D-Model_IST'!$K$4:$K$264</c:f>
              <c:numCache>
                <c:formatCode>0.00</c:formatCode>
                <c:ptCount val="261"/>
                <c:pt idx="0">
                  <c:v>0</c:v>
                </c:pt>
                <c:pt idx="1">
                  <c:v>3.6596042004067</c:v>
                </c:pt>
                <c:pt idx="2">
                  <c:v>8.5657214232392</c:v>
                </c:pt>
                <c:pt idx="3">
                  <c:v>13.369877344439001</c:v>
                </c:pt>
                <c:pt idx="4">
                  <c:v>15.847956278437</c:v>
                </c:pt>
                <c:pt idx="5">
                  <c:v>17.889664939239001</c:v>
                </c:pt>
                <c:pt idx="6">
                  <c:v>21.71491392886</c:v>
                </c:pt>
                <c:pt idx="7">
                  <c:v>24.552432224663999</c:v>
                </c:pt>
                <c:pt idx="8">
                  <c:v>27.391554350054001</c:v>
                </c:pt>
                <c:pt idx="9">
                  <c:v>30.402082170656001</c:v>
                </c:pt>
                <c:pt idx="10">
                  <c:v>30.471673777199999</c:v>
                </c:pt>
                <c:pt idx="11">
                  <c:v>31.449919559354001</c:v>
                </c:pt>
                <c:pt idx="12">
                  <c:v>33.584231981446003</c:v>
                </c:pt>
                <c:pt idx="13">
                  <c:v>37.204971148459002</c:v>
                </c:pt>
                <c:pt idx="14">
                  <c:v>37.938721386075997</c:v>
                </c:pt>
                <c:pt idx="15">
                  <c:v>40.937458478631001</c:v>
                </c:pt>
                <c:pt idx="16">
                  <c:v>41.543771159020999</c:v>
                </c:pt>
                <c:pt idx="17">
                  <c:v>43.644121733275</c:v>
                </c:pt>
                <c:pt idx="18">
                  <c:v>45.731501265511</c:v>
                </c:pt>
                <c:pt idx="19">
                  <c:v>45.896522593728001</c:v>
                </c:pt>
                <c:pt idx="20">
                  <c:v>45.917087456234</c:v>
                </c:pt>
                <c:pt idx="21">
                  <c:v>49.540373220608998</c:v>
                </c:pt>
                <c:pt idx="22">
                  <c:v>54.250788020915998</c:v>
                </c:pt>
                <c:pt idx="23">
                  <c:v>58.940775303928</c:v>
                </c:pt>
                <c:pt idx="24">
                  <c:v>63.637294895159997</c:v>
                </c:pt>
                <c:pt idx="25">
                  <c:v>66.324500382102002</c:v>
                </c:pt>
                <c:pt idx="26">
                  <c:v>68.383758920443</c:v>
                </c:pt>
                <c:pt idx="27">
                  <c:v>73.069730858550997</c:v>
                </c:pt>
                <c:pt idx="28">
                  <c:v>78.139435834075996</c:v>
                </c:pt>
                <c:pt idx="29">
                  <c:v>83.205701782321</c:v>
                </c:pt>
                <c:pt idx="30">
                  <c:v>88.101214282244001</c:v>
                </c:pt>
                <c:pt idx="31">
                  <c:v>88.199670445487996</c:v>
                </c:pt>
                <c:pt idx="32">
                  <c:v>93.242986440402007</c:v>
                </c:pt>
                <c:pt idx="33">
                  <c:v>95.709311164287996</c:v>
                </c:pt>
                <c:pt idx="34">
                  <c:v>98.291644693386004</c:v>
                </c:pt>
                <c:pt idx="35">
                  <c:v>103.3463424287</c:v>
                </c:pt>
                <c:pt idx="36">
                  <c:v>108.32566509030001</c:v>
                </c:pt>
                <c:pt idx="37">
                  <c:v>113.37349716919</c:v>
                </c:pt>
                <c:pt idx="38">
                  <c:v>118.42764068035</c:v>
                </c:pt>
                <c:pt idx="39">
                  <c:v>123.27467729639</c:v>
                </c:pt>
                <c:pt idx="40">
                  <c:v>123.41356152916001</c:v>
                </c:pt>
                <c:pt idx="41">
                  <c:v>128.45370759190999</c:v>
                </c:pt>
                <c:pt idx="42">
                  <c:v>133.50069381322999</c:v>
                </c:pt>
                <c:pt idx="43">
                  <c:v>138.55278227323001</c:v>
                </c:pt>
                <c:pt idx="44">
                  <c:v>143.5394121381</c:v>
                </c:pt>
                <c:pt idx="45">
                  <c:v>148.58761394634001</c:v>
                </c:pt>
                <c:pt idx="46">
                  <c:v>153.63398081642001</c:v>
                </c:pt>
                <c:pt idx="47">
                  <c:v>158.61830561727001</c:v>
                </c:pt>
                <c:pt idx="48">
                  <c:v>163.66621777909</c:v>
                </c:pt>
                <c:pt idx="49">
                  <c:v>168.55038050248001</c:v>
                </c:pt>
                <c:pt idx="50">
                  <c:v>168.70801763608</c:v>
                </c:pt>
                <c:pt idx="51">
                  <c:v>173.76013857359001</c:v>
                </c:pt>
                <c:pt idx="52">
                  <c:v>178.75407898371</c:v>
                </c:pt>
                <c:pt idx="53">
                  <c:v>183.80239964704</c:v>
                </c:pt>
                <c:pt idx="54">
                  <c:v>188.79518743692</c:v>
                </c:pt>
                <c:pt idx="55">
                  <c:v>193.85009092723999</c:v>
                </c:pt>
                <c:pt idx="56">
                  <c:v>198.88929128276999</c:v>
                </c:pt>
                <c:pt idx="57">
                  <c:v>203.88378349204999</c:v>
                </c:pt>
                <c:pt idx="58">
                  <c:v>208.94518436065999</c:v>
                </c:pt>
                <c:pt idx="59">
                  <c:v>213.99958492736999</c:v>
                </c:pt>
                <c:pt idx="60">
                  <c:v>218.90335956771</c:v>
                </c:pt>
                <c:pt idx="61">
                  <c:v>218.98665311393</c:v>
                </c:pt>
                <c:pt idx="62">
                  <c:v>224.04163984959001</c:v>
                </c:pt>
                <c:pt idx="63">
                  <c:v>225.48941137415</c:v>
                </c:pt>
                <c:pt idx="64">
                  <c:v>229.09662658607999</c:v>
                </c:pt>
                <c:pt idx="65">
                  <c:v>234.074848914</c:v>
                </c:pt>
                <c:pt idx="66">
                  <c:v>239.16143264226</c:v>
                </c:pt>
                <c:pt idx="67">
                  <c:v>244.18630776808999</c:v>
                </c:pt>
                <c:pt idx="68">
                  <c:v>249.21871079587001</c:v>
                </c:pt>
                <c:pt idx="69">
                  <c:v>254.23605801881001</c:v>
                </c:pt>
                <c:pt idx="70">
                  <c:v>259.26093314400998</c:v>
                </c:pt>
                <c:pt idx="71">
                  <c:v>264.24203622389001</c:v>
                </c:pt>
                <c:pt idx="72">
                  <c:v>264.28703238577998</c:v>
                </c:pt>
                <c:pt idx="73">
                  <c:v>269.29626998611002</c:v>
                </c:pt>
                <c:pt idx="74">
                  <c:v>274.32174280659001</c:v>
                </c:pt>
                <c:pt idx="75">
                  <c:v>279.33909801700003</c:v>
                </c:pt>
                <c:pt idx="76">
                  <c:v>279.87690204738999</c:v>
                </c:pt>
                <c:pt idx="77">
                  <c:v>284.42265258357997</c:v>
                </c:pt>
                <c:pt idx="78">
                  <c:v>289.44083729485999</c:v>
                </c:pt>
                <c:pt idx="79">
                  <c:v>294.45001825459002</c:v>
                </c:pt>
                <c:pt idx="80">
                  <c:v>298.08001909219001</c:v>
                </c:pt>
                <c:pt idx="81">
                  <c:v>299.39393091545998</c:v>
                </c:pt>
                <c:pt idx="82">
                  <c:v>299.44146956226001</c:v>
                </c:pt>
                <c:pt idx="83">
                  <c:v>301.18759821812</c:v>
                </c:pt>
                <c:pt idx="84">
                  <c:v>304.47123461856</c:v>
                </c:pt>
                <c:pt idx="85">
                  <c:v>309.4725876521</c:v>
                </c:pt>
                <c:pt idx="86">
                  <c:v>314.47545421478998</c:v>
                </c:pt>
                <c:pt idx="87">
                  <c:v>315.16159366980003</c:v>
                </c:pt>
                <c:pt idx="88">
                  <c:v>319.48046343327002</c:v>
                </c:pt>
                <c:pt idx="89">
                  <c:v>324.48581322547</c:v>
                </c:pt>
                <c:pt idx="90">
                  <c:v>329.53906918103002</c:v>
                </c:pt>
                <c:pt idx="91">
                  <c:v>329.54989453456</c:v>
                </c:pt>
                <c:pt idx="92">
                  <c:v>329.56987338151998</c:v>
                </c:pt>
                <c:pt idx="93">
                  <c:v>334.38765607127999</c:v>
                </c:pt>
                <c:pt idx="94">
                  <c:v>334.55241446193997</c:v>
                </c:pt>
                <c:pt idx="95">
                  <c:v>339.54765146900002</c:v>
                </c:pt>
                <c:pt idx="96">
                  <c:v>344.55402376655002</c:v>
                </c:pt>
                <c:pt idx="97">
                  <c:v>349.55697485778001</c:v>
                </c:pt>
                <c:pt idx="98">
                  <c:v>352.67130157599001</c:v>
                </c:pt>
                <c:pt idx="99">
                  <c:v>354.61972934244</c:v>
                </c:pt>
                <c:pt idx="100">
                  <c:v>359.62322654244002</c:v>
                </c:pt>
                <c:pt idx="101">
                  <c:v>364.62672374042</c:v>
                </c:pt>
                <c:pt idx="102">
                  <c:v>369.63061853798001</c:v>
                </c:pt>
                <c:pt idx="103">
                  <c:v>374.58296053063998</c:v>
                </c:pt>
                <c:pt idx="104">
                  <c:v>374.62584090327999</c:v>
                </c:pt>
                <c:pt idx="105">
                  <c:v>375.39326592910999</c:v>
                </c:pt>
                <c:pt idx="106">
                  <c:v>379.62958135533</c:v>
                </c:pt>
                <c:pt idx="107">
                  <c:v>384.62549572936001</c:v>
                </c:pt>
                <c:pt idx="108">
                  <c:v>386.29670105366</c:v>
                </c:pt>
                <c:pt idx="109">
                  <c:v>389.68918413646998</c:v>
                </c:pt>
                <c:pt idx="110">
                  <c:v>394.68912833927999</c:v>
                </c:pt>
                <c:pt idx="111">
                  <c:v>399.68441014671998</c:v>
                </c:pt>
                <c:pt idx="112">
                  <c:v>404.62234801531997</c:v>
                </c:pt>
                <c:pt idx="113">
                  <c:v>404.67924960686003</c:v>
                </c:pt>
                <c:pt idx="114">
                  <c:v>409.72802604761</c:v>
                </c:pt>
                <c:pt idx="115">
                  <c:v>414.72167850288997</c:v>
                </c:pt>
                <c:pt idx="116">
                  <c:v>418.44421175257997</c:v>
                </c:pt>
                <c:pt idx="117">
                  <c:v>419.71607421268999</c:v>
                </c:pt>
                <c:pt idx="118">
                  <c:v>420.85506601982001</c:v>
                </c:pt>
                <c:pt idx="119">
                  <c:v>424.76758963662002</c:v>
                </c:pt>
                <c:pt idx="120">
                  <c:v>429.13740697282998</c:v>
                </c:pt>
                <c:pt idx="121">
                  <c:v>429.76465657695002</c:v>
                </c:pt>
                <c:pt idx="122">
                  <c:v>434.75500123923001</c:v>
                </c:pt>
                <c:pt idx="123">
                  <c:v>439.79700404302997</c:v>
                </c:pt>
                <c:pt idx="124">
                  <c:v>439.81430085377002</c:v>
                </c:pt>
                <c:pt idx="125">
                  <c:v>439.83927386603</c:v>
                </c:pt>
                <c:pt idx="126">
                  <c:v>444.72182931591999</c:v>
                </c:pt>
                <c:pt idx="127">
                  <c:v>444.79316821268998</c:v>
                </c:pt>
                <c:pt idx="128">
                  <c:v>449.09332905842001</c:v>
                </c:pt>
                <c:pt idx="129">
                  <c:v>449.79025413583003</c:v>
                </c:pt>
                <c:pt idx="130">
                  <c:v>454.83993595148002</c:v>
                </c:pt>
                <c:pt idx="131">
                  <c:v>459.85697618567002</c:v>
                </c:pt>
                <c:pt idx="132">
                  <c:v>464.86141126221997</c:v>
                </c:pt>
                <c:pt idx="133">
                  <c:v>469.86798823741998</c:v>
                </c:pt>
                <c:pt idx="134">
                  <c:v>474.87028141665002</c:v>
                </c:pt>
                <c:pt idx="135">
                  <c:v>479.90968895046001</c:v>
                </c:pt>
                <c:pt idx="136">
                  <c:v>484.91192543889002</c:v>
                </c:pt>
                <c:pt idx="137">
                  <c:v>489.91475664550001</c:v>
                </c:pt>
                <c:pt idx="138">
                  <c:v>494.95900299759001</c:v>
                </c:pt>
                <c:pt idx="139">
                  <c:v>499.78900738811001</c:v>
                </c:pt>
                <c:pt idx="140">
                  <c:v>499.96854261046002</c:v>
                </c:pt>
                <c:pt idx="141">
                  <c:v>504.97168923074003</c:v>
                </c:pt>
                <c:pt idx="142">
                  <c:v>509.98984556327002</c:v>
                </c:pt>
                <c:pt idx="143">
                  <c:v>514.99791866500004</c:v>
                </c:pt>
                <c:pt idx="144">
                  <c:v>519.99866700108998</c:v>
                </c:pt>
                <c:pt idx="145">
                  <c:v>524.93422883452001</c:v>
                </c:pt>
                <c:pt idx="146">
                  <c:v>529.83379754297005</c:v>
                </c:pt>
                <c:pt idx="147">
                  <c:v>534.77852460925999</c:v>
                </c:pt>
                <c:pt idx="148">
                  <c:v>539.69259692757998</c:v>
                </c:pt>
                <c:pt idx="149">
                  <c:v>544.49678412787</c:v>
                </c:pt>
                <c:pt idx="150">
                  <c:v>544.58870516572995</c:v>
                </c:pt>
                <c:pt idx="151">
                  <c:v>549.50977487933994</c:v>
                </c:pt>
                <c:pt idx="152">
                  <c:v>554.43538359783997</c:v>
                </c:pt>
                <c:pt idx="153">
                  <c:v>559.35619526674998</c:v>
                </c:pt>
                <c:pt idx="154">
                  <c:v>564.27700693588997</c:v>
                </c:pt>
                <c:pt idx="155">
                  <c:v>569.19781860479998</c:v>
                </c:pt>
                <c:pt idx="156">
                  <c:v>574.10418279404996</c:v>
                </c:pt>
                <c:pt idx="157">
                  <c:v>578.99972998678004</c:v>
                </c:pt>
                <c:pt idx="158">
                  <c:v>583.90246369252998</c:v>
                </c:pt>
                <c:pt idx="159">
                  <c:v>588.87395700499997</c:v>
                </c:pt>
                <c:pt idx="160">
                  <c:v>593.77078133478994</c:v>
                </c:pt>
                <c:pt idx="161">
                  <c:v>593.77314854523001</c:v>
                </c:pt>
                <c:pt idx="162">
                  <c:v>598.67509793478996</c:v>
                </c:pt>
                <c:pt idx="163">
                  <c:v>603.57770750693999</c:v>
                </c:pt>
                <c:pt idx="164">
                  <c:v>608.54786157996</c:v>
                </c:pt>
                <c:pt idx="165">
                  <c:v>613.43933373968002</c:v>
                </c:pt>
                <c:pt idx="166">
                  <c:v>618.34154142982004</c:v>
                </c:pt>
                <c:pt idx="167">
                  <c:v>623.24058056684999</c:v>
                </c:pt>
                <c:pt idx="168">
                  <c:v>623.25125114605999</c:v>
                </c:pt>
                <c:pt idx="169">
                  <c:v>628.21064355996998</c:v>
                </c:pt>
                <c:pt idx="170">
                  <c:v>633.10919327066995</c:v>
                </c:pt>
                <c:pt idx="171">
                  <c:v>638.01152652039002</c:v>
                </c:pt>
                <c:pt idx="172">
                  <c:v>642.94392848568998</c:v>
                </c:pt>
                <c:pt idx="173">
                  <c:v>647.8687352984</c:v>
                </c:pt>
                <c:pt idx="174">
                  <c:v>652.77152600611998</c:v>
                </c:pt>
                <c:pt idx="175">
                  <c:v>657.67072104383999</c:v>
                </c:pt>
                <c:pt idx="176">
                  <c:v>662.63597939220006</c:v>
                </c:pt>
                <c:pt idx="177">
                  <c:v>662.64960771828999</c:v>
                </c:pt>
                <c:pt idx="178">
                  <c:v>667.53524953265003</c:v>
                </c:pt>
                <c:pt idx="179">
                  <c:v>672.43451988286995</c:v>
                </c:pt>
                <c:pt idx="180">
                  <c:v>677.39196896494002</c:v>
                </c:pt>
                <c:pt idx="181">
                  <c:v>682.29823493393997</c:v>
                </c:pt>
                <c:pt idx="182">
                  <c:v>686.32681908884001</c:v>
                </c:pt>
                <c:pt idx="183">
                  <c:v>687.21360578328995</c:v>
                </c:pt>
                <c:pt idx="184">
                  <c:v>692.10588888740995</c:v>
                </c:pt>
                <c:pt idx="185">
                  <c:v>692.20176529919001</c:v>
                </c:pt>
                <c:pt idx="186">
                  <c:v>697.11792118461005</c:v>
                </c:pt>
                <c:pt idx="187">
                  <c:v>702.04122505417001</c:v>
                </c:pt>
                <c:pt idx="188">
                  <c:v>707.02120665929999</c:v>
                </c:pt>
                <c:pt idx="189">
                  <c:v>711.94733690993996</c:v>
                </c:pt>
                <c:pt idx="190">
                  <c:v>716.81217351763996</c:v>
                </c:pt>
                <c:pt idx="191">
                  <c:v>716.86781081106005</c:v>
                </c:pt>
                <c:pt idx="192">
                  <c:v>721.82306960446999</c:v>
                </c:pt>
                <c:pt idx="193">
                  <c:v>726.78221995061006</c:v>
                </c:pt>
                <c:pt idx="194">
                  <c:v>731.70876181611004</c:v>
                </c:pt>
                <c:pt idx="195">
                  <c:v>736.63726285273003</c:v>
                </c:pt>
                <c:pt idx="196">
                  <c:v>741.62435710270995</c:v>
                </c:pt>
                <c:pt idx="197">
                  <c:v>746.54627249193004</c:v>
                </c:pt>
                <c:pt idx="198">
                  <c:v>751.45618982417</c:v>
                </c:pt>
                <c:pt idx="199">
                  <c:v>756.44183764539002</c:v>
                </c:pt>
                <c:pt idx="200">
                  <c:v>761.36617101473996</c:v>
                </c:pt>
                <c:pt idx="201">
                  <c:v>766.28268798270994</c:v>
                </c:pt>
                <c:pt idx="202">
                  <c:v>766.28374617161001</c:v>
                </c:pt>
                <c:pt idx="203">
                  <c:v>771.26159469588004</c:v>
                </c:pt>
                <c:pt idx="204">
                  <c:v>775.75237257830997</c:v>
                </c:pt>
                <c:pt idx="205">
                  <c:v>776.17797193884996</c:v>
                </c:pt>
                <c:pt idx="206">
                  <c:v>776.74372443476</c:v>
                </c:pt>
                <c:pt idx="207">
                  <c:v>781.14906244212</c:v>
                </c:pt>
                <c:pt idx="208">
                  <c:v>785.00352441861003</c:v>
                </c:pt>
                <c:pt idx="209">
                  <c:v>786.05762350429995</c:v>
                </c:pt>
                <c:pt idx="210">
                  <c:v>787.26237352093005</c:v>
                </c:pt>
                <c:pt idx="211">
                  <c:v>791.02871400802997</c:v>
                </c:pt>
                <c:pt idx="212">
                  <c:v>793.86202387373999</c:v>
                </c:pt>
                <c:pt idx="213">
                  <c:v>795.94533445468005</c:v>
                </c:pt>
                <c:pt idx="214">
                  <c:v>798.71412866475998</c:v>
                </c:pt>
                <c:pt idx="215">
                  <c:v>800.91618175372002</c:v>
                </c:pt>
                <c:pt idx="216">
                  <c:v>802.57272312956002</c:v>
                </c:pt>
                <c:pt idx="217">
                  <c:v>805.83293959175001</c:v>
                </c:pt>
                <c:pt idx="218">
                  <c:v>810.81149093270994</c:v>
                </c:pt>
                <c:pt idx="219">
                  <c:v>815.72054472965999</c:v>
                </c:pt>
                <c:pt idx="220">
                  <c:v>820.69119862153002</c:v>
                </c:pt>
                <c:pt idx="221">
                  <c:v>825.54445998045003</c:v>
                </c:pt>
                <c:pt idx="222">
                  <c:v>825.60080957984997</c:v>
                </c:pt>
                <c:pt idx="223">
                  <c:v>828.95495364576004</c:v>
                </c:pt>
                <c:pt idx="224">
                  <c:v>830.57671691988003</c:v>
                </c:pt>
                <c:pt idx="225">
                  <c:v>835.49952416111</c:v>
                </c:pt>
                <c:pt idx="226">
                  <c:v>838.42878168158995</c:v>
                </c:pt>
                <c:pt idx="227">
                  <c:v>840.42282245278</c:v>
                </c:pt>
                <c:pt idx="228">
                  <c:v>840.93280888987999</c:v>
                </c:pt>
                <c:pt idx="229">
                  <c:v>845.41029614246997</c:v>
                </c:pt>
                <c:pt idx="230">
                  <c:v>850.34277648396005</c:v>
                </c:pt>
                <c:pt idx="231">
                  <c:v>855.26048984515</c:v>
                </c:pt>
                <c:pt idx="232">
                  <c:v>860.19093850335003</c:v>
                </c:pt>
                <c:pt idx="233">
                  <c:v>865.17895824752998</c:v>
                </c:pt>
                <c:pt idx="234">
                  <c:v>870.10330721586001</c:v>
                </c:pt>
                <c:pt idx="235">
                  <c:v>875.03530752820996</c:v>
                </c:pt>
                <c:pt idx="236">
                  <c:v>879.96742908100998</c:v>
                </c:pt>
                <c:pt idx="237">
                  <c:v>880.53170552108998</c:v>
                </c:pt>
                <c:pt idx="238">
                  <c:v>884.8910004608</c:v>
                </c:pt>
                <c:pt idx="239">
                  <c:v>886.00627690307999</c:v>
                </c:pt>
                <c:pt idx="240">
                  <c:v>889.8731410012</c:v>
                </c:pt>
                <c:pt idx="241">
                  <c:v>889.87976817542005</c:v>
                </c:pt>
                <c:pt idx="242">
                  <c:v>895.89640049339005</c:v>
                </c:pt>
                <c:pt idx="243">
                  <c:v>901.91365078777005</c:v>
                </c:pt>
                <c:pt idx="244">
                  <c:v>905.45367413509996</c:v>
                </c:pt>
                <c:pt idx="245">
                  <c:v>905.61795602224004</c:v>
                </c:pt>
                <c:pt idx="246">
                  <c:v>908.98787252792999</c:v>
                </c:pt>
                <c:pt idx="247">
                  <c:v>914.01544374295997</c:v>
                </c:pt>
                <c:pt idx="248">
                  <c:v>914.08709183468</c:v>
                </c:pt>
                <c:pt idx="249">
                  <c:v>917.52735617459996</c:v>
                </c:pt>
                <c:pt idx="250">
                  <c:v>921.02083261436997</c:v>
                </c:pt>
                <c:pt idx="251">
                  <c:v>925.99252543334001</c:v>
                </c:pt>
                <c:pt idx="252">
                  <c:v>930.76870361464</c:v>
                </c:pt>
                <c:pt idx="253">
                  <c:v>935.93879206752001</c:v>
                </c:pt>
                <c:pt idx="254">
                  <c:v>940.91034539638997</c:v>
                </c:pt>
                <c:pt idx="255">
                  <c:v>945.88367539583999</c:v>
                </c:pt>
                <c:pt idx="256">
                  <c:v>949.87528898011999</c:v>
                </c:pt>
                <c:pt idx="257">
                  <c:v>949.97588646712995</c:v>
                </c:pt>
                <c:pt idx="258">
                  <c:v>954.06843886575996</c:v>
                </c:pt>
                <c:pt idx="259">
                  <c:v>958.99907516364999</c:v>
                </c:pt>
                <c:pt idx="260">
                  <c:v>963.88507128815002</c:v>
                </c:pt>
              </c:numCache>
              <c:extLst xmlns:c15="http://schemas.microsoft.com/office/drawing/2012/chart"/>
            </c:numRef>
          </c:xVal>
          <c:yVal>
            <c:numRef>
              <c:f>'WSPL_2D-Model_IST'!$Q$4:$Q$264</c:f>
              <c:numCache>
                <c:formatCode>0.00</c:formatCode>
                <c:ptCount val="261"/>
                <c:pt idx="0">
                  <c:v>85.136111065047004</c:v>
                </c:pt>
                <c:pt idx="1">
                  <c:v>85.204987636897997</c:v>
                </c:pt>
                <c:pt idx="2">
                  <c:v>85.206381314601003</c:v>
                </c:pt>
                <c:pt idx="3">
                  <c:v>85.205337770061007</c:v>
                </c:pt>
                <c:pt idx="4">
                  <c:v>85.202063643746001</c:v>
                </c:pt>
                <c:pt idx="5">
                  <c:v>85.199634055627001</c:v>
                </c:pt>
                <c:pt idx="6">
                  <c:v>85.209474800555995</c:v>
                </c:pt>
                <c:pt idx="7">
                  <c:v>85.217232814408007</c:v>
                </c:pt>
                <c:pt idx="8">
                  <c:v>85.21271774569</c:v>
                </c:pt>
                <c:pt idx="9">
                  <c:v>85.218191534506005</c:v>
                </c:pt>
                <c:pt idx="10">
                  <c:v>85.218137723416007</c:v>
                </c:pt>
                <c:pt idx="11">
                  <c:v>85.198138316013001</c:v>
                </c:pt>
                <c:pt idx="12">
                  <c:v>85.198138316013001</c:v>
                </c:pt>
                <c:pt idx="13">
                  <c:v>85.185283039842005</c:v>
                </c:pt>
                <c:pt idx="14">
                  <c:v>85.198354190507004</c:v>
                </c:pt>
                <c:pt idx="15">
                  <c:v>85.242620962678998</c:v>
                </c:pt>
                <c:pt idx="16">
                  <c:v>85.240257569188998</c:v>
                </c:pt>
                <c:pt idx="17">
                  <c:v>85.238735791899998</c:v>
                </c:pt>
                <c:pt idx="18">
                  <c:v>85.221692738239994</c:v>
                </c:pt>
                <c:pt idx="19">
                  <c:v>85.221652918261995</c:v>
                </c:pt>
                <c:pt idx="20">
                  <c:v>85.221542445840996</c:v>
                </c:pt>
                <c:pt idx="21">
                  <c:v>85.248622187907998</c:v>
                </c:pt>
                <c:pt idx="22">
                  <c:v>85.306108548335004</c:v>
                </c:pt>
                <c:pt idx="23">
                  <c:v>85.301562828347002</c:v>
                </c:pt>
                <c:pt idx="24">
                  <c:v>85.315752414607999</c:v>
                </c:pt>
                <c:pt idx="25">
                  <c:v>85.314393592182</c:v>
                </c:pt>
                <c:pt idx="26">
                  <c:v>85.313028167140999</c:v>
                </c:pt>
                <c:pt idx="27">
                  <c:v>85.323288592905996</c:v>
                </c:pt>
                <c:pt idx="28">
                  <c:v>85.320209038884002</c:v>
                </c:pt>
                <c:pt idx="29">
                  <c:v>85.325620419836994</c:v>
                </c:pt>
                <c:pt idx="30">
                  <c:v>85.326478701824996</c:v>
                </c:pt>
                <c:pt idx="31">
                  <c:v>85.326492075057004</c:v>
                </c:pt>
                <c:pt idx="32">
                  <c:v>85.330071404090006</c:v>
                </c:pt>
                <c:pt idx="33">
                  <c:v>85.330990023271994</c:v>
                </c:pt>
                <c:pt idx="34">
                  <c:v>85.332021302159006</c:v>
                </c:pt>
                <c:pt idx="35">
                  <c:v>85.333709086027994</c:v>
                </c:pt>
                <c:pt idx="36">
                  <c:v>85.335703296177996</c:v>
                </c:pt>
                <c:pt idx="37">
                  <c:v>85.336982783552997</c:v>
                </c:pt>
                <c:pt idx="38">
                  <c:v>85.338926338682995</c:v>
                </c:pt>
                <c:pt idx="39">
                  <c:v>85.339529066889</c:v>
                </c:pt>
                <c:pt idx="40">
                  <c:v>85.339545829192005</c:v>
                </c:pt>
                <c:pt idx="41">
                  <c:v>85.341241407621993</c:v>
                </c:pt>
                <c:pt idx="42">
                  <c:v>85.342179879788006</c:v>
                </c:pt>
                <c:pt idx="43">
                  <c:v>85.343613092416007</c:v>
                </c:pt>
                <c:pt idx="44">
                  <c:v>85.344402325849998</c:v>
                </c:pt>
                <c:pt idx="45">
                  <c:v>85.345305738397997</c:v>
                </c:pt>
                <c:pt idx="46">
                  <c:v>85.346410069632995</c:v>
                </c:pt>
                <c:pt idx="47">
                  <c:v>85.347471621135</c:v>
                </c:pt>
                <c:pt idx="48">
                  <c:v>85.348450747477997</c:v>
                </c:pt>
                <c:pt idx="49">
                  <c:v>85.349613236552997</c:v>
                </c:pt>
                <c:pt idx="50">
                  <c:v>85.349649707951997</c:v>
                </c:pt>
                <c:pt idx="51">
                  <c:v>85.350091631384004</c:v>
                </c:pt>
                <c:pt idx="52">
                  <c:v>85.351042440835002</c:v>
                </c:pt>
                <c:pt idx="53">
                  <c:v>85.351463116231997</c:v>
                </c:pt>
                <c:pt idx="54">
                  <c:v>85.352224822938993</c:v>
                </c:pt>
                <c:pt idx="55">
                  <c:v>85.352573522114994</c:v>
                </c:pt>
                <c:pt idx="56">
                  <c:v>85.353069699290998</c:v>
                </c:pt>
                <c:pt idx="57">
                  <c:v>85.353220983412996</c:v>
                </c:pt>
                <c:pt idx="58">
                  <c:v>85.353514437266</c:v>
                </c:pt>
                <c:pt idx="59">
                  <c:v>85.353506614034998</c:v>
                </c:pt>
                <c:pt idx="60">
                  <c:v>85.353717570346006</c:v>
                </c:pt>
                <c:pt idx="61">
                  <c:v>85.353722615793998</c:v>
                </c:pt>
                <c:pt idx="62">
                  <c:v>85.353751533028003</c:v>
                </c:pt>
                <c:pt idx="63">
                  <c:v>85.353804578481004</c:v>
                </c:pt>
                <c:pt idx="64">
                  <c:v>85.353943257257001</c:v>
                </c:pt>
                <c:pt idx="65">
                  <c:v>85.354005800283005</c:v>
                </c:pt>
                <c:pt idx="66">
                  <c:v>85.354230707819994</c:v>
                </c:pt>
                <c:pt idx="67">
                  <c:v>85.354287171793999</c:v>
                </c:pt>
                <c:pt idx="68">
                  <c:v>85.354438606048006</c:v>
                </c:pt>
                <c:pt idx="69">
                  <c:v>85.354528787473001</c:v>
                </c:pt>
                <c:pt idx="70">
                  <c:v>85.354706692402004</c:v>
                </c:pt>
                <c:pt idx="71">
                  <c:v>85.354811287277002</c:v>
                </c:pt>
                <c:pt idx="72">
                  <c:v>85.354811982615999</c:v>
                </c:pt>
                <c:pt idx="73">
                  <c:v>85.354995938998002</c:v>
                </c:pt>
                <c:pt idx="74">
                  <c:v>85.355109941126997</c:v>
                </c:pt>
                <c:pt idx="75">
                  <c:v>85.355323519807996</c:v>
                </c:pt>
                <c:pt idx="76">
                  <c:v>85.355335896566004</c:v>
                </c:pt>
                <c:pt idx="77">
                  <c:v>85.355431264526004</c:v>
                </c:pt>
                <c:pt idx="78">
                  <c:v>85.355570829103002</c:v>
                </c:pt>
                <c:pt idx="79">
                  <c:v>85.355660381183995</c:v>
                </c:pt>
                <c:pt idx="80">
                  <c:v>85.355753812935006</c:v>
                </c:pt>
                <c:pt idx="81">
                  <c:v>85.355785919856999</c:v>
                </c:pt>
                <c:pt idx="82">
                  <c:v>85.355786883530001</c:v>
                </c:pt>
                <c:pt idx="83">
                  <c:v>85.355826260181004</c:v>
                </c:pt>
                <c:pt idx="84">
                  <c:v>85.355885368808003</c:v>
                </c:pt>
                <c:pt idx="85">
                  <c:v>85.356024417876995</c:v>
                </c:pt>
                <c:pt idx="86">
                  <c:v>85.356085857566001</c:v>
                </c:pt>
                <c:pt idx="87">
                  <c:v>85.356108704638999</c:v>
                </c:pt>
                <c:pt idx="88">
                  <c:v>85.356244706062</c:v>
                </c:pt>
                <c:pt idx="89">
                  <c:v>85.356293461139998</c:v>
                </c:pt>
                <c:pt idx="90">
                  <c:v>85.356505923564001</c:v>
                </c:pt>
                <c:pt idx="91">
                  <c:v>85.356506333238997</c:v>
                </c:pt>
                <c:pt idx="92">
                  <c:v>85.356506439008001</c:v>
                </c:pt>
                <c:pt idx="93">
                  <c:v>85.356522109476998</c:v>
                </c:pt>
                <c:pt idx="94">
                  <c:v>85.356522038706999</c:v>
                </c:pt>
                <c:pt idx="95">
                  <c:v>85.356738592010004</c:v>
                </c:pt>
                <c:pt idx="96">
                  <c:v>85.356779377915004</c:v>
                </c:pt>
                <c:pt idx="97">
                  <c:v>85.357057162038004</c:v>
                </c:pt>
                <c:pt idx="98">
                  <c:v>85.357063293457003</c:v>
                </c:pt>
                <c:pt idx="99">
                  <c:v>85.357051659335994</c:v>
                </c:pt>
                <c:pt idx="100">
                  <c:v>85.357255401603993</c:v>
                </c:pt>
                <c:pt idx="101">
                  <c:v>85.357316770856997</c:v>
                </c:pt>
                <c:pt idx="102">
                  <c:v>85.357566425200005</c:v>
                </c:pt>
                <c:pt idx="103">
                  <c:v>85.357618983459005</c:v>
                </c:pt>
                <c:pt idx="104">
                  <c:v>85.357619000987</c:v>
                </c:pt>
                <c:pt idx="105">
                  <c:v>85.357657693177998</c:v>
                </c:pt>
                <c:pt idx="106">
                  <c:v>85.357864980548001</c:v>
                </c:pt>
                <c:pt idx="107">
                  <c:v>85.357951504647005</c:v>
                </c:pt>
                <c:pt idx="108">
                  <c:v>85.358074353293006</c:v>
                </c:pt>
                <c:pt idx="109">
                  <c:v>85.358298256351006</c:v>
                </c:pt>
                <c:pt idx="110">
                  <c:v>85.358464132639995</c:v>
                </c:pt>
                <c:pt idx="111">
                  <c:v>85.358829895498999</c:v>
                </c:pt>
                <c:pt idx="112">
                  <c:v>85.358938146390003</c:v>
                </c:pt>
                <c:pt idx="113">
                  <c:v>85.358938303127999</c:v>
                </c:pt>
                <c:pt idx="114">
                  <c:v>85.359237995995002</c:v>
                </c:pt>
                <c:pt idx="115">
                  <c:v>85.359505961113001</c:v>
                </c:pt>
                <c:pt idx="116">
                  <c:v>85.359815713353001</c:v>
                </c:pt>
                <c:pt idx="117">
                  <c:v>85.359913789987999</c:v>
                </c:pt>
                <c:pt idx="118">
                  <c:v>85.359966569893999</c:v>
                </c:pt>
                <c:pt idx="119">
                  <c:v>85.360122249965002</c:v>
                </c:pt>
                <c:pt idx="120">
                  <c:v>85.360398106031994</c:v>
                </c:pt>
                <c:pt idx="121">
                  <c:v>85.360435421090997</c:v>
                </c:pt>
                <c:pt idx="122">
                  <c:v>85.360695760341997</c:v>
                </c:pt>
                <c:pt idx="123">
                  <c:v>85.361105464174003</c:v>
                </c:pt>
                <c:pt idx="124">
                  <c:v>85.361106871073005</c:v>
                </c:pt>
                <c:pt idx="125">
                  <c:v>85.361108708412999</c:v>
                </c:pt>
                <c:pt idx="126">
                  <c:v>85.361468060234003</c:v>
                </c:pt>
                <c:pt idx="127">
                  <c:v>85.361473404517</c:v>
                </c:pt>
                <c:pt idx="128">
                  <c:v>85.361899831318993</c:v>
                </c:pt>
                <c:pt idx="129">
                  <c:v>85.361967277225006</c:v>
                </c:pt>
                <c:pt idx="130">
                  <c:v>85.362214316030006</c:v>
                </c:pt>
                <c:pt idx="131">
                  <c:v>85.362907377238997</c:v>
                </c:pt>
                <c:pt idx="132">
                  <c:v>85.363092027133007</c:v>
                </c:pt>
                <c:pt idx="133">
                  <c:v>85.363820604713993</c:v>
                </c:pt>
                <c:pt idx="134">
                  <c:v>85.364073854680996</c:v>
                </c:pt>
                <c:pt idx="135">
                  <c:v>85.364821406624998</c:v>
                </c:pt>
                <c:pt idx="136">
                  <c:v>85.365164940027995</c:v>
                </c:pt>
                <c:pt idx="137">
                  <c:v>85.365996119613996</c:v>
                </c:pt>
                <c:pt idx="138">
                  <c:v>85.36630282182</c:v>
                </c:pt>
                <c:pt idx="139">
                  <c:v>85.366837365313003</c:v>
                </c:pt>
                <c:pt idx="140">
                  <c:v>85.366859259636001</c:v>
                </c:pt>
                <c:pt idx="141">
                  <c:v>85.367633023693003</c:v>
                </c:pt>
                <c:pt idx="142">
                  <c:v>85.368053376302001</c:v>
                </c:pt>
                <c:pt idx="143">
                  <c:v>85.368844141395996</c:v>
                </c:pt>
                <c:pt idx="144">
                  <c:v>85.369312450365001</c:v>
                </c:pt>
                <c:pt idx="145">
                  <c:v>85.370393434381</c:v>
                </c:pt>
                <c:pt idx="146">
                  <c:v>85.370511534005999</c:v>
                </c:pt>
                <c:pt idx="147">
                  <c:v>85.371251528806994</c:v>
                </c:pt>
                <c:pt idx="148">
                  <c:v>85.371177604056001</c:v>
                </c:pt>
                <c:pt idx="149">
                  <c:v>85.372161776631003</c:v>
                </c:pt>
                <c:pt idx="150">
                  <c:v>85.372178688540998</c:v>
                </c:pt>
                <c:pt idx="151">
                  <c:v>85.372165380116002</c:v>
                </c:pt>
                <c:pt idx="152">
                  <c:v>85.373168787203994</c:v>
                </c:pt>
                <c:pt idx="153">
                  <c:v>85.373275237743002</c:v>
                </c:pt>
                <c:pt idx="154">
                  <c:v>85.374138953550997</c:v>
                </c:pt>
                <c:pt idx="155">
                  <c:v>85.374221493213994</c:v>
                </c:pt>
                <c:pt idx="156">
                  <c:v>85.374816962099004</c:v>
                </c:pt>
                <c:pt idx="157">
                  <c:v>85.374925082144003</c:v>
                </c:pt>
                <c:pt idx="158">
                  <c:v>85.375728943721001</c:v>
                </c:pt>
                <c:pt idx="159">
                  <c:v>85.375708001649002</c:v>
                </c:pt>
                <c:pt idx="160">
                  <c:v>85.376601747855005</c:v>
                </c:pt>
                <c:pt idx="161">
                  <c:v>85.376602178140999</c:v>
                </c:pt>
                <c:pt idx="162">
                  <c:v>85.376632077606004</c:v>
                </c:pt>
                <c:pt idx="163">
                  <c:v>85.377929311154006</c:v>
                </c:pt>
                <c:pt idx="164">
                  <c:v>85.376746375921002</c:v>
                </c:pt>
                <c:pt idx="165">
                  <c:v>85.378071888842001</c:v>
                </c:pt>
                <c:pt idx="166">
                  <c:v>85.377568673561001</c:v>
                </c:pt>
                <c:pt idx="167">
                  <c:v>85.380030637250002</c:v>
                </c:pt>
                <c:pt idx="168">
                  <c:v>85.380025473415003</c:v>
                </c:pt>
                <c:pt idx="169">
                  <c:v>85.377524277632006</c:v>
                </c:pt>
                <c:pt idx="170">
                  <c:v>85.380460671197</c:v>
                </c:pt>
                <c:pt idx="171">
                  <c:v>85.379415677351005</c:v>
                </c:pt>
                <c:pt idx="172">
                  <c:v>85.382261641385</c:v>
                </c:pt>
                <c:pt idx="173">
                  <c:v>85.379696961394004</c:v>
                </c:pt>
                <c:pt idx="174">
                  <c:v>85.384177949003004</c:v>
                </c:pt>
                <c:pt idx="175">
                  <c:v>85.381825734155001</c:v>
                </c:pt>
                <c:pt idx="176">
                  <c:v>85.385803183231005</c:v>
                </c:pt>
                <c:pt idx="177">
                  <c:v>85.385795904524002</c:v>
                </c:pt>
                <c:pt idx="178">
                  <c:v>85.383805635304995</c:v>
                </c:pt>
                <c:pt idx="179">
                  <c:v>85.387580338953001</c:v>
                </c:pt>
                <c:pt idx="180">
                  <c:v>85.386528259244997</c:v>
                </c:pt>
                <c:pt idx="181">
                  <c:v>85.391769985479002</c:v>
                </c:pt>
                <c:pt idx="182">
                  <c:v>85.391463602114996</c:v>
                </c:pt>
                <c:pt idx="183">
                  <c:v>85.390979065428994</c:v>
                </c:pt>
                <c:pt idx="184">
                  <c:v>85.394238241264006</c:v>
                </c:pt>
                <c:pt idx="185">
                  <c:v>85.394310898569998</c:v>
                </c:pt>
                <c:pt idx="186">
                  <c:v>85.392849903699002</c:v>
                </c:pt>
                <c:pt idx="187">
                  <c:v>85.394179062263007</c:v>
                </c:pt>
                <c:pt idx="188">
                  <c:v>85.396132181151003</c:v>
                </c:pt>
                <c:pt idx="189">
                  <c:v>85.396354610610004</c:v>
                </c:pt>
                <c:pt idx="190">
                  <c:v>85.402455295595999</c:v>
                </c:pt>
                <c:pt idx="191">
                  <c:v>85.402529353494003</c:v>
                </c:pt>
                <c:pt idx="192">
                  <c:v>85.398068358990997</c:v>
                </c:pt>
                <c:pt idx="193">
                  <c:v>85.407579235965002</c:v>
                </c:pt>
                <c:pt idx="194">
                  <c:v>85.401152775463004</c:v>
                </c:pt>
                <c:pt idx="195">
                  <c:v>85.408608531127996</c:v>
                </c:pt>
                <c:pt idx="196">
                  <c:v>85.403332304006</c:v>
                </c:pt>
                <c:pt idx="197">
                  <c:v>85.415442552643</c:v>
                </c:pt>
                <c:pt idx="198">
                  <c:v>85.425182516890004</c:v>
                </c:pt>
                <c:pt idx="199">
                  <c:v>85.433430314511</c:v>
                </c:pt>
                <c:pt idx="200">
                  <c:v>85.448642200680993</c:v>
                </c:pt>
                <c:pt idx="201">
                  <c:v>85.454369347778993</c:v>
                </c:pt>
                <c:pt idx="202">
                  <c:v>85.454372397544006</c:v>
                </c:pt>
                <c:pt idx="203">
                  <c:v>85.469412680974003</c:v>
                </c:pt>
                <c:pt idx="204">
                  <c:v>85.475492718745997</c:v>
                </c:pt>
                <c:pt idx="205">
                  <c:v>85.476099225392005</c:v>
                </c:pt>
                <c:pt idx="206">
                  <c:v>85.477733336040004</c:v>
                </c:pt>
                <c:pt idx="207">
                  <c:v>85.490601179875995</c:v>
                </c:pt>
                <c:pt idx="208">
                  <c:v>85.499615409225996</c:v>
                </c:pt>
                <c:pt idx="209">
                  <c:v>85.502101940154006</c:v>
                </c:pt>
                <c:pt idx="210">
                  <c:v>85.504615945568005</c:v>
                </c:pt>
                <c:pt idx="211">
                  <c:v>85.512585267646998</c:v>
                </c:pt>
                <c:pt idx="212">
                  <c:v>85.519719503415999</c:v>
                </c:pt>
                <c:pt idx="213">
                  <c:v>85.525013870289001</c:v>
                </c:pt>
                <c:pt idx="214">
                  <c:v>85.535375257487999</c:v>
                </c:pt>
                <c:pt idx="215">
                  <c:v>85.543504365060997</c:v>
                </c:pt>
                <c:pt idx="216">
                  <c:v>85.549028436613</c:v>
                </c:pt>
                <c:pt idx="217">
                  <c:v>85.559388440874002</c:v>
                </c:pt>
                <c:pt idx="218">
                  <c:v>85.578035690996003</c:v>
                </c:pt>
                <c:pt idx="219">
                  <c:v>85.585194875420996</c:v>
                </c:pt>
                <c:pt idx="220">
                  <c:v>85.600511232189007</c:v>
                </c:pt>
                <c:pt idx="221">
                  <c:v>85.610978487744006</c:v>
                </c:pt>
                <c:pt idx="222">
                  <c:v>85.611101253480996</c:v>
                </c:pt>
                <c:pt idx="223">
                  <c:v>85.620460004939005</c:v>
                </c:pt>
                <c:pt idx="224">
                  <c:v>85.624948481393005</c:v>
                </c:pt>
                <c:pt idx="225">
                  <c:v>85.633759145523001</c:v>
                </c:pt>
                <c:pt idx="226">
                  <c:v>85.640586373884005</c:v>
                </c:pt>
                <c:pt idx="227">
                  <c:v>85.645220072917994</c:v>
                </c:pt>
                <c:pt idx="228">
                  <c:v>85.645949315455994</c:v>
                </c:pt>
                <c:pt idx="229">
                  <c:v>85.652142922134999</c:v>
                </c:pt>
                <c:pt idx="230">
                  <c:v>85.663030335376007</c:v>
                </c:pt>
                <c:pt idx="231">
                  <c:v>85.673176443523005</c:v>
                </c:pt>
                <c:pt idx="232">
                  <c:v>85.687387515896006</c:v>
                </c:pt>
                <c:pt idx="233">
                  <c:v>85.698221257531003</c:v>
                </c:pt>
                <c:pt idx="234">
                  <c:v>85.709810385782006</c:v>
                </c:pt>
                <c:pt idx="235">
                  <c:v>85.715863188103</c:v>
                </c:pt>
                <c:pt idx="236">
                  <c:v>85.727187104129996</c:v>
                </c:pt>
                <c:pt idx="237">
                  <c:v>85.728104005168007</c:v>
                </c:pt>
                <c:pt idx="238">
                  <c:v>85.735330645492994</c:v>
                </c:pt>
                <c:pt idx="239">
                  <c:v>85.737739248150007</c:v>
                </c:pt>
                <c:pt idx="240">
                  <c:v>85.746774189975</c:v>
                </c:pt>
                <c:pt idx="241">
                  <c:v>85.746790695943005</c:v>
                </c:pt>
                <c:pt idx="242">
                  <c:v>85.766900105234996</c:v>
                </c:pt>
                <c:pt idx="243">
                  <c:v>85.771501204217003</c:v>
                </c:pt>
                <c:pt idx="244">
                  <c:v>85.773407699255998</c:v>
                </c:pt>
                <c:pt idx="245">
                  <c:v>85.77379462044</c:v>
                </c:pt>
                <c:pt idx="246">
                  <c:v>85.780493181555002</c:v>
                </c:pt>
                <c:pt idx="247">
                  <c:v>85.792001148853004</c:v>
                </c:pt>
                <c:pt idx="248">
                  <c:v>85.792091277900994</c:v>
                </c:pt>
                <c:pt idx="249">
                  <c:v>85.803247337390005</c:v>
                </c:pt>
                <c:pt idx="250">
                  <c:v>85.818135719607994</c:v>
                </c:pt>
                <c:pt idx="251">
                  <c:v>85.824824200677995</c:v>
                </c:pt>
                <c:pt idx="252">
                  <c:v>85.819208148960996</c:v>
                </c:pt>
                <c:pt idx="253">
                  <c:v>85.812167086201995</c:v>
                </c:pt>
                <c:pt idx="254">
                  <c:v>85.809566356939996</c:v>
                </c:pt>
                <c:pt idx="255">
                  <c:v>85.779124083710002</c:v>
                </c:pt>
                <c:pt idx="256">
                  <c:v>85.813983472486001</c:v>
                </c:pt>
                <c:pt idx="257">
                  <c:v>85.814795562648001</c:v>
                </c:pt>
                <c:pt idx="258">
                  <c:v>85.780312023419995</c:v>
                </c:pt>
                <c:pt idx="259">
                  <c:v>85.820925558604003</c:v>
                </c:pt>
                <c:pt idx="260">
                  <c:v>85.830752007783005</c:v>
                </c:pt>
              </c:numCache>
              <c:extLst xmlns:c15="http://schemas.microsoft.com/office/drawing/2012/chart"/>
            </c:numRef>
          </c:yVal>
          <c:smooth val="1"/>
          <c:extLst xmlns:c15="http://schemas.microsoft.com/office/drawing/2012/chart">
            <c:ext xmlns:c16="http://schemas.microsoft.com/office/drawing/2014/chart" uri="{C3380CC4-5D6E-409C-BE32-E72D297353CC}">
              <c16:uniqueId val="{00000005-4C60-409B-91A2-0F0710BFE3B0}"/>
            </c:ext>
          </c:extLst>
        </c:ser>
        <c:ser>
          <c:idx val="3"/>
          <c:order val="6"/>
          <c:tx>
            <c:v>Sohlhöhe_PLAN</c:v>
          </c:tx>
          <c:spPr>
            <a:ln w="12700" cap="rnd">
              <a:solidFill>
                <a:schemeClr val="accent4">
                  <a:lumMod val="5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'WSPL_2D-Model_PLAN'!$B$4:$B$513</c:f>
              <c:numCache>
                <c:formatCode>0.00</c:formatCode>
                <c:ptCount val="510"/>
                <c:pt idx="0">
                  <c:v>0</c:v>
                </c:pt>
                <c:pt idx="1">
                  <c:v>3.6596042005499001</c:v>
                </c:pt>
                <c:pt idx="2">
                  <c:v>5.8787353152988997</c:v>
                </c:pt>
                <c:pt idx="3">
                  <c:v>8.5657214229527003</c:v>
                </c:pt>
                <c:pt idx="4">
                  <c:v>11.970336010860001</c:v>
                </c:pt>
                <c:pt idx="5">
                  <c:v>13.369877344958001</c:v>
                </c:pt>
                <c:pt idx="6">
                  <c:v>15.847956266153</c:v>
                </c:pt>
                <c:pt idx="7">
                  <c:v>17.889664938951999</c:v>
                </c:pt>
                <c:pt idx="8">
                  <c:v>19.874677332861001</c:v>
                </c:pt>
                <c:pt idx="9">
                  <c:v>21.714913928788999</c:v>
                </c:pt>
                <c:pt idx="10">
                  <c:v>24.552432224663999</c:v>
                </c:pt>
                <c:pt idx="11">
                  <c:v>27.391554350124999</c:v>
                </c:pt>
                <c:pt idx="12">
                  <c:v>29.239349188464001</c:v>
                </c:pt>
                <c:pt idx="13">
                  <c:v>30.402082170728001</c:v>
                </c:pt>
                <c:pt idx="14">
                  <c:v>30.471673777199999</c:v>
                </c:pt>
                <c:pt idx="15">
                  <c:v>31.449919559272001</c:v>
                </c:pt>
                <c:pt idx="16">
                  <c:v>33.584231981529001</c:v>
                </c:pt>
                <c:pt idx="17">
                  <c:v>37.204971148376998</c:v>
                </c:pt>
                <c:pt idx="18">
                  <c:v>37.501368667904998</c:v>
                </c:pt>
                <c:pt idx="19">
                  <c:v>37.938721386075997</c:v>
                </c:pt>
                <c:pt idx="20">
                  <c:v>39.085411248890999</c:v>
                </c:pt>
                <c:pt idx="21">
                  <c:v>39.745231705994001</c:v>
                </c:pt>
                <c:pt idx="22">
                  <c:v>39.852579681039003</c:v>
                </c:pt>
                <c:pt idx="23">
                  <c:v>41.978743864823997</c:v>
                </c:pt>
                <c:pt idx="24">
                  <c:v>43.609320741120001</c:v>
                </c:pt>
                <c:pt idx="25">
                  <c:v>44.118346969268998</c:v>
                </c:pt>
                <c:pt idx="26">
                  <c:v>45.210240042465998</c:v>
                </c:pt>
                <c:pt idx="27">
                  <c:v>45.363539816649997</c:v>
                </c:pt>
                <c:pt idx="28">
                  <c:v>45.896522593728001</c:v>
                </c:pt>
                <c:pt idx="29">
                  <c:v>46.145355996265998</c:v>
                </c:pt>
                <c:pt idx="30">
                  <c:v>46.295176260878002</c:v>
                </c:pt>
                <c:pt idx="31">
                  <c:v>47.335072975187998</c:v>
                </c:pt>
                <c:pt idx="32">
                  <c:v>47.356688038747997</c:v>
                </c:pt>
                <c:pt idx="33">
                  <c:v>48.404299238927003</c:v>
                </c:pt>
                <c:pt idx="34">
                  <c:v>49.444066828337</c:v>
                </c:pt>
                <c:pt idx="35">
                  <c:v>50.489098337921</c:v>
                </c:pt>
                <c:pt idx="36">
                  <c:v>51.773709796101002</c:v>
                </c:pt>
                <c:pt idx="37">
                  <c:v>52.911549182553998</c:v>
                </c:pt>
                <c:pt idx="38">
                  <c:v>53.044873133099998</c:v>
                </c:pt>
                <c:pt idx="39">
                  <c:v>54.317846621732997</c:v>
                </c:pt>
                <c:pt idx="40">
                  <c:v>55.600446523108999</c:v>
                </c:pt>
                <c:pt idx="41">
                  <c:v>56.882577618383998</c:v>
                </c:pt>
                <c:pt idx="42">
                  <c:v>58.148662393099997</c:v>
                </c:pt>
                <c:pt idx="43">
                  <c:v>58.322507981279998</c:v>
                </c:pt>
                <c:pt idx="44">
                  <c:v>59.407232041870998</c:v>
                </c:pt>
                <c:pt idx="45">
                  <c:v>60.652203099792999</c:v>
                </c:pt>
                <c:pt idx="46">
                  <c:v>61.892847278715003</c:v>
                </c:pt>
                <c:pt idx="47">
                  <c:v>63.136080395310998</c:v>
                </c:pt>
                <c:pt idx="48">
                  <c:v>63.463310038186997</c:v>
                </c:pt>
                <c:pt idx="49">
                  <c:v>64.389823713365999</c:v>
                </c:pt>
                <c:pt idx="50">
                  <c:v>64.824242694310001</c:v>
                </c:pt>
                <c:pt idx="51">
                  <c:v>65.632773945357002</c:v>
                </c:pt>
                <c:pt idx="52">
                  <c:v>65.739205045524997</c:v>
                </c:pt>
                <c:pt idx="53">
                  <c:v>66.882784659587003</c:v>
                </c:pt>
                <c:pt idx="54">
                  <c:v>67.109621636849994</c:v>
                </c:pt>
                <c:pt idx="55">
                  <c:v>68.133841967487001</c:v>
                </c:pt>
                <c:pt idx="56">
                  <c:v>68.929267950525997</c:v>
                </c:pt>
                <c:pt idx="57">
                  <c:v>69.403999718875994</c:v>
                </c:pt>
                <c:pt idx="58">
                  <c:v>69.881216569881005</c:v>
                </c:pt>
                <c:pt idx="59">
                  <c:v>70.636652874449993</c:v>
                </c:pt>
                <c:pt idx="60">
                  <c:v>70.878897972736993</c:v>
                </c:pt>
                <c:pt idx="61">
                  <c:v>71.845028653997005</c:v>
                </c:pt>
                <c:pt idx="62">
                  <c:v>72.017562578037001</c:v>
                </c:pt>
                <c:pt idx="63">
                  <c:v>73.080109799389007</c:v>
                </c:pt>
                <c:pt idx="64">
                  <c:v>73.167679683941003</c:v>
                </c:pt>
                <c:pt idx="65">
                  <c:v>74.204875185922006</c:v>
                </c:pt>
                <c:pt idx="66">
                  <c:v>74.345573774475994</c:v>
                </c:pt>
                <c:pt idx="67">
                  <c:v>75.593940310177004</c:v>
                </c:pt>
                <c:pt idx="68">
                  <c:v>75.868541523382007</c:v>
                </c:pt>
                <c:pt idx="69">
                  <c:v>76.814302736236996</c:v>
                </c:pt>
                <c:pt idx="70">
                  <c:v>78.021242750682006</c:v>
                </c:pt>
                <c:pt idx="71">
                  <c:v>79.223787055879995</c:v>
                </c:pt>
                <c:pt idx="72">
                  <c:v>80.840910483008003</c:v>
                </c:pt>
                <c:pt idx="73">
                  <c:v>81.399318920471998</c:v>
                </c:pt>
                <c:pt idx="74">
                  <c:v>82.356742926653993</c:v>
                </c:pt>
                <c:pt idx="75">
                  <c:v>82.449518718071005</c:v>
                </c:pt>
                <c:pt idx="76">
                  <c:v>84.072917698308999</c:v>
                </c:pt>
                <c:pt idx="77">
                  <c:v>84.269555137899999</c:v>
                </c:pt>
                <c:pt idx="78">
                  <c:v>84.544569551411001</c:v>
                </c:pt>
                <c:pt idx="79">
                  <c:v>85.887843122123002</c:v>
                </c:pt>
                <c:pt idx="80">
                  <c:v>86.413048071036997</c:v>
                </c:pt>
                <c:pt idx="81">
                  <c:v>87.150014000571005</c:v>
                </c:pt>
                <c:pt idx="82">
                  <c:v>88.101214282244001</c:v>
                </c:pt>
                <c:pt idx="83">
                  <c:v>88.835200466930004</c:v>
                </c:pt>
                <c:pt idx="84">
                  <c:v>88.987407239877001</c:v>
                </c:pt>
                <c:pt idx="85">
                  <c:v>90.053989571379006</c:v>
                </c:pt>
                <c:pt idx="86">
                  <c:v>91.215334906438002</c:v>
                </c:pt>
                <c:pt idx="87">
                  <c:v>92.683884238410997</c:v>
                </c:pt>
                <c:pt idx="88">
                  <c:v>93.861442592252004</c:v>
                </c:pt>
                <c:pt idx="89">
                  <c:v>95.413456245527996</c:v>
                </c:pt>
                <c:pt idx="90">
                  <c:v>95.954241435685006</c:v>
                </c:pt>
                <c:pt idx="91">
                  <c:v>97.518335514865001</c:v>
                </c:pt>
                <c:pt idx="92">
                  <c:v>98.846746860370999</c:v>
                </c:pt>
                <c:pt idx="93">
                  <c:v>100.18814461012001</c:v>
                </c:pt>
                <c:pt idx="94">
                  <c:v>102.08068804097999</c:v>
                </c:pt>
                <c:pt idx="95">
                  <c:v>103.52274356028001</c:v>
                </c:pt>
                <c:pt idx="96">
                  <c:v>104.81967403593001</c:v>
                </c:pt>
                <c:pt idx="97">
                  <c:v>106.55860351699</c:v>
                </c:pt>
                <c:pt idx="98">
                  <c:v>108.05365473880001</c:v>
                </c:pt>
                <c:pt idx="99">
                  <c:v>109.27629656674</c:v>
                </c:pt>
                <c:pt idx="100">
                  <c:v>110.94913613337</c:v>
                </c:pt>
                <c:pt idx="101">
                  <c:v>113.35926370227</c:v>
                </c:pt>
                <c:pt idx="102">
                  <c:v>115.15878128385</c:v>
                </c:pt>
                <c:pt idx="103">
                  <c:v>117.59812684457999</c:v>
                </c:pt>
                <c:pt idx="104">
                  <c:v>118.6691362465</c:v>
                </c:pt>
                <c:pt idx="105">
                  <c:v>121.15534942981</c:v>
                </c:pt>
                <c:pt idx="106">
                  <c:v>123.0683855379</c:v>
                </c:pt>
                <c:pt idx="107">
                  <c:v>123.27467729639</c:v>
                </c:pt>
                <c:pt idx="108">
                  <c:v>125.33072288818001</c:v>
                </c:pt>
                <c:pt idx="109">
                  <c:v>128.00676221184</c:v>
                </c:pt>
                <c:pt idx="110">
                  <c:v>128.8532725936</c:v>
                </c:pt>
                <c:pt idx="111">
                  <c:v>130.14843787664</c:v>
                </c:pt>
                <c:pt idx="112">
                  <c:v>131.75054260638001</c:v>
                </c:pt>
                <c:pt idx="113">
                  <c:v>134.08733824325</c:v>
                </c:pt>
                <c:pt idx="114">
                  <c:v>136.88145173103999</c:v>
                </c:pt>
                <c:pt idx="115">
                  <c:v>138.75352367457</c:v>
                </c:pt>
                <c:pt idx="116">
                  <c:v>139.25638332834001</c:v>
                </c:pt>
                <c:pt idx="117">
                  <c:v>141.28553466709999</c:v>
                </c:pt>
                <c:pt idx="118">
                  <c:v>143.80864155188999</c:v>
                </c:pt>
                <c:pt idx="119">
                  <c:v>146.56826826105001</c:v>
                </c:pt>
                <c:pt idx="120">
                  <c:v>147.17693227172001</c:v>
                </c:pt>
                <c:pt idx="121">
                  <c:v>149.39713803288001</c:v>
                </c:pt>
                <c:pt idx="122">
                  <c:v>150.78132543157</c:v>
                </c:pt>
                <c:pt idx="123">
                  <c:v>156.69036465828</c:v>
                </c:pt>
                <c:pt idx="124">
                  <c:v>158.67770667259001</c:v>
                </c:pt>
                <c:pt idx="125">
                  <c:v>160.41924207982001</c:v>
                </c:pt>
                <c:pt idx="126">
                  <c:v>166.16881531964</c:v>
                </c:pt>
                <c:pt idx="127">
                  <c:v>167.41106266931999</c:v>
                </c:pt>
                <c:pt idx="128">
                  <c:v>168.55038050248001</c:v>
                </c:pt>
                <c:pt idx="129">
                  <c:v>169.38912086293999</c:v>
                </c:pt>
                <c:pt idx="130">
                  <c:v>170.08215537162999</c:v>
                </c:pt>
                <c:pt idx="131">
                  <c:v>172.75905748215999</c:v>
                </c:pt>
                <c:pt idx="132">
                  <c:v>174.56202412452001</c:v>
                </c:pt>
                <c:pt idx="133">
                  <c:v>176.48150015183001</c:v>
                </c:pt>
                <c:pt idx="134">
                  <c:v>178.20476110368</c:v>
                </c:pt>
                <c:pt idx="135">
                  <c:v>179.44689906835001</c:v>
                </c:pt>
                <c:pt idx="136">
                  <c:v>182.30277367299001</c:v>
                </c:pt>
                <c:pt idx="137">
                  <c:v>184.11156619446001</c:v>
                </c:pt>
                <c:pt idx="138">
                  <c:v>185.71718351992999</c:v>
                </c:pt>
                <c:pt idx="139">
                  <c:v>187.18697939671</c:v>
                </c:pt>
                <c:pt idx="140">
                  <c:v>189.01899441110001</c:v>
                </c:pt>
                <c:pt idx="141">
                  <c:v>191.95659472976999</c:v>
                </c:pt>
                <c:pt idx="142">
                  <c:v>193.96156864426001</c:v>
                </c:pt>
                <c:pt idx="143">
                  <c:v>195.35537898379999</c:v>
                </c:pt>
                <c:pt idx="144">
                  <c:v>195.8591847026</c:v>
                </c:pt>
                <c:pt idx="145">
                  <c:v>200.37467610242001</c:v>
                </c:pt>
                <c:pt idx="146">
                  <c:v>200.45865477321999</c:v>
                </c:pt>
                <c:pt idx="147">
                  <c:v>200.70773770541999</c:v>
                </c:pt>
                <c:pt idx="148">
                  <c:v>204.17216786538</c:v>
                </c:pt>
                <c:pt idx="149">
                  <c:v>205.73600946361</c:v>
                </c:pt>
                <c:pt idx="150">
                  <c:v>206.02594334634</c:v>
                </c:pt>
                <c:pt idx="151">
                  <c:v>206.88259250572</c:v>
                </c:pt>
                <c:pt idx="152">
                  <c:v>207.63905947584999</c:v>
                </c:pt>
                <c:pt idx="153">
                  <c:v>209.12277138256999</c:v>
                </c:pt>
                <c:pt idx="154">
                  <c:v>211.36077337515999</c:v>
                </c:pt>
                <c:pt idx="155">
                  <c:v>211.44369649382</c:v>
                </c:pt>
                <c:pt idx="156">
                  <c:v>212.13883298281999</c:v>
                </c:pt>
                <c:pt idx="157">
                  <c:v>212.42940811285999</c:v>
                </c:pt>
                <c:pt idx="158">
                  <c:v>212.68941976637001</c:v>
                </c:pt>
                <c:pt idx="159">
                  <c:v>213.14303536768</c:v>
                </c:pt>
                <c:pt idx="160">
                  <c:v>213.77560309725001</c:v>
                </c:pt>
                <c:pt idx="161">
                  <c:v>213.97404970900001</c:v>
                </c:pt>
                <c:pt idx="162">
                  <c:v>213.98381653057001</c:v>
                </c:pt>
                <c:pt idx="163">
                  <c:v>215.21633217022</c:v>
                </c:pt>
                <c:pt idx="164">
                  <c:v>215.27085893284001</c:v>
                </c:pt>
                <c:pt idx="165">
                  <c:v>216.45565877159001</c:v>
                </c:pt>
                <c:pt idx="166">
                  <c:v>216.55294609648001</c:v>
                </c:pt>
                <c:pt idx="167">
                  <c:v>217.69155844059</c:v>
                </c:pt>
                <c:pt idx="168">
                  <c:v>217.82866758076</c:v>
                </c:pt>
                <c:pt idx="169">
                  <c:v>218.90335956771</c:v>
                </c:pt>
                <c:pt idx="170">
                  <c:v>218.93041129712</c:v>
                </c:pt>
                <c:pt idx="171">
                  <c:v>219.09382735471999</c:v>
                </c:pt>
                <c:pt idx="172">
                  <c:v>220.11739862911</c:v>
                </c:pt>
                <c:pt idx="173">
                  <c:v>220.32071262775</c:v>
                </c:pt>
                <c:pt idx="174">
                  <c:v>220.65613773595001</c:v>
                </c:pt>
                <c:pt idx="175">
                  <c:v>221.85375632642999</c:v>
                </c:pt>
                <c:pt idx="176">
                  <c:v>223.01931407628001</c:v>
                </c:pt>
                <c:pt idx="177">
                  <c:v>224.07957091051</c:v>
                </c:pt>
                <c:pt idx="178">
                  <c:v>224.94860562022001</c:v>
                </c:pt>
                <c:pt idx="179">
                  <c:v>225.45346457136</c:v>
                </c:pt>
                <c:pt idx="180">
                  <c:v>226.93766727882999</c:v>
                </c:pt>
                <c:pt idx="181">
                  <c:v>227.89319335261001</c:v>
                </c:pt>
                <c:pt idx="182">
                  <c:v>229.22587626197</c:v>
                </c:pt>
                <c:pt idx="183">
                  <c:v>230.88522811132</c:v>
                </c:pt>
                <c:pt idx="184">
                  <c:v>230.89913078408</c:v>
                </c:pt>
                <c:pt idx="185">
                  <c:v>234.85701182361001</c:v>
                </c:pt>
                <c:pt idx="186">
                  <c:v>237.16263368783001</c:v>
                </c:pt>
                <c:pt idx="187">
                  <c:v>238.60275975924</c:v>
                </c:pt>
                <c:pt idx="188">
                  <c:v>239.81347700182999</c:v>
                </c:pt>
                <c:pt idx="189">
                  <c:v>241.90238238782999</c:v>
                </c:pt>
                <c:pt idx="190">
                  <c:v>244.18303985159</c:v>
                </c:pt>
                <c:pt idx="191">
                  <c:v>252.6781051497</c:v>
                </c:pt>
                <c:pt idx="192">
                  <c:v>258.33470903120002</c:v>
                </c:pt>
                <c:pt idx="193">
                  <c:v>264.24203622389001</c:v>
                </c:pt>
                <c:pt idx="194">
                  <c:v>266.72192059499997</c:v>
                </c:pt>
                <c:pt idx="195">
                  <c:v>272.46458113678</c:v>
                </c:pt>
                <c:pt idx="196">
                  <c:v>280.68103058266001</c:v>
                </c:pt>
                <c:pt idx="197">
                  <c:v>286.57207675354999</c:v>
                </c:pt>
                <c:pt idx="198">
                  <c:v>294.58598218207999</c:v>
                </c:pt>
                <c:pt idx="199">
                  <c:v>299.39393091545998</c:v>
                </c:pt>
                <c:pt idx="200">
                  <c:v>300.61307327117999</c:v>
                </c:pt>
                <c:pt idx="201">
                  <c:v>302.62597881117</c:v>
                </c:pt>
                <c:pt idx="202">
                  <c:v>305.20907573353003</c:v>
                </c:pt>
                <c:pt idx="203">
                  <c:v>306.28050003801002</c:v>
                </c:pt>
                <c:pt idx="204">
                  <c:v>309.54674031962003</c:v>
                </c:pt>
                <c:pt idx="205">
                  <c:v>311.92571890464001</c:v>
                </c:pt>
                <c:pt idx="206">
                  <c:v>319.32902454190003</c:v>
                </c:pt>
                <c:pt idx="207">
                  <c:v>323.90740186913001</c:v>
                </c:pt>
                <c:pt idx="208">
                  <c:v>328.70587166791</c:v>
                </c:pt>
                <c:pt idx="209">
                  <c:v>334.38765607127999</c:v>
                </c:pt>
                <c:pt idx="210">
                  <c:v>335.82279131972001</c:v>
                </c:pt>
                <c:pt idx="211">
                  <c:v>340.91683285078</c:v>
                </c:pt>
                <c:pt idx="212">
                  <c:v>347.72211194848001</c:v>
                </c:pt>
                <c:pt idx="213">
                  <c:v>354.57391319909999</c:v>
                </c:pt>
                <c:pt idx="214">
                  <c:v>359.59855143183</c:v>
                </c:pt>
                <c:pt idx="215">
                  <c:v>363.67814547666001</c:v>
                </c:pt>
                <c:pt idx="216">
                  <c:v>369.30567600917999</c:v>
                </c:pt>
                <c:pt idx="217">
                  <c:v>371.49645098781002</c:v>
                </c:pt>
                <c:pt idx="218">
                  <c:v>373.75731251128002</c:v>
                </c:pt>
                <c:pt idx="219">
                  <c:v>374.58296053063998</c:v>
                </c:pt>
                <c:pt idx="220">
                  <c:v>377.68803261031002</c:v>
                </c:pt>
                <c:pt idx="221">
                  <c:v>377.87357059375</c:v>
                </c:pt>
                <c:pt idx="222">
                  <c:v>377.98223611425999</c:v>
                </c:pt>
                <c:pt idx="223">
                  <c:v>377.98960916227003</c:v>
                </c:pt>
                <c:pt idx="224">
                  <c:v>378.24781729295</c:v>
                </c:pt>
                <c:pt idx="225">
                  <c:v>378.43155328411001</c:v>
                </c:pt>
                <c:pt idx="226">
                  <c:v>379.83100814648998</c:v>
                </c:pt>
                <c:pt idx="227">
                  <c:v>379.901491007</c:v>
                </c:pt>
                <c:pt idx="228">
                  <c:v>380.00791445796</c:v>
                </c:pt>
                <c:pt idx="229">
                  <c:v>381.96351146640001</c:v>
                </c:pt>
                <c:pt idx="230">
                  <c:v>382.43555625558997</c:v>
                </c:pt>
                <c:pt idx="231">
                  <c:v>382.61287666304003</c:v>
                </c:pt>
                <c:pt idx="232">
                  <c:v>384.86795030893001</c:v>
                </c:pt>
                <c:pt idx="233">
                  <c:v>386.41987078065</c:v>
                </c:pt>
                <c:pt idx="234">
                  <c:v>393.07490431602002</c:v>
                </c:pt>
                <c:pt idx="235">
                  <c:v>393.16164757214</c:v>
                </c:pt>
                <c:pt idx="236">
                  <c:v>393.22832973645001</c:v>
                </c:pt>
                <c:pt idx="237">
                  <c:v>393.35740414393001</c:v>
                </c:pt>
                <c:pt idx="238">
                  <c:v>403.08072171793998</c:v>
                </c:pt>
                <c:pt idx="239">
                  <c:v>404.62234801531997</c:v>
                </c:pt>
                <c:pt idx="240">
                  <c:v>406.46515287147997</c:v>
                </c:pt>
                <c:pt idx="241">
                  <c:v>406.86578775395998</c:v>
                </c:pt>
                <c:pt idx="242">
                  <c:v>408.62501294604999</c:v>
                </c:pt>
                <c:pt idx="243">
                  <c:v>411.38448033608</c:v>
                </c:pt>
                <c:pt idx="244">
                  <c:v>415.63347560808</c:v>
                </c:pt>
                <c:pt idx="245">
                  <c:v>418.79409274966002</c:v>
                </c:pt>
                <c:pt idx="246">
                  <c:v>423.75534099842002</c:v>
                </c:pt>
                <c:pt idx="247">
                  <c:v>423.77786595815002</c:v>
                </c:pt>
                <c:pt idx="248">
                  <c:v>423.82297588061999</c:v>
                </c:pt>
                <c:pt idx="249">
                  <c:v>428.47445715303002</c:v>
                </c:pt>
                <c:pt idx="250">
                  <c:v>432.33035891083</c:v>
                </c:pt>
                <c:pt idx="251">
                  <c:v>433.23151248261001</c:v>
                </c:pt>
                <c:pt idx="252">
                  <c:v>434.13727600408998</c:v>
                </c:pt>
                <c:pt idx="253">
                  <c:v>435.57433658959002</c:v>
                </c:pt>
                <c:pt idx="254">
                  <c:v>435.62065793414001</c:v>
                </c:pt>
                <c:pt idx="255">
                  <c:v>436.34012603523001</c:v>
                </c:pt>
                <c:pt idx="256">
                  <c:v>436.54365803898997</c:v>
                </c:pt>
                <c:pt idx="257">
                  <c:v>437.15716135349999</c:v>
                </c:pt>
                <c:pt idx="258">
                  <c:v>437.38776733287</c:v>
                </c:pt>
                <c:pt idx="259">
                  <c:v>437.57582459384997</c:v>
                </c:pt>
                <c:pt idx="260">
                  <c:v>438.40484382431998</c:v>
                </c:pt>
                <c:pt idx="261">
                  <c:v>438.99096924810999</c:v>
                </c:pt>
                <c:pt idx="262">
                  <c:v>442.01409475464999</c:v>
                </c:pt>
                <c:pt idx="263">
                  <c:v>443.29002919128999</c:v>
                </c:pt>
                <c:pt idx="264">
                  <c:v>444.72182931591999</c:v>
                </c:pt>
                <c:pt idx="265">
                  <c:v>445.58069151875998</c:v>
                </c:pt>
                <c:pt idx="266">
                  <c:v>448.18791279822</c:v>
                </c:pt>
                <c:pt idx="267">
                  <c:v>450.25030876864997</c:v>
                </c:pt>
                <c:pt idx="268">
                  <c:v>450.65786105826999</c:v>
                </c:pt>
                <c:pt idx="269">
                  <c:v>451.52394061564002</c:v>
                </c:pt>
                <c:pt idx="270">
                  <c:v>453.26684451155</c:v>
                </c:pt>
                <c:pt idx="271">
                  <c:v>453.99402691543003</c:v>
                </c:pt>
                <c:pt idx="272">
                  <c:v>454.43188411231</c:v>
                </c:pt>
                <c:pt idx="273">
                  <c:v>457.09378816519001</c:v>
                </c:pt>
                <c:pt idx="274">
                  <c:v>458.8276915564</c:v>
                </c:pt>
                <c:pt idx="275">
                  <c:v>459.12398589204997</c:v>
                </c:pt>
                <c:pt idx="276">
                  <c:v>460.13764564617998</c:v>
                </c:pt>
                <c:pt idx="277">
                  <c:v>461.90321986713002</c:v>
                </c:pt>
                <c:pt idx="278">
                  <c:v>463.78631320833</c:v>
                </c:pt>
                <c:pt idx="279">
                  <c:v>465.06762602550998</c:v>
                </c:pt>
                <c:pt idx="280">
                  <c:v>466.95062142102</c:v>
                </c:pt>
                <c:pt idx="281">
                  <c:v>468.23199762402999</c:v>
                </c:pt>
                <c:pt idx="282">
                  <c:v>470.11505712463997</c:v>
                </c:pt>
                <c:pt idx="283">
                  <c:v>471.40022367853999</c:v>
                </c:pt>
                <c:pt idx="284">
                  <c:v>472.67898667129998</c:v>
                </c:pt>
                <c:pt idx="285">
                  <c:v>474.56446394341998</c:v>
                </c:pt>
                <c:pt idx="286">
                  <c:v>477.97655683849001</c:v>
                </c:pt>
                <c:pt idx="287">
                  <c:v>481.09539179472</c:v>
                </c:pt>
                <c:pt idx="288">
                  <c:v>483.24873440964001</c:v>
                </c:pt>
                <c:pt idx="289">
                  <c:v>486.65298940224</c:v>
                </c:pt>
                <c:pt idx="290">
                  <c:v>491.93300470283998</c:v>
                </c:pt>
                <c:pt idx="291">
                  <c:v>495.33987942498999</c:v>
                </c:pt>
                <c:pt idx="292">
                  <c:v>499.78900738811001</c:v>
                </c:pt>
                <c:pt idx="293">
                  <c:v>500.61355173161002</c:v>
                </c:pt>
                <c:pt idx="294">
                  <c:v>504.03713638583002</c:v>
                </c:pt>
                <c:pt idx="295">
                  <c:v>509.23486065319997</c:v>
                </c:pt>
                <c:pt idx="296">
                  <c:v>512.71885225071003</c:v>
                </c:pt>
                <c:pt idx="297">
                  <c:v>513.84764490533996</c:v>
                </c:pt>
                <c:pt idx="298">
                  <c:v>516.17228580050005</c:v>
                </c:pt>
                <c:pt idx="299">
                  <c:v>516.60762941966004</c:v>
                </c:pt>
                <c:pt idx="300">
                  <c:v>518.31678535013998</c:v>
                </c:pt>
                <c:pt idx="301">
                  <c:v>518.65074097279</c:v>
                </c:pt>
                <c:pt idx="302">
                  <c:v>519.80091481902002</c:v>
                </c:pt>
                <c:pt idx="303">
                  <c:v>520.31115082974998</c:v>
                </c:pt>
                <c:pt idx="304">
                  <c:v>521.30421906735</c:v>
                </c:pt>
                <c:pt idx="305">
                  <c:v>522.14020729849005</c:v>
                </c:pt>
                <c:pt idx="306">
                  <c:v>522.89887288166005</c:v>
                </c:pt>
                <c:pt idx="307">
                  <c:v>523.63854170873003</c:v>
                </c:pt>
                <c:pt idx="308">
                  <c:v>524.64812035150999</c:v>
                </c:pt>
                <c:pt idx="309">
                  <c:v>525.65618805328995</c:v>
                </c:pt>
                <c:pt idx="310">
                  <c:v>526.79673376367998</c:v>
                </c:pt>
                <c:pt idx="311">
                  <c:v>527.06451279672001</c:v>
                </c:pt>
                <c:pt idx="312">
                  <c:v>528.48258097678001</c:v>
                </c:pt>
                <c:pt idx="313">
                  <c:v>528.61700570383005</c:v>
                </c:pt>
                <c:pt idx="314">
                  <c:v>530.18627563924997</c:v>
                </c:pt>
                <c:pt idx="315">
                  <c:v>531.07439520126002</c:v>
                </c:pt>
                <c:pt idx="316">
                  <c:v>531.83794552927998</c:v>
                </c:pt>
                <c:pt idx="317">
                  <c:v>533.36735973020996</c:v>
                </c:pt>
                <c:pt idx="318">
                  <c:v>533.44491080993998</c:v>
                </c:pt>
                <c:pt idx="319">
                  <c:v>534.27747787393002</c:v>
                </c:pt>
                <c:pt idx="320">
                  <c:v>535.03396058742999</c:v>
                </c:pt>
                <c:pt idx="321">
                  <c:v>535.11031398987996</c:v>
                </c:pt>
                <c:pt idx="322">
                  <c:v>536.41794539524005</c:v>
                </c:pt>
                <c:pt idx="323">
                  <c:v>536.49868362660004</c:v>
                </c:pt>
                <c:pt idx="324">
                  <c:v>537.79501737611997</c:v>
                </c:pt>
                <c:pt idx="325">
                  <c:v>537.87420353765003</c:v>
                </c:pt>
                <c:pt idx="326">
                  <c:v>539.17810617674002</c:v>
                </c:pt>
                <c:pt idx="327">
                  <c:v>539.25155289882002</c:v>
                </c:pt>
                <c:pt idx="328">
                  <c:v>540.56417090170999</c:v>
                </c:pt>
                <c:pt idx="329">
                  <c:v>540.60810924409998</c:v>
                </c:pt>
                <c:pt idx="330">
                  <c:v>541.68338342773995</c:v>
                </c:pt>
                <c:pt idx="331">
                  <c:v>541.85659856898997</c:v>
                </c:pt>
                <c:pt idx="332">
                  <c:v>541.96386747383997</c:v>
                </c:pt>
                <c:pt idx="333">
                  <c:v>542.51948186524999</c:v>
                </c:pt>
                <c:pt idx="334">
                  <c:v>543.01623439075001</c:v>
                </c:pt>
                <c:pt idx="335">
                  <c:v>543.32857789823004</c:v>
                </c:pt>
                <c:pt idx="336">
                  <c:v>543.37015291390003</c:v>
                </c:pt>
                <c:pt idx="337">
                  <c:v>543.42787564319997</c:v>
                </c:pt>
                <c:pt idx="338">
                  <c:v>544.49678412787</c:v>
                </c:pt>
                <c:pt idx="339">
                  <c:v>544.78407783476996</c:v>
                </c:pt>
                <c:pt idx="340">
                  <c:v>545.20442572104002</c:v>
                </c:pt>
                <c:pt idx="341">
                  <c:v>546.20545705697998</c:v>
                </c:pt>
                <c:pt idx="342">
                  <c:v>547.12890106786995</c:v>
                </c:pt>
                <c:pt idx="343">
                  <c:v>547.67958725713004</c:v>
                </c:pt>
                <c:pt idx="344">
                  <c:v>548.3853485052</c:v>
                </c:pt>
                <c:pt idx="345">
                  <c:v>549.25758922905004</c:v>
                </c:pt>
                <c:pt idx="346">
                  <c:v>549.65894571744002</c:v>
                </c:pt>
                <c:pt idx="347">
                  <c:v>550.66010811931005</c:v>
                </c:pt>
                <c:pt idx="348">
                  <c:v>552.57677348308005</c:v>
                </c:pt>
                <c:pt idx="349">
                  <c:v>553.83650031288005</c:v>
                </c:pt>
                <c:pt idx="350">
                  <c:v>555.51606833111998</c:v>
                </c:pt>
                <c:pt idx="351">
                  <c:v>555.93749265881002</c:v>
                </c:pt>
                <c:pt idx="352">
                  <c:v>557.04687913598002</c:v>
                </c:pt>
                <c:pt idx="353">
                  <c:v>559.54141009745001</c:v>
                </c:pt>
                <c:pt idx="354">
                  <c:v>561.23390792213002</c:v>
                </c:pt>
                <c:pt idx="355">
                  <c:v>565.40398679783004</c:v>
                </c:pt>
                <c:pt idx="356">
                  <c:v>569.17721992826</c:v>
                </c:pt>
                <c:pt idx="357">
                  <c:v>573.20986364196006</c:v>
                </c:pt>
                <c:pt idx="358">
                  <c:v>577.08119793626997</c:v>
                </c:pt>
                <c:pt idx="359">
                  <c:v>580.98904615603999</c:v>
                </c:pt>
                <c:pt idx="360">
                  <c:v>584.94752166089995</c:v>
                </c:pt>
                <c:pt idx="361">
                  <c:v>588.97506502390002</c:v>
                </c:pt>
                <c:pt idx="362">
                  <c:v>592.78243881085996</c:v>
                </c:pt>
                <c:pt idx="363">
                  <c:v>593.77078133478994</c:v>
                </c:pt>
                <c:pt idx="364">
                  <c:v>596.85318510477998</c:v>
                </c:pt>
                <c:pt idx="365">
                  <c:v>600.59889255237999</c:v>
                </c:pt>
                <c:pt idx="366">
                  <c:v>604.69046641157001</c:v>
                </c:pt>
                <c:pt idx="367">
                  <c:v>608.41806622178001</c:v>
                </c:pt>
                <c:pt idx="368">
                  <c:v>612.51612300744</c:v>
                </c:pt>
                <c:pt idx="369">
                  <c:v>616.22901968324004</c:v>
                </c:pt>
                <c:pt idx="370">
                  <c:v>620.33601218032004</c:v>
                </c:pt>
                <c:pt idx="371">
                  <c:v>621.26375598153004</c:v>
                </c:pt>
                <c:pt idx="372">
                  <c:v>621.94706685062999</c:v>
                </c:pt>
                <c:pt idx="373">
                  <c:v>623.25125114605999</c:v>
                </c:pt>
                <c:pt idx="374">
                  <c:v>624.04440147296998</c:v>
                </c:pt>
                <c:pt idx="375">
                  <c:v>628.14883178811999</c:v>
                </c:pt>
                <c:pt idx="376">
                  <c:v>629.16100788315998</c:v>
                </c:pt>
                <c:pt idx="377">
                  <c:v>629.65153696703999</c:v>
                </c:pt>
                <c:pt idx="378">
                  <c:v>633.95354867999004</c:v>
                </c:pt>
                <c:pt idx="379">
                  <c:v>635.96330879003006</c:v>
                </c:pt>
                <c:pt idx="380">
                  <c:v>637.87716003752996</c:v>
                </c:pt>
                <c:pt idx="381">
                  <c:v>641.95304015181</c:v>
                </c:pt>
                <c:pt idx="382">
                  <c:v>643.78641361896996</c:v>
                </c:pt>
                <c:pt idx="383">
                  <c:v>647.86922124480998</c:v>
                </c:pt>
                <c:pt idx="384">
                  <c:v>651.61072259539003</c:v>
                </c:pt>
                <c:pt idx="385">
                  <c:v>655.68100844571995</c:v>
                </c:pt>
                <c:pt idx="386">
                  <c:v>659.43812163883001</c:v>
                </c:pt>
                <c:pt idx="387">
                  <c:v>662.64960771828999</c:v>
                </c:pt>
                <c:pt idx="388">
                  <c:v>663.49122387372995</c:v>
                </c:pt>
                <c:pt idx="389">
                  <c:v>671.28141754912997</c:v>
                </c:pt>
                <c:pt idx="390">
                  <c:v>679.12086661633998</c:v>
                </c:pt>
                <c:pt idx="391">
                  <c:v>680.05664710911003</c:v>
                </c:pt>
                <c:pt idx="392">
                  <c:v>687.01064771156996</c:v>
                </c:pt>
                <c:pt idx="393">
                  <c:v>687.67264730457998</c:v>
                </c:pt>
                <c:pt idx="394">
                  <c:v>688.67725634702003</c:v>
                </c:pt>
                <c:pt idx="395">
                  <c:v>692.10588888740995</c:v>
                </c:pt>
                <c:pt idx="396">
                  <c:v>693.93139141487995</c:v>
                </c:pt>
                <c:pt idx="397">
                  <c:v>694.94456206117002</c:v>
                </c:pt>
                <c:pt idx="398">
                  <c:v>696.09109170419003</c:v>
                </c:pt>
                <c:pt idx="399">
                  <c:v>701.19403183735994</c:v>
                </c:pt>
                <c:pt idx="400">
                  <c:v>702.89884425895002</c:v>
                </c:pt>
                <c:pt idx="401">
                  <c:v>706.33332961714996</c:v>
                </c:pt>
                <c:pt idx="402">
                  <c:v>709.48540394143004</c:v>
                </c:pt>
                <c:pt idx="403">
                  <c:v>710.87663839048003</c:v>
                </c:pt>
                <c:pt idx="404">
                  <c:v>714.25193836285996</c:v>
                </c:pt>
                <c:pt idx="405">
                  <c:v>715.44014212829995</c:v>
                </c:pt>
                <c:pt idx="406">
                  <c:v>716.81217351763996</c:v>
                </c:pt>
                <c:pt idx="407">
                  <c:v>718.86995129331001</c:v>
                </c:pt>
                <c:pt idx="408">
                  <c:v>722.19485828771997</c:v>
                </c:pt>
                <c:pt idx="409">
                  <c:v>726.83546761792002</c:v>
                </c:pt>
                <c:pt idx="410">
                  <c:v>730.15257516968995</c:v>
                </c:pt>
                <c:pt idx="411">
                  <c:v>732.50669901507001</c:v>
                </c:pt>
                <c:pt idx="412">
                  <c:v>736.27485379156997</c:v>
                </c:pt>
                <c:pt idx="413">
                  <c:v>738.77360436271999</c:v>
                </c:pt>
                <c:pt idx="414">
                  <c:v>741.25826935471002</c:v>
                </c:pt>
                <c:pt idx="415">
                  <c:v>741.43208343452</c:v>
                </c:pt>
                <c:pt idx="416">
                  <c:v>741.74100711254005</c:v>
                </c:pt>
                <c:pt idx="417">
                  <c:v>746.12994986455999</c:v>
                </c:pt>
                <c:pt idx="418">
                  <c:v>747.31964281700004</c:v>
                </c:pt>
                <c:pt idx="419">
                  <c:v>749.68301500933001</c:v>
                </c:pt>
                <c:pt idx="420">
                  <c:v>751.19156900871997</c:v>
                </c:pt>
                <c:pt idx="421">
                  <c:v>753.85861150885</c:v>
                </c:pt>
                <c:pt idx="422">
                  <c:v>754.32603730892004</c:v>
                </c:pt>
                <c:pt idx="423">
                  <c:v>754.63039702464005</c:v>
                </c:pt>
                <c:pt idx="424">
                  <c:v>756.28225260090005</c:v>
                </c:pt>
                <c:pt idx="425">
                  <c:v>759.16468915330995</c:v>
                </c:pt>
                <c:pt idx="426">
                  <c:v>762.02346199686997</c:v>
                </c:pt>
                <c:pt idx="427">
                  <c:v>765.57682250045002</c:v>
                </c:pt>
                <c:pt idx="428">
                  <c:v>766.28374617161001</c:v>
                </c:pt>
                <c:pt idx="429">
                  <c:v>769.17925248321001</c:v>
                </c:pt>
                <c:pt idx="430">
                  <c:v>771.78448608905001</c:v>
                </c:pt>
                <c:pt idx="431">
                  <c:v>772.31533244394996</c:v>
                </c:pt>
                <c:pt idx="432">
                  <c:v>774.38928589071998</c:v>
                </c:pt>
                <c:pt idx="433">
                  <c:v>776.99931566815997</c:v>
                </c:pt>
                <c:pt idx="434">
                  <c:v>779.61376712310005</c:v>
                </c:pt>
                <c:pt idx="435">
                  <c:v>782.23752579858001</c:v>
                </c:pt>
                <c:pt idx="436">
                  <c:v>782.41873910751997</c:v>
                </c:pt>
                <c:pt idx="437">
                  <c:v>784.84004197851004</c:v>
                </c:pt>
                <c:pt idx="438">
                  <c:v>787.44083001880006</c:v>
                </c:pt>
                <c:pt idx="439">
                  <c:v>790.04428119886995</c:v>
                </c:pt>
                <c:pt idx="440">
                  <c:v>792.65190819812005</c:v>
                </c:pt>
                <c:pt idx="441">
                  <c:v>795.26984069034995</c:v>
                </c:pt>
                <c:pt idx="442">
                  <c:v>795.67197859628004</c:v>
                </c:pt>
                <c:pt idx="443">
                  <c:v>798.94288860724998</c:v>
                </c:pt>
                <c:pt idx="444">
                  <c:v>802.61637796177001</c:v>
                </c:pt>
                <c:pt idx="445">
                  <c:v>803.87860972300996</c:v>
                </c:pt>
                <c:pt idx="446">
                  <c:v>806.28096071996004</c:v>
                </c:pt>
                <c:pt idx="447">
                  <c:v>809.95037886110003</c:v>
                </c:pt>
                <c:pt idx="448">
                  <c:v>813.61549217746995</c:v>
                </c:pt>
                <c:pt idx="449">
                  <c:v>817.28145182018</c:v>
                </c:pt>
                <c:pt idx="450">
                  <c:v>820.95277264599997</c:v>
                </c:pt>
                <c:pt idx="451">
                  <c:v>824.62361847543002</c:v>
                </c:pt>
                <c:pt idx="452">
                  <c:v>825.54445998045003</c:v>
                </c:pt>
                <c:pt idx="453">
                  <c:v>828.29972198565997</c:v>
                </c:pt>
                <c:pt idx="454">
                  <c:v>831.97348900168004</c:v>
                </c:pt>
                <c:pt idx="455">
                  <c:v>835.64499729337001</c:v>
                </c:pt>
                <c:pt idx="456">
                  <c:v>839.31996515805997</c:v>
                </c:pt>
                <c:pt idx="457">
                  <c:v>842.98971430608003</c:v>
                </c:pt>
                <c:pt idx="458">
                  <c:v>846.65934769581997</c:v>
                </c:pt>
                <c:pt idx="459">
                  <c:v>850.33318645359998</c:v>
                </c:pt>
                <c:pt idx="460">
                  <c:v>852.51031278173002</c:v>
                </c:pt>
                <c:pt idx="461">
                  <c:v>854.01123444573</c:v>
                </c:pt>
                <c:pt idx="462">
                  <c:v>857.68665094590006</c:v>
                </c:pt>
                <c:pt idx="463">
                  <c:v>861.36361704621004</c:v>
                </c:pt>
                <c:pt idx="464">
                  <c:v>865.03673450551003</c:v>
                </c:pt>
                <c:pt idx="465">
                  <c:v>868.70313656665996</c:v>
                </c:pt>
                <c:pt idx="466">
                  <c:v>868.95156906744</c:v>
                </c:pt>
                <c:pt idx="467">
                  <c:v>871.74383590187006</c:v>
                </c:pt>
                <c:pt idx="468">
                  <c:v>874.77509050112997</c:v>
                </c:pt>
                <c:pt idx="469">
                  <c:v>877.81463412372</c:v>
                </c:pt>
                <c:pt idx="470">
                  <c:v>880.16241466763995</c:v>
                </c:pt>
                <c:pt idx="471">
                  <c:v>880.85230482455995</c:v>
                </c:pt>
                <c:pt idx="472">
                  <c:v>883.90829071726</c:v>
                </c:pt>
                <c:pt idx="473">
                  <c:v>886.96649047734002</c:v>
                </c:pt>
                <c:pt idx="474">
                  <c:v>887.75977966518997</c:v>
                </c:pt>
                <c:pt idx="475">
                  <c:v>889.8731410012</c:v>
                </c:pt>
                <c:pt idx="476">
                  <c:v>890.01792846424996</c:v>
                </c:pt>
                <c:pt idx="477">
                  <c:v>893.04751404712999</c:v>
                </c:pt>
                <c:pt idx="478">
                  <c:v>896.10358715988002</c:v>
                </c:pt>
                <c:pt idx="479">
                  <c:v>898.29622891126996</c:v>
                </c:pt>
                <c:pt idx="480">
                  <c:v>899.17479284497006</c:v>
                </c:pt>
                <c:pt idx="481">
                  <c:v>899.29188846421005</c:v>
                </c:pt>
                <c:pt idx="482">
                  <c:v>899.38962082298997</c:v>
                </c:pt>
                <c:pt idx="483">
                  <c:v>901.91365078777005</c:v>
                </c:pt>
                <c:pt idx="484">
                  <c:v>903.15789458526001</c:v>
                </c:pt>
                <c:pt idx="485">
                  <c:v>905.45367413509996</c:v>
                </c:pt>
                <c:pt idx="486">
                  <c:v>905.61795602224004</c:v>
                </c:pt>
                <c:pt idx="487">
                  <c:v>908.13768541719003</c:v>
                </c:pt>
                <c:pt idx="488">
                  <c:v>908.98787252733996</c:v>
                </c:pt>
                <c:pt idx="489">
                  <c:v>909.67993151733003</c:v>
                </c:pt>
                <c:pt idx="490">
                  <c:v>911.94150562974005</c:v>
                </c:pt>
                <c:pt idx="491">
                  <c:v>914.01544374295997</c:v>
                </c:pt>
                <c:pt idx="492">
                  <c:v>914.08709183468</c:v>
                </c:pt>
                <c:pt idx="493">
                  <c:v>914.74061606909004</c:v>
                </c:pt>
                <c:pt idx="494">
                  <c:v>916.44854159206</c:v>
                </c:pt>
                <c:pt idx="495">
                  <c:v>917.52735617475003</c:v>
                </c:pt>
                <c:pt idx="496">
                  <c:v>919.71494834777002</c:v>
                </c:pt>
                <c:pt idx="497">
                  <c:v>921.02083261403004</c:v>
                </c:pt>
                <c:pt idx="498">
                  <c:v>925.99252543370994</c:v>
                </c:pt>
                <c:pt idx="499">
                  <c:v>930.76870361478996</c:v>
                </c:pt>
                <c:pt idx="500">
                  <c:v>933.10534063825003</c:v>
                </c:pt>
                <c:pt idx="501">
                  <c:v>935.93879206759004</c:v>
                </c:pt>
                <c:pt idx="502">
                  <c:v>940.91034539605005</c:v>
                </c:pt>
                <c:pt idx="503">
                  <c:v>941.70676783302997</c:v>
                </c:pt>
                <c:pt idx="504">
                  <c:v>945.88367539527997</c:v>
                </c:pt>
                <c:pt idx="505">
                  <c:v>949.87528898011999</c:v>
                </c:pt>
                <c:pt idx="506">
                  <c:v>949.97588646712995</c:v>
                </c:pt>
                <c:pt idx="507">
                  <c:v>954.06843886591003</c:v>
                </c:pt>
                <c:pt idx="508">
                  <c:v>958.99907516364999</c:v>
                </c:pt>
                <c:pt idx="509">
                  <c:v>963.88507128815002</c:v>
                </c:pt>
              </c:numCache>
            </c:numRef>
          </c:xVal>
          <c:yVal>
            <c:numRef>
              <c:f>'WSPL_2D-Model_PLAN'!$C$4:$C$513</c:f>
              <c:numCache>
                <c:formatCode>0.00</c:formatCode>
                <c:ptCount val="510"/>
                <c:pt idx="0">
                  <c:v>83.23078918457</c:v>
                </c:pt>
                <c:pt idx="1">
                  <c:v>83.23999786377</c:v>
                </c:pt>
                <c:pt idx="2">
                  <c:v>83.440002441405994</c:v>
                </c:pt>
                <c:pt idx="3">
                  <c:v>83.48999786377</c:v>
                </c:pt>
                <c:pt idx="4">
                  <c:v>83.529998779297003</c:v>
                </c:pt>
                <c:pt idx="5">
                  <c:v>83.519996643065994</c:v>
                </c:pt>
                <c:pt idx="6">
                  <c:v>83.514495849609006</c:v>
                </c:pt>
                <c:pt idx="7">
                  <c:v>83.51000213623</c:v>
                </c:pt>
                <c:pt idx="8">
                  <c:v>83.5</c:v>
                </c:pt>
                <c:pt idx="9">
                  <c:v>83.480003356934006</c:v>
                </c:pt>
                <c:pt idx="10">
                  <c:v>83.459999084472997</c:v>
                </c:pt>
                <c:pt idx="11">
                  <c:v>83.440002441405994</c:v>
                </c:pt>
                <c:pt idx="12">
                  <c:v>83.419998168945</c:v>
                </c:pt>
                <c:pt idx="13">
                  <c:v>83.341499328612997</c:v>
                </c:pt>
                <c:pt idx="14">
                  <c:v>83.336036682129006</c:v>
                </c:pt>
                <c:pt idx="15">
                  <c:v>83.336036682129006</c:v>
                </c:pt>
                <c:pt idx="16">
                  <c:v>83.373077392577997</c:v>
                </c:pt>
                <c:pt idx="17">
                  <c:v>83.337532043457003</c:v>
                </c:pt>
                <c:pt idx="18">
                  <c:v>83.337364196777003</c:v>
                </c:pt>
                <c:pt idx="19">
                  <c:v>83.343360900879006</c:v>
                </c:pt>
                <c:pt idx="20">
                  <c:v>83.356582641602003</c:v>
                </c:pt>
                <c:pt idx="21">
                  <c:v>83.345443725585994</c:v>
                </c:pt>
                <c:pt idx="22">
                  <c:v>83.345489501952997</c:v>
                </c:pt>
                <c:pt idx="23">
                  <c:v>83.346366882324006</c:v>
                </c:pt>
                <c:pt idx="24">
                  <c:v>83.347038269042997</c:v>
                </c:pt>
                <c:pt idx="25">
                  <c:v>83.347267150879006</c:v>
                </c:pt>
                <c:pt idx="26">
                  <c:v>83.34774017334</c:v>
                </c:pt>
                <c:pt idx="27">
                  <c:v>83.347801208495994</c:v>
                </c:pt>
                <c:pt idx="28">
                  <c:v>83.348014831542997</c:v>
                </c:pt>
                <c:pt idx="29">
                  <c:v>83.348129272460994</c:v>
                </c:pt>
                <c:pt idx="30">
                  <c:v>83.348190307617003</c:v>
                </c:pt>
                <c:pt idx="31">
                  <c:v>83.348617553710994</c:v>
                </c:pt>
                <c:pt idx="32">
                  <c:v>83.348625183105</c:v>
                </c:pt>
                <c:pt idx="33">
                  <c:v>83.349090576172003</c:v>
                </c:pt>
                <c:pt idx="34">
                  <c:v>83.349548339844006</c:v>
                </c:pt>
                <c:pt idx="35">
                  <c:v>83.349998474120994</c:v>
                </c:pt>
                <c:pt idx="36">
                  <c:v>83.35066986084</c:v>
                </c:pt>
                <c:pt idx="37">
                  <c:v>83.351264953612997</c:v>
                </c:pt>
                <c:pt idx="38">
                  <c:v>83.351333618164006</c:v>
                </c:pt>
                <c:pt idx="39">
                  <c:v>83.351997375487997</c:v>
                </c:pt>
                <c:pt idx="40">
                  <c:v>83.352668762207003</c:v>
                </c:pt>
                <c:pt idx="41">
                  <c:v>83.353332519530994</c:v>
                </c:pt>
                <c:pt idx="42">
                  <c:v>83.353996276855</c:v>
                </c:pt>
                <c:pt idx="43">
                  <c:v>83.35408782959</c:v>
                </c:pt>
                <c:pt idx="44">
                  <c:v>83.354667663574006</c:v>
                </c:pt>
                <c:pt idx="45">
                  <c:v>83.355331420897997</c:v>
                </c:pt>
                <c:pt idx="46">
                  <c:v>83.356002807617003</c:v>
                </c:pt>
                <c:pt idx="47">
                  <c:v>83.356666564940994</c:v>
                </c:pt>
                <c:pt idx="48">
                  <c:v>83.356842041015994</c:v>
                </c:pt>
                <c:pt idx="49">
                  <c:v>83.357330322265994</c:v>
                </c:pt>
                <c:pt idx="50">
                  <c:v>83.357559204102003</c:v>
                </c:pt>
                <c:pt idx="51">
                  <c:v>83.358001708984006</c:v>
                </c:pt>
                <c:pt idx="52">
                  <c:v>83.358055114745994</c:v>
                </c:pt>
                <c:pt idx="53">
                  <c:v>83.358665466309006</c:v>
                </c:pt>
                <c:pt idx="54">
                  <c:v>83.358787536620994</c:v>
                </c:pt>
                <c:pt idx="55">
                  <c:v>83.359336853027003</c:v>
                </c:pt>
                <c:pt idx="56">
                  <c:v>83.359756469727003</c:v>
                </c:pt>
                <c:pt idx="57">
                  <c:v>83.360000610352003</c:v>
                </c:pt>
                <c:pt idx="58">
                  <c:v>83.36009979248</c:v>
                </c:pt>
                <c:pt idx="59">
                  <c:v>83.360260009765994</c:v>
                </c:pt>
                <c:pt idx="60">
                  <c:v>83.360343933105</c:v>
                </c:pt>
                <c:pt idx="61">
                  <c:v>83.360618591309006</c:v>
                </c:pt>
                <c:pt idx="62">
                  <c:v>83.360649108887003</c:v>
                </c:pt>
                <c:pt idx="63">
                  <c:v>83.360786437987997</c:v>
                </c:pt>
                <c:pt idx="64">
                  <c:v>83.360809326172003</c:v>
                </c:pt>
                <c:pt idx="65">
                  <c:v>83.361030578612997</c:v>
                </c:pt>
                <c:pt idx="66">
                  <c:v>83.361061096190994</c:v>
                </c:pt>
                <c:pt idx="67">
                  <c:v>83.361328125</c:v>
                </c:pt>
                <c:pt idx="68">
                  <c:v>83.361389160155994</c:v>
                </c:pt>
                <c:pt idx="69">
                  <c:v>83.361595153809006</c:v>
                </c:pt>
                <c:pt idx="70">
                  <c:v>83.361846923827997</c:v>
                </c:pt>
                <c:pt idx="71">
                  <c:v>83.362113952637003</c:v>
                </c:pt>
                <c:pt idx="72">
                  <c:v>83.362464904785</c:v>
                </c:pt>
                <c:pt idx="73">
                  <c:v>83.362586975097997</c:v>
                </c:pt>
                <c:pt idx="74">
                  <c:v>83.362823486327997</c:v>
                </c:pt>
                <c:pt idx="75">
                  <c:v>83.362846374512003</c:v>
                </c:pt>
                <c:pt idx="76">
                  <c:v>83.471832275390994</c:v>
                </c:pt>
                <c:pt idx="77">
                  <c:v>83.488540649414006</c:v>
                </c:pt>
                <c:pt idx="78">
                  <c:v>83.51530456543</c:v>
                </c:pt>
                <c:pt idx="79">
                  <c:v>83.636222839355</c:v>
                </c:pt>
                <c:pt idx="80">
                  <c:v>83.693214416504006</c:v>
                </c:pt>
                <c:pt idx="81">
                  <c:v>83.775840759277003</c:v>
                </c:pt>
                <c:pt idx="82">
                  <c:v>83.893325805664006</c:v>
                </c:pt>
                <c:pt idx="83">
                  <c:v>83.980453491210994</c:v>
                </c:pt>
                <c:pt idx="84">
                  <c:v>84</c:v>
                </c:pt>
                <c:pt idx="85">
                  <c:v>84.0009765625</c:v>
                </c:pt>
                <c:pt idx="86">
                  <c:v>84.002075195312003</c:v>
                </c:pt>
                <c:pt idx="87">
                  <c:v>84.002258300780994</c:v>
                </c:pt>
                <c:pt idx="88">
                  <c:v>84.008834838867003</c:v>
                </c:pt>
                <c:pt idx="89">
                  <c:v>84.00456237793</c:v>
                </c:pt>
                <c:pt idx="90">
                  <c:v>84.004463195800994</c:v>
                </c:pt>
                <c:pt idx="91">
                  <c:v>84.004417419434006</c:v>
                </c:pt>
                <c:pt idx="92">
                  <c:v>84.00798034668</c:v>
                </c:pt>
                <c:pt idx="93">
                  <c:v>84.006698608397997</c:v>
                </c:pt>
                <c:pt idx="94">
                  <c:v>84.011131286620994</c:v>
                </c:pt>
                <c:pt idx="95">
                  <c:v>84.013076782227003</c:v>
                </c:pt>
                <c:pt idx="96">
                  <c:v>84.013427734375</c:v>
                </c:pt>
                <c:pt idx="97">
                  <c:v>84.013359069824006</c:v>
                </c:pt>
                <c:pt idx="98">
                  <c:v>84.019111633300994</c:v>
                </c:pt>
                <c:pt idx="99">
                  <c:v>84.015663146972997</c:v>
                </c:pt>
                <c:pt idx="100">
                  <c:v>84.015670776367003</c:v>
                </c:pt>
                <c:pt idx="101">
                  <c:v>84.023628234862997</c:v>
                </c:pt>
                <c:pt idx="102">
                  <c:v>84.02799987793</c:v>
                </c:pt>
                <c:pt idx="103">
                  <c:v>84.02799987793</c:v>
                </c:pt>
                <c:pt idx="104">
                  <c:v>84.02799987793</c:v>
                </c:pt>
                <c:pt idx="105">
                  <c:v>84.02799987793</c:v>
                </c:pt>
                <c:pt idx="106">
                  <c:v>84.02799987793</c:v>
                </c:pt>
                <c:pt idx="107">
                  <c:v>84.02799987793</c:v>
                </c:pt>
                <c:pt idx="108">
                  <c:v>84.02799987793</c:v>
                </c:pt>
                <c:pt idx="109">
                  <c:v>84.032279968262003</c:v>
                </c:pt>
                <c:pt idx="110">
                  <c:v>84.032775878905994</c:v>
                </c:pt>
                <c:pt idx="111">
                  <c:v>84.036003112792997</c:v>
                </c:pt>
                <c:pt idx="112">
                  <c:v>84.039131164550994</c:v>
                </c:pt>
                <c:pt idx="113">
                  <c:v>84.043998718262003</c:v>
                </c:pt>
                <c:pt idx="114">
                  <c:v>84.043998718262003</c:v>
                </c:pt>
                <c:pt idx="115">
                  <c:v>84.043998718262003</c:v>
                </c:pt>
                <c:pt idx="116">
                  <c:v>84.043998718262003</c:v>
                </c:pt>
                <c:pt idx="117">
                  <c:v>84.046348571777003</c:v>
                </c:pt>
                <c:pt idx="118">
                  <c:v>84.050003051757997</c:v>
                </c:pt>
                <c:pt idx="119">
                  <c:v>84.05493927002</c:v>
                </c:pt>
                <c:pt idx="120">
                  <c:v>84.051223754882997</c:v>
                </c:pt>
                <c:pt idx="121">
                  <c:v>84.052001953125</c:v>
                </c:pt>
                <c:pt idx="122">
                  <c:v>84.052001953125</c:v>
                </c:pt>
                <c:pt idx="123">
                  <c:v>84.056900024414006</c:v>
                </c:pt>
                <c:pt idx="124">
                  <c:v>84.059997558594006</c:v>
                </c:pt>
                <c:pt idx="125">
                  <c:v>84.06298828125</c:v>
                </c:pt>
                <c:pt idx="126">
                  <c:v>84.068000793457003</c:v>
                </c:pt>
                <c:pt idx="127">
                  <c:v>84.072532653809006</c:v>
                </c:pt>
                <c:pt idx="128">
                  <c:v>84.072677612305</c:v>
                </c:pt>
                <c:pt idx="129">
                  <c:v>84.072776794434006</c:v>
                </c:pt>
                <c:pt idx="130">
                  <c:v>84.080001831055</c:v>
                </c:pt>
                <c:pt idx="131">
                  <c:v>84.080001831055</c:v>
                </c:pt>
                <c:pt idx="132">
                  <c:v>84.080001831055</c:v>
                </c:pt>
                <c:pt idx="133">
                  <c:v>84.077476501465</c:v>
                </c:pt>
                <c:pt idx="134">
                  <c:v>84.077445983887003</c:v>
                </c:pt>
                <c:pt idx="135">
                  <c:v>84.080001831055</c:v>
                </c:pt>
                <c:pt idx="136">
                  <c:v>84.080001831055</c:v>
                </c:pt>
                <c:pt idx="137">
                  <c:v>84.082618713379006</c:v>
                </c:pt>
                <c:pt idx="138">
                  <c:v>84.082595825195</c:v>
                </c:pt>
                <c:pt idx="139">
                  <c:v>84.085990905762003</c:v>
                </c:pt>
                <c:pt idx="140">
                  <c:v>84.089996337890994</c:v>
                </c:pt>
                <c:pt idx="141">
                  <c:v>84.089996337890994</c:v>
                </c:pt>
                <c:pt idx="142">
                  <c:v>84.089996337890994</c:v>
                </c:pt>
                <c:pt idx="143">
                  <c:v>84.095115661620994</c:v>
                </c:pt>
                <c:pt idx="144">
                  <c:v>84.09521484375</c:v>
                </c:pt>
                <c:pt idx="145">
                  <c:v>84.099998474120994</c:v>
                </c:pt>
                <c:pt idx="146">
                  <c:v>84.088813781737997</c:v>
                </c:pt>
                <c:pt idx="147">
                  <c:v>84.053764343262003</c:v>
                </c:pt>
                <c:pt idx="148">
                  <c:v>83.647064208984006</c:v>
                </c:pt>
                <c:pt idx="149">
                  <c:v>83.431449890137003</c:v>
                </c:pt>
                <c:pt idx="150">
                  <c:v>83.41478729248</c:v>
                </c:pt>
                <c:pt idx="151">
                  <c:v>83.415145874022997</c:v>
                </c:pt>
                <c:pt idx="152">
                  <c:v>83.415458679199006</c:v>
                </c:pt>
                <c:pt idx="153">
                  <c:v>83.417373657227003</c:v>
                </c:pt>
                <c:pt idx="154">
                  <c:v>83.417167663574006</c:v>
                </c:pt>
                <c:pt idx="155">
                  <c:v>83.4169921875</c:v>
                </c:pt>
                <c:pt idx="156">
                  <c:v>83.417266845702997</c:v>
                </c:pt>
                <c:pt idx="157">
                  <c:v>83.477478027344006</c:v>
                </c:pt>
                <c:pt idx="158">
                  <c:v>83.533828735352003</c:v>
                </c:pt>
                <c:pt idx="159">
                  <c:v>83.613265991210994</c:v>
                </c:pt>
                <c:pt idx="160">
                  <c:v>83.717910766602003</c:v>
                </c:pt>
                <c:pt idx="161">
                  <c:v>83.71834564209</c:v>
                </c:pt>
                <c:pt idx="162">
                  <c:v>83.718299865722997</c:v>
                </c:pt>
                <c:pt idx="163">
                  <c:v>83.720077514647997</c:v>
                </c:pt>
                <c:pt idx="164">
                  <c:v>83.719749450684006</c:v>
                </c:pt>
                <c:pt idx="165">
                  <c:v>83.72110748291</c:v>
                </c:pt>
                <c:pt idx="166">
                  <c:v>83.720481872559006</c:v>
                </c:pt>
                <c:pt idx="167">
                  <c:v>83.721473693847997</c:v>
                </c:pt>
                <c:pt idx="168">
                  <c:v>83.720550537109006</c:v>
                </c:pt>
                <c:pt idx="169">
                  <c:v>83.721130371094006</c:v>
                </c:pt>
                <c:pt idx="170">
                  <c:v>83.721145629882997</c:v>
                </c:pt>
                <c:pt idx="171">
                  <c:v>83.720001220702997</c:v>
                </c:pt>
                <c:pt idx="172">
                  <c:v>83.720344543457003</c:v>
                </c:pt>
                <c:pt idx="173">
                  <c:v>83.608932495117003</c:v>
                </c:pt>
                <c:pt idx="174">
                  <c:v>83.420524597167997</c:v>
                </c:pt>
                <c:pt idx="175">
                  <c:v>83.420921325684006</c:v>
                </c:pt>
                <c:pt idx="176">
                  <c:v>83.421295166015994</c:v>
                </c:pt>
                <c:pt idx="177">
                  <c:v>83.421646118164006</c:v>
                </c:pt>
                <c:pt idx="178">
                  <c:v>83.421913146972997</c:v>
                </c:pt>
                <c:pt idx="179">
                  <c:v>83.447158813477003</c:v>
                </c:pt>
                <c:pt idx="180">
                  <c:v>83.657218933105</c:v>
                </c:pt>
                <c:pt idx="181">
                  <c:v>83.752128601074006</c:v>
                </c:pt>
                <c:pt idx="182">
                  <c:v>83.929100036620994</c:v>
                </c:pt>
                <c:pt idx="183">
                  <c:v>84.068733215332003</c:v>
                </c:pt>
                <c:pt idx="184">
                  <c:v>84.069999694824006</c:v>
                </c:pt>
                <c:pt idx="185">
                  <c:v>84.071670532227003</c:v>
                </c:pt>
                <c:pt idx="186">
                  <c:v>84.072700500487997</c:v>
                </c:pt>
                <c:pt idx="187">
                  <c:v>84.073394775390994</c:v>
                </c:pt>
                <c:pt idx="188">
                  <c:v>84.078498840332003</c:v>
                </c:pt>
                <c:pt idx="189">
                  <c:v>84.078491210937997</c:v>
                </c:pt>
                <c:pt idx="190">
                  <c:v>84.075996398925994</c:v>
                </c:pt>
                <c:pt idx="191">
                  <c:v>84.07935333252</c:v>
                </c:pt>
                <c:pt idx="192">
                  <c:v>84.082000732422003</c:v>
                </c:pt>
                <c:pt idx="193">
                  <c:v>84.084342956542997</c:v>
                </c:pt>
                <c:pt idx="194">
                  <c:v>84.085319519042997</c:v>
                </c:pt>
                <c:pt idx="195">
                  <c:v>84.087997436522997</c:v>
                </c:pt>
                <c:pt idx="196">
                  <c:v>84.091247558594006</c:v>
                </c:pt>
                <c:pt idx="197">
                  <c:v>84.09400177002</c:v>
                </c:pt>
                <c:pt idx="198">
                  <c:v>84.097175598145</c:v>
                </c:pt>
                <c:pt idx="199">
                  <c:v>84.099426269530994</c:v>
                </c:pt>
                <c:pt idx="200">
                  <c:v>84.099998474120994</c:v>
                </c:pt>
                <c:pt idx="201">
                  <c:v>84.164627075195</c:v>
                </c:pt>
                <c:pt idx="202">
                  <c:v>84.244400024414006</c:v>
                </c:pt>
                <c:pt idx="203">
                  <c:v>84.265502929687997</c:v>
                </c:pt>
                <c:pt idx="204">
                  <c:v>84.366882324219006</c:v>
                </c:pt>
                <c:pt idx="205">
                  <c:v>84.449996948242003</c:v>
                </c:pt>
                <c:pt idx="206">
                  <c:v>84.449996948242003</c:v>
                </c:pt>
                <c:pt idx="207">
                  <c:v>84.449996948242003</c:v>
                </c:pt>
                <c:pt idx="208">
                  <c:v>84.449996948242003</c:v>
                </c:pt>
                <c:pt idx="209">
                  <c:v>84.449996948242003</c:v>
                </c:pt>
                <c:pt idx="210">
                  <c:v>84.449996948242003</c:v>
                </c:pt>
                <c:pt idx="211">
                  <c:v>84.449996948242003</c:v>
                </c:pt>
                <c:pt idx="212">
                  <c:v>84.449996948242003</c:v>
                </c:pt>
                <c:pt idx="213">
                  <c:v>84.449996948242003</c:v>
                </c:pt>
                <c:pt idx="214">
                  <c:v>84.449996948242003</c:v>
                </c:pt>
                <c:pt idx="215">
                  <c:v>84.449996948242003</c:v>
                </c:pt>
                <c:pt idx="216">
                  <c:v>84.449996948242003</c:v>
                </c:pt>
                <c:pt idx="217">
                  <c:v>84.449996948242003</c:v>
                </c:pt>
                <c:pt idx="218">
                  <c:v>84.226791381835994</c:v>
                </c:pt>
                <c:pt idx="219">
                  <c:v>84.137733459472997</c:v>
                </c:pt>
                <c:pt idx="220">
                  <c:v>83.802520751952997</c:v>
                </c:pt>
                <c:pt idx="221">
                  <c:v>83.785995483397997</c:v>
                </c:pt>
                <c:pt idx="222">
                  <c:v>83.771049499512003</c:v>
                </c:pt>
                <c:pt idx="223">
                  <c:v>83.764739990234006</c:v>
                </c:pt>
                <c:pt idx="224">
                  <c:v>83.516479492187997</c:v>
                </c:pt>
                <c:pt idx="225">
                  <c:v>83.516464233397997</c:v>
                </c:pt>
                <c:pt idx="226">
                  <c:v>83.516326904297003</c:v>
                </c:pt>
                <c:pt idx="227">
                  <c:v>83.645751953125</c:v>
                </c:pt>
                <c:pt idx="228">
                  <c:v>83.839073181152003</c:v>
                </c:pt>
                <c:pt idx="229">
                  <c:v>83.838623046875</c:v>
                </c:pt>
                <c:pt idx="230">
                  <c:v>83.838516235352003</c:v>
                </c:pt>
                <c:pt idx="231">
                  <c:v>83.877975463867003</c:v>
                </c:pt>
                <c:pt idx="232">
                  <c:v>84.380096435547003</c:v>
                </c:pt>
                <c:pt idx="233">
                  <c:v>84.381423950195</c:v>
                </c:pt>
                <c:pt idx="234">
                  <c:v>84.387062072754006</c:v>
                </c:pt>
                <c:pt idx="235">
                  <c:v>84.387138366699006</c:v>
                </c:pt>
                <c:pt idx="236">
                  <c:v>84.387199401855</c:v>
                </c:pt>
                <c:pt idx="237">
                  <c:v>84.387306213379006</c:v>
                </c:pt>
                <c:pt idx="238">
                  <c:v>84.395629882812003</c:v>
                </c:pt>
                <c:pt idx="239">
                  <c:v>84.396781921387003</c:v>
                </c:pt>
                <c:pt idx="240">
                  <c:v>84.398162841797003</c:v>
                </c:pt>
                <c:pt idx="241">
                  <c:v>84.398490905762003</c:v>
                </c:pt>
                <c:pt idx="242">
                  <c:v>84.399909973145</c:v>
                </c:pt>
                <c:pt idx="243">
                  <c:v>84.399917602539006</c:v>
                </c:pt>
                <c:pt idx="244">
                  <c:v>84.399940490722997</c:v>
                </c:pt>
                <c:pt idx="245">
                  <c:v>84.399963378905994</c:v>
                </c:pt>
                <c:pt idx="246">
                  <c:v>84.399978637695</c:v>
                </c:pt>
                <c:pt idx="247">
                  <c:v>84.399978637695</c:v>
                </c:pt>
                <c:pt idx="248">
                  <c:v>84.399978637695</c:v>
                </c:pt>
                <c:pt idx="249">
                  <c:v>84.39998626709</c:v>
                </c:pt>
                <c:pt idx="250">
                  <c:v>83.75724029541</c:v>
                </c:pt>
                <c:pt idx="251">
                  <c:v>83.627632141112997</c:v>
                </c:pt>
                <c:pt idx="252">
                  <c:v>83.623153686522997</c:v>
                </c:pt>
                <c:pt idx="253">
                  <c:v>83.615921020507997</c:v>
                </c:pt>
                <c:pt idx="254">
                  <c:v>83.591865539550994</c:v>
                </c:pt>
                <c:pt idx="255">
                  <c:v>83.584625244140994</c:v>
                </c:pt>
                <c:pt idx="256">
                  <c:v>83.544876098632997</c:v>
                </c:pt>
                <c:pt idx="257">
                  <c:v>83.545310974120994</c:v>
                </c:pt>
                <c:pt idx="258">
                  <c:v>83.545394897460994</c:v>
                </c:pt>
                <c:pt idx="259">
                  <c:v>83.544662475585994</c:v>
                </c:pt>
                <c:pt idx="260">
                  <c:v>83.610763549805</c:v>
                </c:pt>
                <c:pt idx="261">
                  <c:v>83.657493591309006</c:v>
                </c:pt>
                <c:pt idx="262">
                  <c:v>83.854797363280994</c:v>
                </c:pt>
                <c:pt idx="263">
                  <c:v>83.944854736327997</c:v>
                </c:pt>
                <c:pt idx="264">
                  <c:v>84.029777526855</c:v>
                </c:pt>
                <c:pt idx="265">
                  <c:v>84.081321716309006</c:v>
                </c:pt>
                <c:pt idx="266">
                  <c:v>84.230995178222997</c:v>
                </c:pt>
                <c:pt idx="267">
                  <c:v>84.336486816405994</c:v>
                </c:pt>
                <c:pt idx="268">
                  <c:v>84.358680725097997</c:v>
                </c:pt>
                <c:pt idx="269">
                  <c:v>84.401870727539006</c:v>
                </c:pt>
                <c:pt idx="270">
                  <c:v>84.453155517577997</c:v>
                </c:pt>
                <c:pt idx="271">
                  <c:v>84.418556213379006</c:v>
                </c:pt>
                <c:pt idx="272">
                  <c:v>84.421318054199006</c:v>
                </c:pt>
                <c:pt idx="273">
                  <c:v>84.374313354492003</c:v>
                </c:pt>
                <c:pt idx="274">
                  <c:v>84.449996948242003</c:v>
                </c:pt>
                <c:pt idx="275">
                  <c:v>84.450172424315994</c:v>
                </c:pt>
                <c:pt idx="276">
                  <c:v>84.450798034667997</c:v>
                </c:pt>
                <c:pt idx="277">
                  <c:v>84.451995849609006</c:v>
                </c:pt>
                <c:pt idx="278">
                  <c:v>84.453102111815994</c:v>
                </c:pt>
                <c:pt idx="279">
                  <c:v>84.453994750977003</c:v>
                </c:pt>
                <c:pt idx="280">
                  <c:v>84.455108642577997</c:v>
                </c:pt>
                <c:pt idx="281">
                  <c:v>84.456001281737997</c:v>
                </c:pt>
                <c:pt idx="282">
                  <c:v>84.45711517334</c:v>
                </c:pt>
                <c:pt idx="283">
                  <c:v>84.458000183105</c:v>
                </c:pt>
                <c:pt idx="284">
                  <c:v>84.458885192870994</c:v>
                </c:pt>
                <c:pt idx="285">
                  <c:v>84.459999084472997</c:v>
                </c:pt>
                <c:pt idx="286">
                  <c:v>84.460884094237997</c:v>
                </c:pt>
                <c:pt idx="287">
                  <c:v>84.461532592772997</c:v>
                </c:pt>
                <c:pt idx="288">
                  <c:v>84.46199798584</c:v>
                </c:pt>
                <c:pt idx="289">
                  <c:v>84.462882995605</c:v>
                </c:pt>
                <c:pt idx="290">
                  <c:v>84.463996887207003</c:v>
                </c:pt>
                <c:pt idx="291">
                  <c:v>84.464881896972997</c:v>
                </c:pt>
                <c:pt idx="292">
                  <c:v>84.465827941895</c:v>
                </c:pt>
                <c:pt idx="293">
                  <c:v>84.466003417969006</c:v>
                </c:pt>
                <c:pt idx="294">
                  <c:v>84.466896057129006</c:v>
                </c:pt>
                <c:pt idx="295">
                  <c:v>84.468002319335994</c:v>
                </c:pt>
                <c:pt idx="296">
                  <c:v>84.468910217285</c:v>
                </c:pt>
                <c:pt idx="297">
                  <c:v>84.469261169434006</c:v>
                </c:pt>
                <c:pt idx="298">
                  <c:v>84.46989440918</c:v>
                </c:pt>
                <c:pt idx="299">
                  <c:v>84.470001220702997</c:v>
                </c:pt>
                <c:pt idx="300">
                  <c:v>84.355140686035</c:v>
                </c:pt>
                <c:pt idx="301">
                  <c:v>84.323249816895</c:v>
                </c:pt>
                <c:pt idx="302">
                  <c:v>84.255088806152003</c:v>
                </c:pt>
                <c:pt idx="303">
                  <c:v>84.208358764647997</c:v>
                </c:pt>
                <c:pt idx="304">
                  <c:v>84.151840209960994</c:v>
                </c:pt>
                <c:pt idx="305">
                  <c:v>84.110885620117003</c:v>
                </c:pt>
                <c:pt idx="306">
                  <c:v>84.039894104004006</c:v>
                </c:pt>
                <c:pt idx="307">
                  <c:v>84.115646362305</c:v>
                </c:pt>
                <c:pt idx="308">
                  <c:v>83.997444152832003</c:v>
                </c:pt>
                <c:pt idx="309">
                  <c:v>83.950241088867003</c:v>
                </c:pt>
                <c:pt idx="310">
                  <c:v>83.802070617675994</c:v>
                </c:pt>
                <c:pt idx="311">
                  <c:v>83.792045593262003</c:v>
                </c:pt>
                <c:pt idx="312">
                  <c:v>83.604713439940994</c:v>
                </c:pt>
                <c:pt idx="313">
                  <c:v>83.588249206542997</c:v>
                </c:pt>
                <c:pt idx="314">
                  <c:v>83.588676452637003</c:v>
                </c:pt>
                <c:pt idx="315">
                  <c:v>83.588920593262003</c:v>
                </c:pt>
                <c:pt idx="316">
                  <c:v>83.589134216309006</c:v>
                </c:pt>
                <c:pt idx="317">
                  <c:v>83.589546203612997</c:v>
                </c:pt>
                <c:pt idx="318">
                  <c:v>83.628211975097997</c:v>
                </c:pt>
                <c:pt idx="319">
                  <c:v>83.889793395995994</c:v>
                </c:pt>
                <c:pt idx="320">
                  <c:v>83.889999389647997</c:v>
                </c:pt>
                <c:pt idx="321">
                  <c:v>83.890029907227003</c:v>
                </c:pt>
                <c:pt idx="322">
                  <c:v>83.890525817870994</c:v>
                </c:pt>
                <c:pt idx="323">
                  <c:v>83.890556335449006</c:v>
                </c:pt>
                <c:pt idx="324">
                  <c:v>83.891052246094006</c:v>
                </c:pt>
                <c:pt idx="325">
                  <c:v>83.891082763672003</c:v>
                </c:pt>
                <c:pt idx="326">
                  <c:v>83.891578674315994</c:v>
                </c:pt>
                <c:pt idx="327">
                  <c:v>83.891609191895</c:v>
                </c:pt>
                <c:pt idx="328">
                  <c:v>83.892105102539006</c:v>
                </c:pt>
                <c:pt idx="329">
                  <c:v>83.892120361327997</c:v>
                </c:pt>
                <c:pt idx="330">
                  <c:v>83.892524719237997</c:v>
                </c:pt>
                <c:pt idx="331">
                  <c:v>83.869552612305</c:v>
                </c:pt>
                <c:pt idx="332">
                  <c:v>83.85277557373</c:v>
                </c:pt>
                <c:pt idx="333">
                  <c:v>83.712265014647997</c:v>
                </c:pt>
                <c:pt idx="334">
                  <c:v>83.593032836914006</c:v>
                </c:pt>
                <c:pt idx="335">
                  <c:v>83.593147277832003</c:v>
                </c:pt>
                <c:pt idx="336">
                  <c:v>83.593162536620994</c:v>
                </c:pt>
                <c:pt idx="337">
                  <c:v>83.593185424805</c:v>
                </c:pt>
                <c:pt idx="338">
                  <c:v>83.59358215332</c:v>
                </c:pt>
                <c:pt idx="339">
                  <c:v>83.593688964844006</c:v>
                </c:pt>
                <c:pt idx="340">
                  <c:v>83.592628479004006</c:v>
                </c:pt>
                <c:pt idx="341">
                  <c:v>83.592247009277003</c:v>
                </c:pt>
                <c:pt idx="342">
                  <c:v>83.593154907227003</c:v>
                </c:pt>
                <c:pt idx="343">
                  <c:v>83.593086242675994</c:v>
                </c:pt>
                <c:pt idx="344">
                  <c:v>83.602844238280994</c:v>
                </c:pt>
                <c:pt idx="345">
                  <c:v>83.772796630859006</c:v>
                </c:pt>
                <c:pt idx="346">
                  <c:v>83.81169128418</c:v>
                </c:pt>
                <c:pt idx="347">
                  <c:v>83.97388458252</c:v>
                </c:pt>
                <c:pt idx="348">
                  <c:v>84.121864318847997</c:v>
                </c:pt>
                <c:pt idx="349">
                  <c:v>84.314071655272997</c:v>
                </c:pt>
                <c:pt idx="350">
                  <c:v>84.336044311522997</c:v>
                </c:pt>
                <c:pt idx="351">
                  <c:v>84.267997741699006</c:v>
                </c:pt>
                <c:pt idx="352">
                  <c:v>84.267997741699006</c:v>
                </c:pt>
                <c:pt idx="353">
                  <c:v>84.274185180664006</c:v>
                </c:pt>
                <c:pt idx="354">
                  <c:v>84.268180847167997</c:v>
                </c:pt>
                <c:pt idx="355">
                  <c:v>84.27954864502</c:v>
                </c:pt>
                <c:pt idx="356">
                  <c:v>84.260818481445</c:v>
                </c:pt>
                <c:pt idx="357">
                  <c:v>84.25</c:v>
                </c:pt>
                <c:pt idx="358">
                  <c:v>84.25</c:v>
                </c:pt>
                <c:pt idx="359">
                  <c:v>84.25</c:v>
                </c:pt>
                <c:pt idx="360">
                  <c:v>84.25</c:v>
                </c:pt>
                <c:pt idx="361">
                  <c:v>84.25</c:v>
                </c:pt>
                <c:pt idx="362">
                  <c:v>84.25</c:v>
                </c:pt>
                <c:pt idx="363">
                  <c:v>84.25</c:v>
                </c:pt>
                <c:pt idx="364">
                  <c:v>84.25</c:v>
                </c:pt>
                <c:pt idx="365">
                  <c:v>84.25</c:v>
                </c:pt>
                <c:pt idx="366">
                  <c:v>84.25</c:v>
                </c:pt>
                <c:pt idx="367">
                  <c:v>84.25</c:v>
                </c:pt>
                <c:pt idx="368">
                  <c:v>84.25</c:v>
                </c:pt>
                <c:pt idx="369">
                  <c:v>84.25</c:v>
                </c:pt>
                <c:pt idx="370">
                  <c:v>84.25</c:v>
                </c:pt>
                <c:pt idx="371">
                  <c:v>84.25</c:v>
                </c:pt>
                <c:pt idx="372">
                  <c:v>84.25</c:v>
                </c:pt>
                <c:pt idx="373">
                  <c:v>84.25</c:v>
                </c:pt>
                <c:pt idx="374">
                  <c:v>84.25</c:v>
                </c:pt>
                <c:pt idx="375">
                  <c:v>84.25</c:v>
                </c:pt>
                <c:pt idx="376">
                  <c:v>84.25</c:v>
                </c:pt>
                <c:pt idx="377">
                  <c:v>84.25</c:v>
                </c:pt>
                <c:pt idx="378">
                  <c:v>84.25</c:v>
                </c:pt>
                <c:pt idx="379">
                  <c:v>84.25</c:v>
                </c:pt>
                <c:pt idx="380">
                  <c:v>84.25</c:v>
                </c:pt>
                <c:pt idx="381">
                  <c:v>84.25</c:v>
                </c:pt>
                <c:pt idx="382">
                  <c:v>84.25</c:v>
                </c:pt>
                <c:pt idx="383">
                  <c:v>84.25</c:v>
                </c:pt>
                <c:pt idx="384">
                  <c:v>84.25</c:v>
                </c:pt>
                <c:pt idx="385">
                  <c:v>84.25</c:v>
                </c:pt>
                <c:pt idx="386">
                  <c:v>84.25</c:v>
                </c:pt>
                <c:pt idx="387">
                  <c:v>84.25</c:v>
                </c:pt>
                <c:pt idx="388">
                  <c:v>84.25</c:v>
                </c:pt>
                <c:pt idx="389">
                  <c:v>84.25</c:v>
                </c:pt>
                <c:pt idx="390">
                  <c:v>84.25</c:v>
                </c:pt>
                <c:pt idx="391">
                  <c:v>84.25</c:v>
                </c:pt>
                <c:pt idx="392">
                  <c:v>84.25</c:v>
                </c:pt>
                <c:pt idx="393">
                  <c:v>84.25</c:v>
                </c:pt>
                <c:pt idx="394">
                  <c:v>84.25</c:v>
                </c:pt>
                <c:pt idx="395">
                  <c:v>84.25</c:v>
                </c:pt>
                <c:pt idx="396">
                  <c:v>84.25</c:v>
                </c:pt>
                <c:pt idx="397">
                  <c:v>84.25</c:v>
                </c:pt>
                <c:pt idx="398">
                  <c:v>84.25</c:v>
                </c:pt>
                <c:pt idx="399">
                  <c:v>84.25</c:v>
                </c:pt>
                <c:pt idx="400">
                  <c:v>84.25</c:v>
                </c:pt>
                <c:pt idx="401">
                  <c:v>84.25</c:v>
                </c:pt>
                <c:pt idx="402">
                  <c:v>84.25</c:v>
                </c:pt>
                <c:pt idx="403">
                  <c:v>84.25</c:v>
                </c:pt>
                <c:pt idx="404">
                  <c:v>84.25</c:v>
                </c:pt>
                <c:pt idx="405">
                  <c:v>84.25</c:v>
                </c:pt>
                <c:pt idx="406">
                  <c:v>84.25</c:v>
                </c:pt>
                <c:pt idx="407">
                  <c:v>84.25</c:v>
                </c:pt>
                <c:pt idx="408">
                  <c:v>84.25</c:v>
                </c:pt>
                <c:pt idx="409">
                  <c:v>84.33130645752</c:v>
                </c:pt>
                <c:pt idx="410">
                  <c:v>84.400001525879006</c:v>
                </c:pt>
                <c:pt idx="411">
                  <c:v>84.400001525879006</c:v>
                </c:pt>
                <c:pt idx="412">
                  <c:v>84.400001525879006</c:v>
                </c:pt>
                <c:pt idx="413">
                  <c:v>84.400001525879006</c:v>
                </c:pt>
                <c:pt idx="414">
                  <c:v>84.400001525879006</c:v>
                </c:pt>
                <c:pt idx="415">
                  <c:v>84.400001525879006</c:v>
                </c:pt>
                <c:pt idx="416">
                  <c:v>84.400001525879006</c:v>
                </c:pt>
                <c:pt idx="417">
                  <c:v>84.400001525879006</c:v>
                </c:pt>
                <c:pt idx="418">
                  <c:v>84.400001525879006</c:v>
                </c:pt>
                <c:pt idx="419">
                  <c:v>84.382591247559006</c:v>
                </c:pt>
                <c:pt idx="420">
                  <c:v>83.948333740234006</c:v>
                </c:pt>
                <c:pt idx="421">
                  <c:v>83.686683654785</c:v>
                </c:pt>
                <c:pt idx="422">
                  <c:v>83.686851501465</c:v>
                </c:pt>
                <c:pt idx="423">
                  <c:v>83.686973571777003</c:v>
                </c:pt>
                <c:pt idx="424">
                  <c:v>83.68766784668</c:v>
                </c:pt>
                <c:pt idx="425">
                  <c:v>83.688842773437997</c:v>
                </c:pt>
                <c:pt idx="426">
                  <c:v>83.690002441405994</c:v>
                </c:pt>
                <c:pt idx="427">
                  <c:v>83.691078186035</c:v>
                </c:pt>
                <c:pt idx="428">
                  <c:v>83.691291809082003</c:v>
                </c:pt>
                <c:pt idx="429">
                  <c:v>83.692169189452997</c:v>
                </c:pt>
                <c:pt idx="430">
                  <c:v>83.692962646484006</c:v>
                </c:pt>
                <c:pt idx="431">
                  <c:v>83.69312286377</c:v>
                </c:pt>
                <c:pt idx="432">
                  <c:v>83.693733215332003</c:v>
                </c:pt>
                <c:pt idx="433">
                  <c:v>83.694519042969006</c:v>
                </c:pt>
                <c:pt idx="434">
                  <c:v>83.695304870605</c:v>
                </c:pt>
                <c:pt idx="435">
                  <c:v>83.696090698242003</c:v>
                </c:pt>
                <c:pt idx="436">
                  <c:v>83.696144104004006</c:v>
                </c:pt>
                <c:pt idx="437">
                  <c:v>83.696868896484006</c:v>
                </c:pt>
                <c:pt idx="438">
                  <c:v>83.697654724120994</c:v>
                </c:pt>
                <c:pt idx="439">
                  <c:v>83.698432922362997</c:v>
                </c:pt>
                <c:pt idx="440">
                  <c:v>83.699211120605</c:v>
                </c:pt>
                <c:pt idx="441">
                  <c:v>83.699996948242003</c:v>
                </c:pt>
                <c:pt idx="442">
                  <c:v>83.700164794922003</c:v>
                </c:pt>
                <c:pt idx="443">
                  <c:v>83.701499938965</c:v>
                </c:pt>
                <c:pt idx="444">
                  <c:v>83.703002929687997</c:v>
                </c:pt>
                <c:pt idx="445">
                  <c:v>83.703521728515994</c:v>
                </c:pt>
                <c:pt idx="446">
                  <c:v>83.704498291015994</c:v>
                </c:pt>
                <c:pt idx="447">
                  <c:v>83.706001281737997</c:v>
                </c:pt>
                <c:pt idx="448">
                  <c:v>83.707496643065994</c:v>
                </c:pt>
                <c:pt idx="449">
                  <c:v>83.708999633789006</c:v>
                </c:pt>
                <c:pt idx="450">
                  <c:v>83.710502624512003</c:v>
                </c:pt>
                <c:pt idx="451">
                  <c:v>83.71199798584</c:v>
                </c:pt>
                <c:pt idx="452">
                  <c:v>83.712371826172003</c:v>
                </c:pt>
                <c:pt idx="453">
                  <c:v>83.713500976562003</c:v>
                </c:pt>
                <c:pt idx="454">
                  <c:v>83.714996337890994</c:v>
                </c:pt>
                <c:pt idx="455">
                  <c:v>83.716499328612997</c:v>
                </c:pt>
                <c:pt idx="456">
                  <c:v>83.718002319335994</c:v>
                </c:pt>
                <c:pt idx="457">
                  <c:v>83.719497680664006</c:v>
                </c:pt>
                <c:pt idx="458">
                  <c:v>83.721000671387003</c:v>
                </c:pt>
                <c:pt idx="459">
                  <c:v>83.722503662109006</c:v>
                </c:pt>
                <c:pt idx="460">
                  <c:v>83.723388671875</c:v>
                </c:pt>
                <c:pt idx="461">
                  <c:v>83.723999023437997</c:v>
                </c:pt>
                <c:pt idx="462">
                  <c:v>83.72550201416</c:v>
                </c:pt>
                <c:pt idx="463">
                  <c:v>83.726997375487997</c:v>
                </c:pt>
                <c:pt idx="464">
                  <c:v>83.728500366210994</c:v>
                </c:pt>
                <c:pt idx="465">
                  <c:v>83.730003356934006</c:v>
                </c:pt>
                <c:pt idx="466">
                  <c:v>83.730087280272997</c:v>
                </c:pt>
                <c:pt idx="467">
                  <c:v>83.731002807617003</c:v>
                </c:pt>
                <c:pt idx="468">
                  <c:v>83.732002258300994</c:v>
                </c:pt>
                <c:pt idx="469">
                  <c:v>83.733001708984006</c:v>
                </c:pt>
                <c:pt idx="470">
                  <c:v>83.733772277832003</c:v>
                </c:pt>
                <c:pt idx="471">
                  <c:v>83.734001159667997</c:v>
                </c:pt>
                <c:pt idx="472">
                  <c:v>83.735000610352003</c:v>
                </c:pt>
                <c:pt idx="473">
                  <c:v>83.736000061035</c:v>
                </c:pt>
                <c:pt idx="474">
                  <c:v>83.736259460449006</c:v>
                </c:pt>
                <c:pt idx="475">
                  <c:v>83.736953735352003</c:v>
                </c:pt>
                <c:pt idx="476">
                  <c:v>83.736999511719006</c:v>
                </c:pt>
                <c:pt idx="477">
                  <c:v>83.737998962402003</c:v>
                </c:pt>
                <c:pt idx="478">
                  <c:v>83.738998413085994</c:v>
                </c:pt>
                <c:pt idx="479">
                  <c:v>83.739715576172003</c:v>
                </c:pt>
                <c:pt idx="480">
                  <c:v>83.73999786377</c:v>
                </c:pt>
                <c:pt idx="481">
                  <c:v>83.724006652832003</c:v>
                </c:pt>
                <c:pt idx="482">
                  <c:v>83.709999084472997</c:v>
                </c:pt>
                <c:pt idx="483">
                  <c:v>83.684997558594006</c:v>
                </c:pt>
                <c:pt idx="484">
                  <c:v>83.660003662109006</c:v>
                </c:pt>
                <c:pt idx="485">
                  <c:v>83.76000213623</c:v>
                </c:pt>
                <c:pt idx="486">
                  <c:v>83.766105651855</c:v>
                </c:pt>
                <c:pt idx="487">
                  <c:v>83.860000610352003</c:v>
                </c:pt>
                <c:pt idx="488">
                  <c:v>83.866096496582003</c:v>
                </c:pt>
                <c:pt idx="489">
                  <c:v>83.900001525879006</c:v>
                </c:pt>
                <c:pt idx="490">
                  <c:v>83.860000610352003</c:v>
                </c:pt>
                <c:pt idx="491">
                  <c:v>83.917976379395</c:v>
                </c:pt>
                <c:pt idx="492">
                  <c:v>83.919998168945</c:v>
                </c:pt>
                <c:pt idx="493">
                  <c:v>83.919998168945</c:v>
                </c:pt>
                <c:pt idx="494">
                  <c:v>83.879997253417997</c:v>
                </c:pt>
                <c:pt idx="495">
                  <c:v>83.879997253417997</c:v>
                </c:pt>
                <c:pt idx="496">
                  <c:v>84.110000610352003</c:v>
                </c:pt>
                <c:pt idx="497">
                  <c:v>84.110000610352003</c:v>
                </c:pt>
                <c:pt idx="498">
                  <c:v>84.11499786377</c:v>
                </c:pt>
                <c:pt idx="499">
                  <c:v>84.120002746582003</c:v>
                </c:pt>
                <c:pt idx="500">
                  <c:v>84.180000305175994</c:v>
                </c:pt>
                <c:pt idx="501">
                  <c:v>84.180000305175994</c:v>
                </c:pt>
                <c:pt idx="502">
                  <c:v>84.180000305175994</c:v>
                </c:pt>
                <c:pt idx="503">
                  <c:v>84.180000305175994</c:v>
                </c:pt>
                <c:pt idx="504">
                  <c:v>84.180000305175994</c:v>
                </c:pt>
                <c:pt idx="505">
                  <c:v>83.77091217041</c:v>
                </c:pt>
                <c:pt idx="506">
                  <c:v>83.760589599609006</c:v>
                </c:pt>
                <c:pt idx="507">
                  <c:v>83.730575561522997</c:v>
                </c:pt>
                <c:pt idx="508">
                  <c:v>83.736434936522997</c:v>
                </c:pt>
                <c:pt idx="509">
                  <c:v>83.738471984862997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6-4C60-409B-91A2-0F0710BFE3B0}"/>
            </c:ext>
          </c:extLst>
        </c:ser>
        <c:ser>
          <c:idx val="2"/>
          <c:order val="7"/>
          <c:tx>
            <c:v>WSPL_MNQ_PLAN</c:v>
          </c:tx>
          <c:spPr>
            <a:ln w="1270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'WSPL_2D-Model_PLAN'!$B$4:$B$512</c:f>
              <c:numCache>
                <c:formatCode>0.00</c:formatCode>
                <c:ptCount val="509"/>
                <c:pt idx="0">
                  <c:v>0</c:v>
                </c:pt>
                <c:pt idx="1">
                  <c:v>3.6596042005499001</c:v>
                </c:pt>
                <c:pt idx="2">
                  <c:v>5.8787353152988997</c:v>
                </c:pt>
                <c:pt idx="3">
                  <c:v>8.5657214229527003</c:v>
                </c:pt>
                <c:pt idx="4">
                  <c:v>11.970336010860001</c:v>
                </c:pt>
                <c:pt idx="5">
                  <c:v>13.369877344958001</c:v>
                </c:pt>
                <c:pt idx="6">
                  <c:v>15.847956266153</c:v>
                </c:pt>
                <c:pt idx="7">
                  <c:v>17.889664938951999</c:v>
                </c:pt>
                <c:pt idx="8">
                  <c:v>19.874677332861001</c:v>
                </c:pt>
                <c:pt idx="9">
                  <c:v>21.714913928788999</c:v>
                </c:pt>
                <c:pt idx="10">
                  <c:v>24.552432224663999</c:v>
                </c:pt>
                <c:pt idx="11">
                  <c:v>27.391554350124999</c:v>
                </c:pt>
                <c:pt idx="12">
                  <c:v>29.239349188464001</c:v>
                </c:pt>
                <c:pt idx="13">
                  <c:v>30.402082170728001</c:v>
                </c:pt>
                <c:pt idx="14">
                  <c:v>30.471673777199999</c:v>
                </c:pt>
                <c:pt idx="15">
                  <c:v>31.449919559272001</c:v>
                </c:pt>
                <c:pt idx="16">
                  <c:v>33.584231981529001</c:v>
                </c:pt>
                <c:pt idx="17">
                  <c:v>37.204971148376998</c:v>
                </c:pt>
                <c:pt idx="18">
                  <c:v>37.501368667904998</c:v>
                </c:pt>
                <c:pt idx="19">
                  <c:v>37.938721386075997</c:v>
                </c:pt>
                <c:pt idx="20">
                  <c:v>39.085411248890999</c:v>
                </c:pt>
                <c:pt idx="21">
                  <c:v>39.745231705994001</c:v>
                </c:pt>
                <c:pt idx="22">
                  <c:v>39.852579681039003</c:v>
                </c:pt>
                <c:pt idx="23">
                  <c:v>41.978743864823997</c:v>
                </c:pt>
                <c:pt idx="24">
                  <c:v>43.609320741120001</c:v>
                </c:pt>
                <c:pt idx="25">
                  <c:v>44.118346969268998</c:v>
                </c:pt>
                <c:pt idx="26">
                  <c:v>45.210240042465998</c:v>
                </c:pt>
                <c:pt idx="27">
                  <c:v>45.363539816649997</c:v>
                </c:pt>
                <c:pt idx="28">
                  <c:v>45.896522593728001</c:v>
                </c:pt>
                <c:pt idx="29">
                  <c:v>46.145355996265998</c:v>
                </c:pt>
                <c:pt idx="30">
                  <c:v>46.295176260878002</c:v>
                </c:pt>
                <c:pt idx="31">
                  <c:v>47.335072975187998</c:v>
                </c:pt>
                <c:pt idx="32">
                  <c:v>47.356688038747997</c:v>
                </c:pt>
                <c:pt idx="33">
                  <c:v>48.404299238927003</c:v>
                </c:pt>
                <c:pt idx="34">
                  <c:v>49.444066828337</c:v>
                </c:pt>
                <c:pt idx="35">
                  <c:v>50.489098337921</c:v>
                </c:pt>
                <c:pt idx="36">
                  <c:v>51.773709796101002</c:v>
                </c:pt>
                <c:pt idx="37">
                  <c:v>52.911549182553998</c:v>
                </c:pt>
                <c:pt idx="38">
                  <c:v>53.044873133099998</c:v>
                </c:pt>
                <c:pt idx="39">
                  <c:v>54.317846621732997</c:v>
                </c:pt>
                <c:pt idx="40">
                  <c:v>55.600446523108999</c:v>
                </c:pt>
                <c:pt idx="41">
                  <c:v>56.882577618383998</c:v>
                </c:pt>
                <c:pt idx="42">
                  <c:v>58.148662393099997</c:v>
                </c:pt>
                <c:pt idx="43">
                  <c:v>58.322507981279998</c:v>
                </c:pt>
                <c:pt idx="44">
                  <c:v>59.407232041870998</c:v>
                </c:pt>
                <c:pt idx="45">
                  <c:v>60.652203099792999</c:v>
                </c:pt>
                <c:pt idx="46">
                  <c:v>61.892847278715003</c:v>
                </c:pt>
                <c:pt idx="47">
                  <c:v>63.136080395310998</c:v>
                </c:pt>
                <c:pt idx="48">
                  <c:v>63.463310038186997</c:v>
                </c:pt>
                <c:pt idx="49">
                  <c:v>64.389823713365999</c:v>
                </c:pt>
                <c:pt idx="50">
                  <c:v>64.824242694310001</c:v>
                </c:pt>
                <c:pt idx="51">
                  <c:v>65.632773945357002</c:v>
                </c:pt>
                <c:pt idx="52">
                  <c:v>65.739205045524997</c:v>
                </c:pt>
                <c:pt idx="53">
                  <c:v>66.882784659587003</c:v>
                </c:pt>
                <c:pt idx="54">
                  <c:v>67.109621636849994</c:v>
                </c:pt>
                <c:pt idx="55">
                  <c:v>68.133841967487001</c:v>
                </c:pt>
                <c:pt idx="56">
                  <c:v>68.929267950525997</c:v>
                </c:pt>
                <c:pt idx="57">
                  <c:v>69.403999718875994</c:v>
                </c:pt>
                <c:pt idx="58">
                  <c:v>69.881216569881005</c:v>
                </c:pt>
                <c:pt idx="59">
                  <c:v>70.636652874449993</c:v>
                </c:pt>
                <c:pt idx="60">
                  <c:v>70.878897972736993</c:v>
                </c:pt>
                <c:pt idx="61">
                  <c:v>71.845028653997005</c:v>
                </c:pt>
                <c:pt idx="62">
                  <c:v>72.017562578037001</c:v>
                </c:pt>
                <c:pt idx="63">
                  <c:v>73.080109799389007</c:v>
                </c:pt>
                <c:pt idx="64">
                  <c:v>73.167679683941003</c:v>
                </c:pt>
                <c:pt idx="65">
                  <c:v>74.204875185922006</c:v>
                </c:pt>
                <c:pt idx="66">
                  <c:v>74.345573774475994</c:v>
                </c:pt>
                <c:pt idx="67">
                  <c:v>75.593940310177004</c:v>
                </c:pt>
                <c:pt idx="68">
                  <c:v>75.868541523382007</c:v>
                </c:pt>
                <c:pt idx="69">
                  <c:v>76.814302736236996</c:v>
                </c:pt>
                <c:pt idx="70">
                  <c:v>78.021242750682006</c:v>
                </c:pt>
                <c:pt idx="71">
                  <c:v>79.223787055879995</c:v>
                </c:pt>
                <c:pt idx="72">
                  <c:v>80.840910483008003</c:v>
                </c:pt>
                <c:pt idx="73">
                  <c:v>81.399318920471998</c:v>
                </c:pt>
                <c:pt idx="74">
                  <c:v>82.356742926653993</c:v>
                </c:pt>
                <c:pt idx="75">
                  <c:v>82.449518718071005</c:v>
                </c:pt>
                <c:pt idx="76">
                  <c:v>84.072917698308999</c:v>
                </c:pt>
                <c:pt idx="77">
                  <c:v>84.269555137899999</c:v>
                </c:pt>
                <c:pt idx="78">
                  <c:v>84.544569551411001</c:v>
                </c:pt>
                <c:pt idx="79">
                  <c:v>85.887843122123002</c:v>
                </c:pt>
                <c:pt idx="80">
                  <c:v>86.413048071036997</c:v>
                </c:pt>
                <c:pt idx="81">
                  <c:v>87.150014000571005</c:v>
                </c:pt>
                <c:pt idx="82">
                  <c:v>88.101214282244001</c:v>
                </c:pt>
                <c:pt idx="83">
                  <c:v>88.835200466930004</c:v>
                </c:pt>
                <c:pt idx="84">
                  <c:v>88.987407239877001</c:v>
                </c:pt>
                <c:pt idx="85">
                  <c:v>90.053989571379006</c:v>
                </c:pt>
                <c:pt idx="86">
                  <c:v>91.215334906438002</c:v>
                </c:pt>
                <c:pt idx="87">
                  <c:v>92.683884238410997</c:v>
                </c:pt>
                <c:pt idx="88">
                  <c:v>93.861442592252004</c:v>
                </c:pt>
                <c:pt idx="89">
                  <c:v>95.413456245527996</c:v>
                </c:pt>
                <c:pt idx="90">
                  <c:v>95.954241435685006</c:v>
                </c:pt>
                <c:pt idx="91">
                  <c:v>97.518335514865001</c:v>
                </c:pt>
                <c:pt idx="92">
                  <c:v>98.846746860370999</c:v>
                </c:pt>
                <c:pt idx="93">
                  <c:v>100.18814461012001</c:v>
                </c:pt>
                <c:pt idx="94">
                  <c:v>102.08068804097999</c:v>
                </c:pt>
                <c:pt idx="95">
                  <c:v>103.52274356028001</c:v>
                </c:pt>
                <c:pt idx="96">
                  <c:v>104.81967403593001</c:v>
                </c:pt>
                <c:pt idx="97">
                  <c:v>106.55860351699</c:v>
                </c:pt>
                <c:pt idx="98">
                  <c:v>108.05365473880001</c:v>
                </c:pt>
                <c:pt idx="99">
                  <c:v>109.27629656674</c:v>
                </c:pt>
                <c:pt idx="100">
                  <c:v>110.94913613337</c:v>
                </c:pt>
                <c:pt idx="101">
                  <c:v>113.35926370227</c:v>
                </c:pt>
                <c:pt idx="102">
                  <c:v>115.15878128385</c:v>
                </c:pt>
                <c:pt idx="103">
                  <c:v>117.59812684457999</c:v>
                </c:pt>
                <c:pt idx="104">
                  <c:v>118.6691362465</c:v>
                </c:pt>
                <c:pt idx="105">
                  <c:v>121.15534942981</c:v>
                </c:pt>
                <c:pt idx="106">
                  <c:v>123.0683855379</c:v>
                </c:pt>
                <c:pt idx="107">
                  <c:v>123.27467729639</c:v>
                </c:pt>
                <c:pt idx="108">
                  <c:v>125.33072288818001</c:v>
                </c:pt>
                <c:pt idx="109">
                  <c:v>128.00676221184</c:v>
                </c:pt>
                <c:pt idx="110">
                  <c:v>128.8532725936</c:v>
                </c:pt>
                <c:pt idx="111">
                  <c:v>130.14843787664</c:v>
                </c:pt>
                <c:pt idx="112">
                  <c:v>131.75054260638001</c:v>
                </c:pt>
                <c:pt idx="113">
                  <c:v>134.08733824325</c:v>
                </c:pt>
                <c:pt idx="114">
                  <c:v>136.88145173103999</c:v>
                </c:pt>
                <c:pt idx="115">
                  <c:v>138.75352367457</c:v>
                </c:pt>
                <c:pt idx="116">
                  <c:v>139.25638332834001</c:v>
                </c:pt>
                <c:pt idx="117">
                  <c:v>141.28553466709999</c:v>
                </c:pt>
                <c:pt idx="118">
                  <c:v>143.80864155188999</c:v>
                </c:pt>
                <c:pt idx="119">
                  <c:v>146.56826826105001</c:v>
                </c:pt>
                <c:pt idx="120">
                  <c:v>147.17693227172001</c:v>
                </c:pt>
                <c:pt idx="121">
                  <c:v>149.39713803288001</c:v>
                </c:pt>
                <c:pt idx="122">
                  <c:v>150.78132543157</c:v>
                </c:pt>
                <c:pt idx="123">
                  <c:v>156.69036465828</c:v>
                </c:pt>
                <c:pt idx="124">
                  <c:v>158.67770667259001</c:v>
                </c:pt>
                <c:pt idx="125">
                  <c:v>160.41924207982001</c:v>
                </c:pt>
                <c:pt idx="126">
                  <c:v>166.16881531964</c:v>
                </c:pt>
                <c:pt idx="127">
                  <c:v>167.41106266931999</c:v>
                </c:pt>
                <c:pt idx="128">
                  <c:v>168.55038050248001</c:v>
                </c:pt>
                <c:pt idx="129">
                  <c:v>169.38912086293999</c:v>
                </c:pt>
                <c:pt idx="130">
                  <c:v>170.08215537162999</c:v>
                </c:pt>
                <c:pt idx="131">
                  <c:v>172.75905748215999</c:v>
                </c:pt>
                <c:pt idx="132">
                  <c:v>174.56202412452001</c:v>
                </c:pt>
                <c:pt idx="133">
                  <c:v>176.48150015183001</c:v>
                </c:pt>
                <c:pt idx="134">
                  <c:v>178.20476110368</c:v>
                </c:pt>
                <c:pt idx="135">
                  <c:v>179.44689906835001</c:v>
                </c:pt>
                <c:pt idx="136">
                  <c:v>182.30277367299001</c:v>
                </c:pt>
                <c:pt idx="137">
                  <c:v>184.11156619446001</c:v>
                </c:pt>
                <c:pt idx="138">
                  <c:v>185.71718351992999</c:v>
                </c:pt>
                <c:pt idx="139">
                  <c:v>187.18697939671</c:v>
                </c:pt>
                <c:pt idx="140">
                  <c:v>189.01899441110001</c:v>
                </c:pt>
                <c:pt idx="141">
                  <c:v>191.95659472976999</c:v>
                </c:pt>
                <c:pt idx="142">
                  <c:v>193.96156864426001</c:v>
                </c:pt>
                <c:pt idx="143">
                  <c:v>195.35537898379999</c:v>
                </c:pt>
                <c:pt idx="144">
                  <c:v>195.8591847026</c:v>
                </c:pt>
                <c:pt idx="145">
                  <c:v>200.37467610242001</c:v>
                </c:pt>
                <c:pt idx="146">
                  <c:v>200.45865477321999</c:v>
                </c:pt>
                <c:pt idx="147">
                  <c:v>200.70773770541999</c:v>
                </c:pt>
                <c:pt idx="148">
                  <c:v>204.17216786538</c:v>
                </c:pt>
                <c:pt idx="149">
                  <c:v>205.73600946361</c:v>
                </c:pt>
                <c:pt idx="150">
                  <c:v>206.02594334634</c:v>
                </c:pt>
                <c:pt idx="151">
                  <c:v>206.88259250572</c:v>
                </c:pt>
                <c:pt idx="152">
                  <c:v>207.63905947584999</c:v>
                </c:pt>
                <c:pt idx="153">
                  <c:v>209.12277138256999</c:v>
                </c:pt>
                <c:pt idx="154">
                  <c:v>211.36077337515999</c:v>
                </c:pt>
                <c:pt idx="155">
                  <c:v>211.44369649382</c:v>
                </c:pt>
                <c:pt idx="156">
                  <c:v>212.13883298281999</c:v>
                </c:pt>
                <c:pt idx="157">
                  <c:v>212.42940811285999</c:v>
                </c:pt>
                <c:pt idx="158">
                  <c:v>212.68941976637001</c:v>
                </c:pt>
                <c:pt idx="159">
                  <c:v>213.14303536768</c:v>
                </c:pt>
                <c:pt idx="160">
                  <c:v>213.77560309725001</c:v>
                </c:pt>
                <c:pt idx="161">
                  <c:v>213.97404970900001</c:v>
                </c:pt>
                <c:pt idx="162">
                  <c:v>213.98381653057001</c:v>
                </c:pt>
                <c:pt idx="163">
                  <c:v>215.21633217022</c:v>
                </c:pt>
                <c:pt idx="164">
                  <c:v>215.27085893284001</c:v>
                </c:pt>
                <c:pt idx="165">
                  <c:v>216.45565877159001</c:v>
                </c:pt>
                <c:pt idx="166">
                  <c:v>216.55294609648001</c:v>
                </c:pt>
                <c:pt idx="167">
                  <c:v>217.69155844059</c:v>
                </c:pt>
                <c:pt idx="168">
                  <c:v>217.82866758076</c:v>
                </c:pt>
                <c:pt idx="169">
                  <c:v>218.90335956771</c:v>
                </c:pt>
                <c:pt idx="170">
                  <c:v>218.93041129712</c:v>
                </c:pt>
                <c:pt idx="171">
                  <c:v>219.09382735471999</c:v>
                </c:pt>
                <c:pt idx="172">
                  <c:v>220.11739862911</c:v>
                </c:pt>
                <c:pt idx="173">
                  <c:v>220.32071262775</c:v>
                </c:pt>
                <c:pt idx="174">
                  <c:v>220.65613773595001</c:v>
                </c:pt>
                <c:pt idx="175">
                  <c:v>221.85375632642999</c:v>
                </c:pt>
                <c:pt idx="176">
                  <c:v>223.01931407628001</c:v>
                </c:pt>
                <c:pt idx="177">
                  <c:v>224.07957091051</c:v>
                </c:pt>
                <c:pt idx="178">
                  <c:v>224.94860562022001</c:v>
                </c:pt>
                <c:pt idx="179">
                  <c:v>225.45346457136</c:v>
                </c:pt>
                <c:pt idx="180">
                  <c:v>226.93766727882999</c:v>
                </c:pt>
                <c:pt idx="181">
                  <c:v>227.89319335261001</c:v>
                </c:pt>
                <c:pt idx="182">
                  <c:v>229.22587626197</c:v>
                </c:pt>
                <c:pt idx="183">
                  <c:v>230.88522811132</c:v>
                </c:pt>
                <c:pt idx="184">
                  <c:v>230.89913078408</c:v>
                </c:pt>
                <c:pt idx="185">
                  <c:v>234.85701182361001</c:v>
                </c:pt>
                <c:pt idx="186">
                  <c:v>237.16263368783001</c:v>
                </c:pt>
                <c:pt idx="187">
                  <c:v>238.60275975924</c:v>
                </c:pt>
                <c:pt idx="188">
                  <c:v>239.81347700182999</c:v>
                </c:pt>
                <c:pt idx="189">
                  <c:v>241.90238238782999</c:v>
                </c:pt>
                <c:pt idx="190">
                  <c:v>244.18303985159</c:v>
                </c:pt>
                <c:pt idx="191">
                  <c:v>252.6781051497</c:v>
                </c:pt>
                <c:pt idx="192">
                  <c:v>258.33470903120002</c:v>
                </c:pt>
                <c:pt idx="193">
                  <c:v>264.24203622389001</c:v>
                </c:pt>
                <c:pt idx="194">
                  <c:v>266.72192059499997</c:v>
                </c:pt>
                <c:pt idx="195">
                  <c:v>272.46458113678</c:v>
                </c:pt>
                <c:pt idx="196">
                  <c:v>280.68103058266001</c:v>
                </c:pt>
                <c:pt idx="197">
                  <c:v>286.57207675354999</c:v>
                </c:pt>
                <c:pt idx="198">
                  <c:v>294.58598218207999</c:v>
                </c:pt>
                <c:pt idx="199">
                  <c:v>299.39393091545998</c:v>
                </c:pt>
                <c:pt idx="200">
                  <c:v>300.61307327117999</c:v>
                </c:pt>
                <c:pt idx="201">
                  <c:v>302.62597881117</c:v>
                </c:pt>
                <c:pt idx="202">
                  <c:v>305.20907573353003</c:v>
                </c:pt>
                <c:pt idx="203">
                  <c:v>306.28050003801002</c:v>
                </c:pt>
                <c:pt idx="204">
                  <c:v>309.54674031962003</c:v>
                </c:pt>
                <c:pt idx="205">
                  <c:v>311.92571890464001</c:v>
                </c:pt>
                <c:pt idx="206">
                  <c:v>319.32902454190003</c:v>
                </c:pt>
                <c:pt idx="207">
                  <c:v>323.90740186913001</c:v>
                </c:pt>
                <c:pt idx="208">
                  <c:v>328.70587166791</c:v>
                </c:pt>
                <c:pt idx="209">
                  <c:v>334.38765607127999</c:v>
                </c:pt>
                <c:pt idx="210">
                  <c:v>335.82279131972001</c:v>
                </c:pt>
                <c:pt idx="211">
                  <c:v>340.91683285078</c:v>
                </c:pt>
                <c:pt idx="212">
                  <c:v>347.72211194848001</c:v>
                </c:pt>
                <c:pt idx="213">
                  <c:v>354.57391319909999</c:v>
                </c:pt>
                <c:pt idx="214">
                  <c:v>359.59855143183</c:v>
                </c:pt>
                <c:pt idx="215">
                  <c:v>363.67814547666001</c:v>
                </c:pt>
                <c:pt idx="216">
                  <c:v>369.30567600917999</c:v>
                </c:pt>
                <c:pt idx="217">
                  <c:v>371.49645098781002</c:v>
                </c:pt>
                <c:pt idx="218">
                  <c:v>373.75731251128002</c:v>
                </c:pt>
                <c:pt idx="219">
                  <c:v>374.58296053063998</c:v>
                </c:pt>
                <c:pt idx="220">
                  <c:v>377.68803261031002</c:v>
                </c:pt>
                <c:pt idx="221">
                  <c:v>377.87357059375</c:v>
                </c:pt>
                <c:pt idx="222">
                  <c:v>377.98223611425999</c:v>
                </c:pt>
                <c:pt idx="223">
                  <c:v>377.98960916227003</c:v>
                </c:pt>
                <c:pt idx="224">
                  <c:v>378.24781729295</c:v>
                </c:pt>
                <c:pt idx="225">
                  <c:v>378.43155328411001</c:v>
                </c:pt>
                <c:pt idx="226">
                  <c:v>379.83100814648998</c:v>
                </c:pt>
                <c:pt idx="227">
                  <c:v>379.901491007</c:v>
                </c:pt>
                <c:pt idx="228">
                  <c:v>380.00791445796</c:v>
                </c:pt>
                <c:pt idx="229">
                  <c:v>381.96351146640001</c:v>
                </c:pt>
                <c:pt idx="230">
                  <c:v>382.43555625558997</c:v>
                </c:pt>
                <c:pt idx="231">
                  <c:v>382.61287666304003</c:v>
                </c:pt>
                <c:pt idx="232">
                  <c:v>384.86795030893001</c:v>
                </c:pt>
                <c:pt idx="233">
                  <c:v>386.41987078065</c:v>
                </c:pt>
                <c:pt idx="234">
                  <c:v>393.07490431602002</c:v>
                </c:pt>
                <c:pt idx="235">
                  <c:v>393.16164757214</c:v>
                </c:pt>
                <c:pt idx="236">
                  <c:v>393.22832973645001</c:v>
                </c:pt>
                <c:pt idx="237">
                  <c:v>393.35740414393001</c:v>
                </c:pt>
                <c:pt idx="238">
                  <c:v>403.08072171793998</c:v>
                </c:pt>
                <c:pt idx="239">
                  <c:v>404.62234801531997</c:v>
                </c:pt>
                <c:pt idx="240">
                  <c:v>406.46515287147997</c:v>
                </c:pt>
                <c:pt idx="241">
                  <c:v>406.86578775395998</c:v>
                </c:pt>
                <c:pt idx="242">
                  <c:v>408.62501294604999</c:v>
                </c:pt>
                <c:pt idx="243">
                  <c:v>411.38448033608</c:v>
                </c:pt>
                <c:pt idx="244">
                  <c:v>415.63347560808</c:v>
                </c:pt>
                <c:pt idx="245">
                  <c:v>418.79409274966002</c:v>
                </c:pt>
                <c:pt idx="246">
                  <c:v>423.75534099842002</c:v>
                </c:pt>
                <c:pt idx="247">
                  <c:v>423.77786595815002</c:v>
                </c:pt>
                <c:pt idx="248">
                  <c:v>423.82297588061999</c:v>
                </c:pt>
                <c:pt idx="249">
                  <c:v>428.47445715303002</c:v>
                </c:pt>
                <c:pt idx="250">
                  <c:v>432.33035891083</c:v>
                </c:pt>
                <c:pt idx="251">
                  <c:v>433.23151248261001</c:v>
                </c:pt>
                <c:pt idx="252">
                  <c:v>434.13727600408998</c:v>
                </c:pt>
                <c:pt idx="253">
                  <c:v>435.57433658959002</c:v>
                </c:pt>
                <c:pt idx="254">
                  <c:v>435.62065793414001</c:v>
                </c:pt>
                <c:pt idx="255">
                  <c:v>436.34012603523001</c:v>
                </c:pt>
                <c:pt idx="256">
                  <c:v>436.54365803898997</c:v>
                </c:pt>
                <c:pt idx="257">
                  <c:v>437.15716135349999</c:v>
                </c:pt>
                <c:pt idx="258">
                  <c:v>437.38776733287</c:v>
                </c:pt>
                <c:pt idx="259">
                  <c:v>437.57582459384997</c:v>
                </c:pt>
                <c:pt idx="260">
                  <c:v>438.40484382431998</c:v>
                </c:pt>
                <c:pt idx="261">
                  <c:v>438.99096924810999</c:v>
                </c:pt>
                <c:pt idx="262">
                  <c:v>442.01409475464999</c:v>
                </c:pt>
                <c:pt idx="263">
                  <c:v>443.29002919128999</c:v>
                </c:pt>
                <c:pt idx="264">
                  <c:v>444.72182931591999</c:v>
                </c:pt>
                <c:pt idx="265">
                  <c:v>445.58069151875998</c:v>
                </c:pt>
                <c:pt idx="266">
                  <c:v>448.18791279822</c:v>
                </c:pt>
                <c:pt idx="267">
                  <c:v>450.25030876864997</c:v>
                </c:pt>
                <c:pt idx="268">
                  <c:v>450.65786105826999</c:v>
                </c:pt>
                <c:pt idx="269">
                  <c:v>451.52394061564002</c:v>
                </c:pt>
                <c:pt idx="270">
                  <c:v>453.26684451155</c:v>
                </c:pt>
                <c:pt idx="271">
                  <c:v>453.99402691543003</c:v>
                </c:pt>
                <c:pt idx="272">
                  <c:v>454.43188411231</c:v>
                </c:pt>
                <c:pt idx="273">
                  <c:v>457.09378816519001</c:v>
                </c:pt>
                <c:pt idx="274">
                  <c:v>458.8276915564</c:v>
                </c:pt>
                <c:pt idx="275">
                  <c:v>459.12398589204997</c:v>
                </c:pt>
                <c:pt idx="276">
                  <c:v>460.13764564617998</c:v>
                </c:pt>
                <c:pt idx="277">
                  <c:v>461.90321986713002</c:v>
                </c:pt>
                <c:pt idx="278">
                  <c:v>463.78631320833</c:v>
                </c:pt>
                <c:pt idx="279">
                  <c:v>465.06762602550998</c:v>
                </c:pt>
                <c:pt idx="280">
                  <c:v>466.95062142102</c:v>
                </c:pt>
                <c:pt idx="281">
                  <c:v>468.23199762402999</c:v>
                </c:pt>
                <c:pt idx="282">
                  <c:v>470.11505712463997</c:v>
                </c:pt>
                <c:pt idx="283">
                  <c:v>471.40022367853999</c:v>
                </c:pt>
                <c:pt idx="284">
                  <c:v>472.67898667129998</c:v>
                </c:pt>
                <c:pt idx="285">
                  <c:v>474.56446394341998</c:v>
                </c:pt>
                <c:pt idx="286">
                  <c:v>477.97655683849001</c:v>
                </c:pt>
                <c:pt idx="287">
                  <c:v>481.09539179472</c:v>
                </c:pt>
                <c:pt idx="288">
                  <c:v>483.24873440964001</c:v>
                </c:pt>
                <c:pt idx="289">
                  <c:v>486.65298940224</c:v>
                </c:pt>
                <c:pt idx="290">
                  <c:v>491.93300470283998</c:v>
                </c:pt>
                <c:pt idx="291">
                  <c:v>495.33987942498999</c:v>
                </c:pt>
                <c:pt idx="292">
                  <c:v>499.78900738811001</c:v>
                </c:pt>
                <c:pt idx="293">
                  <c:v>500.61355173161002</c:v>
                </c:pt>
                <c:pt idx="294">
                  <c:v>504.03713638583002</c:v>
                </c:pt>
                <c:pt idx="295">
                  <c:v>509.23486065319997</c:v>
                </c:pt>
                <c:pt idx="296">
                  <c:v>512.71885225071003</c:v>
                </c:pt>
                <c:pt idx="297">
                  <c:v>513.84764490533996</c:v>
                </c:pt>
                <c:pt idx="298">
                  <c:v>516.17228580050005</c:v>
                </c:pt>
                <c:pt idx="299">
                  <c:v>516.60762941966004</c:v>
                </c:pt>
                <c:pt idx="300">
                  <c:v>518.31678535013998</c:v>
                </c:pt>
                <c:pt idx="301">
                  <c:v>518.65074097279</c:v>
                </c:pt>
                <c:pt idx="302">
                  <c:v>519.80091481902002</c:v>
                </c:pt>
                <c:pt idx="303">
                  <c:v>520.31115082974998</c:v>
                </c:pt>
                <c:pt idx="304">
                  <c:v>521.30421906735</c:v>
                </c:pt>
                <c:pt idx="305">
                  <c:v>522.14020729849005</c:v>
                </c:pt>
                <c:pt idx="306">
                  <c:v>522.89887288166005</c:v>
                </c:pt>
                <c:pt idx="307">
                  <c:v>523.63854170873003</c:v>
                </c:pt>
                <c:pt idx="308">
                  <c:v>524.64812035150999</c:v>
                </c:pt>
                <c:pt idx="309">
                  <c:v>525.65618805328995</c:v>
                </c:pt>
                <c:pt idx="310">
                  <c:v>526.79673376367998</c:v>
                </c:pt>
                <c:pt idx="311">
                  <c:v>527.06451279672001</c:v>
                </c:pt>
                <c:pt idx="312">
                  <c:v>528.48258097678001</c:v>
                </c:pt>
                <c:pt idx="313">
                  <c:v>528.61700570383005</c:v>
                </c:pt>
                <c:pt idx="314">
                  <c:v>530.18627563924997</c:v>
                </c:pt>
                <c:pt idx="315">
                  <c:v>531.07439520126002</c:v>
                </c:pt>
                <c:pt idx="316">
                  <c:v>531.83794552927998</c:v>
                </c:pt>
                <c:pt idx="317">
                  <c:v>533.36735973020996</c:v>
                </c:pt>
                <c:pt idx="318">
                  <c:v>533.44491080993998</c:v>
                </c:pt>
                <c:pt idx="319">
                  <c:v>534.27747787393002</c:v>
                </c:pt>
                <c:pt idx="320">
                  <c:v>535.03396058742999</c:v>
                </c:pt>
                <c:pt idx="321">
                  <c:v>535.11031398987996</c:v>
                </c:pt>
                <c:pt idx="322">
                  <c:v>536.41794539524005</c:v>
                </c:pt>
                <c:pt idx="323">
                  <c:v>536.49868362660004</c:v>
                </c:pt>
                <c:pt idx="324">
                  <c:v>537.79501737611997</c:v>
                </c:pt>
                <c:pt idx="325">
                  <c:v>537.87420353765003</c:v>
                </c:pt>
                <c:pt idx="326">
                  <c:v>539.17810617674002</c:v>
                </c:pt>
                <c:pt idx="327">
                  <c:v>539.25155289882002</c:v>
                </c:pt>
                <c:pt idx="328">
                  <c:v>540.56417090170999</c:v>
                </c:pt>
                <c:pt idx="329">
                  <c:v>540.60810924409998</c:v>
                </c:pt>
                <c:pt idx="330">
                  <c:v>541.68338342773995</c:v>
                </c:pt>
                <c:pt idx="331">
                  <c:v>541.85659856898997</c:v>
                </c:pt>
                <c:pt idx="332">
                  <c:v>541.96386747383997</c:v>
                </c:pt>
                <c:pt idx="333">
                  <c:v>542.51948186524999</c:v>
                </c:pt>
                <c:pt idx="334">
                  <c:v>543.01623439075001</c:v>
                </c:pt>
                <c:pt idx="335">
                  <c:v>543.32857789823004</c:v>
                </c:pt>
                <c:pt idx="336">
                  <c:v>543.37015291390003</c:v>
                </c:pt>
                <c:pt idx="337">
                  <c:v>543.42787564319997</c:v>
                </c:pt>
                <c:pt idx="338">
                  <c:v>544.49678412787</c:v>
                </c:pt>
                <c:pt idx="339">
                  <c:v>544.78407783476996</c:v>
                </c:pt>
                <c:pt idx="340">
                  <c:v>545.20442572104002</c:v>
                </c:pt>
                <c:pt idx="341">
                  <c:v>546.20545705697998</c:v>
                </c:pt>
                <c:pt idx="342">
                  <c:v>547.12890106786995</c:v>
                </c:pt>
                <c:pt idx="343">
                  <c:v>547.67958725713004</c:v>
                </c:pt>
                <c:pt idx="344">
                  <c:v>548.3853485052</c:v>
                </c:pt>
                <c:pt idx="345">
                  <c:v>549.25758922905004</c:v>
                </c:pt>
                <c:pt idx="346">
                  <c:v>549.65894571744002</c:v>
                </c:pt>
                <c:pt idx="347">
                  <c:v>550.66010811931005</c:v>
                </c:pt>
                <c:pt idx="348">
                  <c:v>552.57677348308005</c:v>
                </c:pt>
                <c:pt idx="349">
                  <c:v>553.83650031288005</c:v>
                </c:pt>
                <c:pt idx="350">
                  <c:v>555.51606833111998</c:v>
                </c:pt>
                <c:pt idx="351">
                  <c:v>555.93749265881002</c:v>
                </c:pt>
                <c:pt idx="352">
                  <c:v>557.04687913598002</c:v>
                </c:pt>
                <c:pt idx="353">
                  <c:v>559.54141009745001</c:v>
                </c:pt>
                <c:pt idx="354">
                  <c:v>561.23390792213002</c:v>
                </c:pt>
                <c:pt idx="355">
                  <c:v>565.40398679783004</c:v>
                </c:pt>
                <c:pt idx="356">
                  <c:v>569.17721992826</c:v>
                </c:pt>
                <c:pt idx="357">
                  <c:v>573.20986364196006</c:v>
                </c:pt>
                <c:pt idx="358">
                  <c:v>577.08119793626997</c:v>
                </c:pt>
                <c:pt idx="359">
                  <c:v>580.98904615603999</c:v>
                </c:pt>
                <c:pt idx="360">
                  <c:v>584.94752166089995</c:v>
                </c:pt>
                <c:pt idx="361">
                  <c:v>588.97506502390002</c:v>
                </c:pt>
                <c:pt idx="362">
                  <c:v>592.78243881085996</c:v>
                </c:pt>
                <c:pt idx="363">
                  <c:v>593.77078133478994</c:v>
                </c:pt>
                <c:pt idx="364">
                  <c:v>596.85318510477998</c:v>
                </c:pt>
                <c:pt idx="365">
                  <c:v>600.59889255237999</c:v>
                </c:pt>
                <c:pt idx="366">
                  <c:v>604.69046641157001</c:v>
                </c:pt>
                <c:pt idx="367">
                  <c:v>608.41806622178001</c:v>
                </c:pt>
                <c:pt idx="368">
                  <c:v>612.51612300744</c:v>
                </c:pt>
                <c:pt idx="369">
                  <c:v>616.22901968324004</c:v>
                </c:pt>
                <c:pt idx="370">
                  <c:v>620.33601218032004</c:v>
                </c:pt>
                <c:pt idx="371">
                  <c:v>621.26375598153004</c:v>
                </c:pt>
                <c:pt idx="372">
                  <c:v>621.94706685062999</c:v>
                </c:pt>
                <c:pt idx="373">
                  <c:v>623.25125114605999</c:v>
                </c:pt>
                <c:pt idx="374">
                  <c:v>624.04440147296998</c:v>
                </c:pt>
                <c:pt idx="375">
                  <c:v>628.14883178811999</c:v>
                </c:pt>
                <c:pt idx="376">
                  <c:v>629.16100788315998</c:v>
                </c:pt>
                <c:pt idx="377">
                  <c:v>629.65153696703999</c:v>
                </c:pt>
                <c:pt idx="378">
                  <c:v>633.95354867999004</c:v>
                </c:pt>
                <c:pt idx="379">
                  <c:v>635.96330879003006</c:v>
                </c:pt>
                <c:pt idx="380">
                  <c:v>637.87716003752996</c:v>
                </c:pt>
                <c:pt idx="381">
                  <c:v>641.95304015181</c:v>
                </c:pt>
                <c:pt idx="382">
                  <c:v>643.78641361896996</c:v>
                </c:pt>
                <c:pt idx="383">
                  <c:v>647.86922124480998</c:v>
                </c:pt>
                <c:pt idx="384">
                  <c:v>651.61072259539003</c:v>
                </c:pt>
                <c:pt idx="385">
                  <c:v>655.68100844571995</c:v>
                </c:pt>
                <c:pt idx="386">
                  <c:v>659.43812163883001</c:v>
                </c:pt>
                <c:pt idx="387">
                  <c:v>662.64960771828999</c:v>
                </c:pt>
                <c:pt idx="388">
                  <c:v>663.49122387372995</c:v>
                </c:pt>
                <c:pt idx="389">
                  <c:v>671.28141754912997</c:v>
                </c:pt>
                <c:pt idx="390">
                  <c:v>679.12086661633998</c:v>
                </c:pt>
                <c:pt idx="391">
                  <c:v>680.05664710911003</c:v>
                </c:pt>
                <c:pt idx="392">
                  <c:v>687.01064771156996</c:v>
                </c:pt>
                <c:pt idx="393">
                  <c:v>687.67264730457998</c:v>
                </c:pt>
                <c:pt idx="394">
                  <c:v>688.67725634702003</c:v>
                </c:pt>
                <c:pt idx="395">
                  <c:v>692.10588888740995</c:v>
                </c:pt>
                <c:pt idx="396">
                  <c:v>693.93139141487995</c:v>
                </c:pt>
                <c:pt idx="397">
                  <c:v>694.94456206117002</c:v>
                </c:pt>
                <c:pt idx="398">
                  <c:v>696.09109170419003</c:v>
                </c:pt>
                <c:pt idx="399">
                  <c:v>701.19403183735994</c:v>
                </c:pt>
                <c:pt idx="400">
                  <c:v>702.89884425895002</c:v>
                </c:pt>
                <c:pt idx="401">
                  <c:v>706.33332961714996</c:v>
                </c:pt>
                <c:pt idx="402">
                  <c:v>709.48540394143004</c:v>
                </c:pt>
                <c:pt idx="403">
                  <c:v>710.87663839048003</c:v>
                </c:pt>
                <c:pt idx="404">
                  <c:v>714.25193836285996</c:v>
                </c:pt>
                <c:pt idx="405">
                  <c:v>715.44014212829995</c:v>
                </c:pt>
                <c:pt idx="406">
                  <c:v>716.81217351763996</c:v>
                </c:pt>
                <c:pt idx="407">
                  <c:v>718.86995129331001</c:v>
                </c:pt>
                <c:pt idx="408">
                  <c:v>722.19485828771997</c:v>
                </c:pt>
                <c:pt idx="409">
                  <c:v>726.83546761792002</c:v>
                </c:pt>
                <c:pt idx="410">
                  <c:v>730.15257516968995</c:v>
                </c:pt>
                <c:pt idx="411">
                  <c:v>732.50669901507001</c:v>
                </c:pt>
                <c:pt idx="412">
                  <c:v>736.27485379156997</c:v>
                </c:pt>
                <c:pt idx="413">
                  <c:v>738.77360436271999</c:v>
                </c:pt>
                <c:pt idx="414">
                  <c:v>741.25826935471002</c:v>
                </c:pt>
                <c:pt idx="415">
                  <c:v>741.43208343452</c:v>
                </c:pt>
                <c:pt idx="416">
                  <c:v>741.74100711254005</c:v>
                </c:pt>
                <c:pt idx="417">
                  <c:v>746.12994986455999</c:v>
                </c:pt>
                <c:pt idx="418">
                  <c:v>747.31964281700004</c:v>
                </c:pt>
                <c:pt idx="419">
                  <c:v>749.68301500933001</c:v>
                </c:pt>
                <c:pt idx="420">
                  <c:v>751.19156900871997</c:v>
                </c:pt>
                <c:pt idx="421">
                  <c:v>753.85861150885</c:v>
                </c:pt>
                <c:pt idx="422">
                  <c:v>754.32603730892004</c:v>
                </c:pt>
                <c:pt idx="423">
                  <c:v>754.63039702464005</c:v>
                </c:pt>
                <c:pt idx="424">
                  <c:v>756.28225260090005</c:v>
                </c:pt>
                <c:pt idx="425">
                  <c:v>759.16468915330995</c:v>
                </c:pt>
                <c:pt idx="426">
                  <c:v>762.02346199686997</c:v>
                </c:pt>
                <c:pt idx="427">
                  <c:v>765.57682250045002</c:v>
                </c:pt>
                <c:pt idx="428">
                  <c:v>766.28374617161001</c:v>
                </c:pt>
                <c:pt idx="429">
                  <c:v>769.17925248321001</c:v>
                </c:pt>
                <c:pt idx="430">
                  <c:v>771.78448608905001</c:v>
                </c:pt>
                <c:pt idx="431">
                  <c:v>772.31533244394996</c:v>
                </c:pt>
                <c:pt idx="432">
                  <c:v>774.38928589071998</c:v>
                </c:pt>
                <c:pt idx="433">
                  <c:v>776.99931566815997</c:v>
                </c:pt>
                <c:pt idx="434">
                  <c:v>779.61376712310005</c:v>
                </c:pt>
                <c:pt idx="435">
                  <c:v>782.23752579858001</c:v>
                </c:pt>
                <c:pt idx="436">
                  <c:v>782.41873910751997</c:v>
                </c:pt>
                <c:pt idx="437">
                  <c:v>784.84004197851004</c:v>
                </c:pt>
                <c:pt idx="438">
                  <c:v>787.44083001880006</c:v>
                </c:pt>
                <c:pt idx="439">
                  <c:v>790.04428119886995</c:v>
                </c:pt>
                <c:pt idx="440">
                  <c:v>792.65190819812005</c:v>
                </c:pt>
                <c:pt idx="441">
                  <c:v>795.26984069034995</c:v>
                </c:pt>
                <c:pt idx="442">
                  <c:v>795.67197859628004</c:v>
                </c:pt>
                <c:pt idx="443">
                  <c:v>798.94288860724998</c:v>
                </c:pt>
                <c:pt idx="444">
                  <c:v>802.61637796177001</c:v>
                </c:pt>
                <c:pt idx="445">
                  <c:v>803.87860972300996</c:v>
                </c:pt>
                <c:pt idx="446">
                  <c:v>806.28096071996004</c:v>
                </c:pt>
                <c:pt idx="447">
                  <c:v>809.95037886110003</c:v>
                </c:pt>
                <c:pt idx="448">
                  <c:v>813.61549217746995</c:v>
                </c:pt>
                <c:pt idx="449">
                  <c:v>817.28145182018</c:v>
                </c:pt>
                <c:pt idx="450">
                  <c:v>820.95277264599997</c:v>
                </c:pt>
                <c:pt idx="451">
                  <c:v>824.62361847543002</c:v>
                </c:pt>
                <c:pt idx="452">
                  <c:v>825.54445998045003</c:v>
                </c:pt>
                <c:pt idx="453">
                  <c:v>828.29972198565997</c:v>
                </c:pt>
                <c:pt idx="454">
                  <c:v>831.97348900168004</c:v>
                </c:pt>
                <c:pt idx="455">
                  <c:v>835.64499729337001</c:v>
                </c:pt>
                <c:pt idx="456">
                  <c:v>839.31996515805997</c:v>
                </c:pt>
                <c:pt idx="457">
                  <c:v>842.98971430608003</c:v>
                </c:pt>
                <c:pt idx="458">
                  <c:v>846.65934769581997</c:v>
                </c:pt>
                <c:pt idx="459">
                  <c:v>850.33318645359998</c:v>
                </c:pt>
                <c:pt idx="460">
                  <c:v>852.51031278173002</c:v>
                </c:pt>
                <c:pt idx="461">
                  <c:v>854.01123444573</c:v>
                </c:pt>
                <c:pt idx="462">
                  <c:v>857.68665094590006</c:v>
                </c:pt>
                <c:pt idx="463">
                  <c:v>861.36361704621004</c:v>
                </c:pt>
                <c:pt idx="464">
                  <c:v>865.03673450551003</c:v>
                </c:pt>
                <c:pt idx="465">
                  <c:v>868.70313656665996</c:v>
                </c:pt>
                <c:pt idx="466">
                  <c:v>868.95156906744</c:v>
                </c:pt>
                <c:pt idx="467">
                  <c:v>871.74383590187006</c:v>
                </c:pt>
                <c:pt idx="468">
                  <c:v>874.77509050112997</c:v>
                </c:pt>
                <c:pt idx="469">
                  <c:v>877.81463412372</c:v>
                </c:pt>
                <c:pt idx="470">
                  <c:v>880.16241466763995</c:v>
                </c:pt>
                <c:pt idx="471">
                  <c:v>880.85230482455995</c:v>
                </c:pt>
                <c:pt idx="472">
                  <c:v>883.90829071726</c:v>
                </c:pt>
                <c:pt idx="473">
                  <c:v>886.96649047734002</c:v>
                </c:pt>
                <c:pt idx="474">
                  <c:v>887.75977966518997</c:v>
                </c:pt>
                <c:pt idx="475">
                  <c:v>889.8731410012</c:v>
                </c:pt>
                <c:pt idx="476">
                  <c:v>890.01792846424996</c:v>
                </c:pt>
                <c:pt idx="477">
                  <c:v>893.04751404712999</c:v>
                </c:pt>
                <c:pt idx="478">
                  <c:v>896.10358715988002</c:v>
                </c:pt>
                <c:pt idx="479">
                  <c:v>898.29622891126996</c:v>
                </c:pt>
                <c:pt idx="480">
                  <c:v>899.17479284497006</c:v>
                </c:pt>
                <c:pt idx="481">
                  <c:v>899.29188846421005</c:v>
                </c:pt>
                <c:pt idx="482">
                  <c:v>899.38962082298997</c:v>
                </c:pt>
                <c:pt idx="483">
                  <c:v>901.91365078777005</c:v>
                </c:pt>
                <c:pt idx="484">
                  <c:v>903.15789458526001</c:v>
                </c:pt>
                <c:pt idx="485">
                  <c:v>905.45367413509996</c:v>
                </c:pt>
                <c:pt idx="486">
                  <c:v>905.61795602224004</c:v>
                </c:pt>
                <c:pt idx="487">
                  <c:v>908.13768541719003</c:v>
                </c:pt>
                <c:pt idx="488">
                  <c:v>908.98787252733996</c:v>
                </c:pt>
                <c:pt idx="489">
                  <c:v>909.67993151733003</c:v>
                </c:pt>
                <c:pt idx="490">
                  <c:v>911.94150562974005</c:v>
                </c:pt>
                <c:pt idx="491">
                  <c:v>914.01544374295997</c:v>
                </c:pt>
                <c:pt idx="492">
                  <c:v>914.08709183468</c:v>
                </c:pt>
                <c:pt idx="493">
                  <c:v>914.74061606909004</c:v>
                </c:pt>
                <c:pt idx="494">
                  <c:v>916.44854159206</c:v>
                </c:pt>
                <c:pt idx="495">
                  <c:v>917.52735617475003</c:v>
                </c:pt>
                <c:pt idx="496">
                  <c:v>919.71494834777002</c:v>
                </c:pt>
                <c:pt idx="497">
                  <c:v>921.02083261403004</c:v>
                </c:pt>
                <c:pt idx="498">
                  <c:v>925.99252543370994</c:v>
                </c:pt>
                <c:pt idx="499">
                  <c:v>930.76870361478996</c:v>
                </c:pt>
                <c:pt idx="500">
                  <c:v>933.10534063825003</c:v>
                </c:pt>
                <c:pt idx="501">
                  <c:v>935.93879206759004</c:v>
                </c:pt>
                <c:pt idx="502">
                  <c:v>940.91034539605005</c:v>
                </c:pt>
                <c:pt idx="503">
                  <c:v>941.70676783302997</c:v>
                </c:pt>
                <c:pt idx="504">
                  <c:v>945.88367539527997</c:v>
                </c:pt>
                <c:pt idx="505">
                  <c:v>949.87528898011999</c:v>
                </c:pt>
                <c:pt idx="506">
                  <c:v>949.97588646712995</c:v>
                </c:pt>
                <c:pt idx="507">
                  <c:v>954.06843886591003</c:v>
                </c:pt>
                <c:pt idx="508">
                  <c:v>958.99907516364999</c:v>
                </c:pt>
              </c:numCache>
            </c:numRef>
          </c:xVal>
          <c:yVal>
            <c:numRef>
              <c:f>'WSPL_2D-Model_PLAN'!$D$4:$D$513</c:f>
              <c:numCache>
                <c:formatCode>0.00</c:formatCode>
                <c:ptCount val="510"/>
                <c:pt idx="0">
                  <c:v>83.348442077637003</c:v>
                </c:pt>
                <c:pt idx="1">
                  <c:v>83.329467773437997</c:v>
                </c:pt>
                <c:pt idx="2">
                  <c:v>83.450248718262003</c:v>
                </c:pt>
                <c:pt idx="3">
                  <c:v>83.525192260742003</c:v>
                </c:pt>
                <c:pt idx="4">
                  <c:v>83.55647277832</c:v>
                </c:pt>
                <c:pt idx="5">
                  <c:v>83.570487976074006</c:v>
                </c:pt>
                <c:pt idx="6">
                  <c:v>83.576538085937997</c:v>
                </c:pt>
                <c:pt idx="7">
                  <c:v>83.581352233887003</c:v>
                </c:pt>
                <c:pt idx="8">
                  <c:v>83.583282470702997</c:v>
                </c:pt>
                <c:pt idx="9">
                  <c:v>83.587539672852003</c:v>
                </c:pt>
                <c:pt idx="10">
                  <c:v>83.587989807129006</c:v>
                </c:pt>
                <c:pt idx="11">
                  <c:v>83.588218688965</c:v>
                </c:pt>
                <c:pt idx="12">
                  <c:v>83.58829498291</c:v>
                </c:pt>
                <c:pt idx="13">
                  <c:v>83.588722229004006</c:v>
                </c:pt>
                <c:pt idx="14">
                  <c:v>83.58869934082</c:v>
                </c:pt>
                <c:pt idx="15">
                  <c:v>83.588432312012003</c:v>
                </c:pt>
                <c:pt idx="16">
                  <c:v>83.588485717772997</c:v>
                </c:pt>
                <c:pt idx="17">
                  <c:v>83.588600158690994</c:v>
                </c:pt>
                <c:pt idx="18">
                  <c:v>83.588706970215</c:v>
                </c:pt>
                <c:pt idx="19">
                  <c:v>83.58869934082</c:v>
                </c:pt>
                <c:pt idx="20">
                  <c:v>83.588737487792997</c:v>
                </c:pt>
                <c:pt idx="21">
                  <c:v>83.588882446289006</c:v>
                </c:pt>
                <c:pt idx="22">
                  <c:v>83.588874816895</c:v>
                </c:pt>
                <c:pt idx="23">
                  <c:v>83.589584350585994</c:v>
                </c:pt>
                <c:pt idx="24">
                  <c:v>83.589736938477003</c:v>
                </c:pt>
                <c:pt idx="25">
                  <c:v>83.589851379395</c:v>
                </c:pt>
                <c:pt idx="26">
                  <c:v>83.590110778809006</c:v>
                </c:pt>
                <c:pt idx="27">
                  <c:v>83.590110778809006</c:v>
                </c:pt>
                <c:pt idx="28">
                  <c:v>83.59008026123</c:v>
                </c:pt>
                <c:pt idx="29">
                  <c:v>83.590057373047003</c:v>
                </c:pt>
                <c:pt idx="30">
                  <c:v>83.590049743652003</c:v>
                </c:pt>
                <c:pt idx="31">
                  <c:v>83.590156555175994</c:v>
                </c:pt>
                <c:pt idx="32">
                  <c:v>83.590156555175994</c:v>
                </c:pt>
                <c:pt idx="33">
                  <c:v>83.590209960937997</c:v>
                </c:pt>
                <c:pt idx="34">
                  <c:v>83.590286254882997</c:v>
                </c:pt>
                <c:pt idx="35">
                  <c:v>83.590370178222997</c:v>
                </c:pt>
                <c:pt idx="36">
                  <c:v>83.590469360352003</c:v>
                </c:pt>
                <c:pt idx="37">
                  <c:v>83.590560913085994</c:v>
                </c:pt>
                <c:pt idx="38">
                  <c:v>83.59056854248</c:v>
                </c:pt>
                <c:pt idx="39">
                  <c:v>83.590599060059006</c:v>
                </c:pt>
                <c:pt idx="40">
                  <c:v>83.590690612792997</c:v>
                </c:pt>
                <c:pt idx="41">
                  <c:v>83.590744018555</c:v>
                </c:pt>
                <c:pt idx="42">
                  <c:v>83.590805053710994</c:v>
                </c:pt>
                <c:pt idx="43">
                  <c:v>83.590812683105</c:v>
                </c:pt>
                <c:pt idx="44">
                  <c:v>83.590866088867003</c:v>
                </c:pt>
                <c:pt idx="45">
                  <c:v>83.590927124022997</c:v>
                </c:pt>
                <c:pt idx="46">
                  <c:v>83.59098815918</c:v>
                </c:pt>
                <c:pt idx="47">
                  <c:v>83.591041564940994</c:v>
                </c:pt>
                <c:pt idx="48">
                  <c:v>83.591064453125</c:v>
                </c:pt>
                <c:pt idx="49">
                  <c:v>83.591087341309006</c:v>
                </c:pt>
                <c:pt idx="50">
                  <c:v>83.591117858887003</c:v>
                </c:pt>
                <c:pt idx="51">
                  <c:v>83.591201782227003</c:v>
                </c:pt>
                <c:pt idx="52">
                  <c:v>83.591194152832003</c:v>
                </c:pt>
                <c:pt idx="53">
                  <c:v>83.591201782227003</c:v>
                </c:pt>
                <c:pt idx="54">
                  <c:v>83.591232299805</c:v>
                </c:pt>
                <c:pt idx="55">
                  <c:v>83.591278076172003</c:v>
                </c:pt>
                <c:pt idx="56">
                  <c:v>83.59130859375</c:v>
                </c:pt>
                <c:pt idx="57">
                  <c:v>83.591331481934006</c:v>
                </c:pt>
                <c:pt idx="58">
                  <c:v>83.591339111327997</c:v>
                </c:pt>
                <c:pt idx="59">
                  <c:v>83.591361999512003</c:v>
                </c:pt>
                <c:pt idx="60">
                  <c:v>83.591361999512003</c:v>
                </c:pt>
                <c:pt idx="61">
                  <c:v>83.591445922852003</c:v>
                </c:pt>
                <c:pt idx="62">
                  <c:v>83.591445922852003</c:v>
                </c:pt>
                <c:pt idx="63">
                  <c:v>83.591491699219006</c:v>
                </c:pt>
                <c:pt idx="64">
                  <c:v>83.591499328612997</c:v>
                </c:pt>
                <c:pt idx="65">
                  <c:v>83.591415405272997</c:v>
                </c:pt>
                <c:pt idx="66">
                  <c:v>83.591415405272997</c:v>
                </c:pt>
                <c:pt idx="67">
                  <c:v>83.591537475585994</c:v>
                </c:pt>
                <c:pt idx="68">
                  <c:v>83.591552734375</c:v>
                </c:pt>
                <c:pt idx="69">
                  <c:v>83.591590881347997</c:v>
                </c:pt>
                <c:pt idx="70">
                  <c:v>83.591644287109006</c:v>
                </c:pt>
                <c:pt idx="71">
                  <c:v>83.591720581055</c:v>
                </c:pt>
                <c:pt idx="72">
                  <c:v>83.591789245605</c:v>
                </c:pt>
                <c:pt idx="73">
                  <c:v>83.591827392577997</c:v>
                </c:pt>
                <c:pt idx="74">
                  <c:v>83.591903686522997</c:v>
                </c:pt>
                <c:pt idx="75">
                  <c:v>83.591903686522997</c:v>
                </c:pt>
                <c:pt idx="76">
                  <c:v>83.591896057129006</c:v>
                </c:pt>
                <c:pt idx="77">
                  <c:v>83.591896057129006</c:v>
                </c:pt>
                <c:pt idx="78">
                  <c:v>83.591896057129006</c:v>
                </c:pt>
                <c:pt idx="79">
                  <c:v>83.591995239257997</c:v>
                </c:pt>
                <c:pt idx="80">
                  <c:v>83.591949462890994</c:v>
                </c:pt>
                <c:pt idx="81">
                  <c:v>83.591842651367003</c:v>
                </c:pt>
                <c:pt idx="82">
                  <c:v>83.591842651367003</c:v>
                </c:pt>
                <c:pt idx="83">
                  <c:v>83.591842651367003</c:v>
                </c:pt>
                <c:pt idx="84">
                  <c:v>83.591842651367003</c:v>
                </c:pt>
                <c:pt idx="145">
                  <c:v>83.652488708495994</c:v>
                </c:pt>
                <c:pt idx="146">
                  <c:v>83.65251159668</c:v>
                </c:pt>
                <c:pt idx="147">
                  <c:v>83.652557373047003</c:v>
                </c:pt>
                <c:pt idx="148">
                  <c:v>83.653144836425994</c:v>
                </c:pt>
                <c:pt idx="149">
                  <c:v>83.653633117675994</c:v>
                </c:pt>
                <c:pt idx="150">
                  <c:v>83.653648376465</c:v>
                </c:pt>
                <c:pt idx="151">
                  <c:v>83.653930664062003</c:v>
                </c:pt>
                <c:pt idx="152">
                  <c:v>83.654190063477003</c:v>
                </c:pt>
                <c:pt idx="153">
                  <c:v>83.654708862305</c:v>
                </c:pt>
                <c:pt idx="154">
                  <c:v>83.655052185059006</c:v>
                </c:pt>
                <c:pt idx="155">
                  <c:v>83.655113220215</c:v>
                </c:pt>
                <c:pt idx="156">
                  <c:v>83.655662536620994</c:v>
                </c:pt>
                <c:pt idx="157">
                  <c:v>83.655906677245994</c:v>
                </c:pt>
                <c:pt idx="158">
                  <c:v>83.656127929687997</c:v>
                </c:pt>
                <c:pt idx="159">
                  <c:v>83.656295776367003</c:v>
                </c:pt>
                <c:pt idx="160">
                  <c:v>83.656524658202997</c:v>
                </c:pt>
                <c:pt idx="172">
                  <c:v>83.659339904785</c:v>
                </c:pt>
                <c:pt idx="173">
                  <c:v>83.659507751465</c:v>
                </c:pt>
                <c:pt idx="174">
                  <c:v>83.660018920897997</c:v>
                </c:pt>
                <c:pt idx="175">
                  <c:v>83.660865783690994</c:v>
                </c:pt>
                <c:pt idx="176">
                  <c:v>83.662185668945</c:v>
                </c:pt>
                <c:pt idx="177">
                  <c:v>83.663009643555</c:v>
                </c:pt>
                <c:pt idx="178">
                  <c:v>83.663040161132997</c:v>
                </c:pt>
                <c:pt idx="179">
                  <c:v>83.663009643555</c:v>
                </c:pt>
                <c:pt idx="180">
                  <c:v>83.663093566895</c:v>
                </c:pt>
                <c:pt idx="181">
                  <c:v>83.66333770752</c:v>
                </c:pt>
                <c:pt idx="182">
                  <c:v>83.663612365722997</c:v>
                </c:pt>
                <c:pt idx="183">
                  <c:v>83.664497375487997</c:v>
                </c:pt>
                <c:pt idx="184">
                  <c:v>83.664497375487997</c:v>
                </c:pt>
                <c:pt idx="221">
                  <c:v>83.761795043945</c:v>
                </c:pt>
                <c:pt idx="222">
                  <c:v>83.761856079102003</c:v>
                </c:pt>
                <c:pt idx="223">
                  <c:v>83.761856079102003</c:v>
                </c:pt>
                <c:pt idx="224">
                  <c:v>83.767013549805</c:v>
                </c:pt>
                <c:pt idx="225">
                  <c:v>83.767143249512003</c:v>
                </c:pt>
                <c:pt idx="226">
                  <c:v>83.767906188965</c:v>
                </c:pt>
                <c:pt idx="227">
                  <c:v>83.767074584960994</c:v>
                </c:pt>
                <c:pt idx="228">
                  <c:v>83.767074584960994</c:v>
                </c:pt>
                <c:pt idx="249">
                  <c:v>83.789970397949006</c:v>
                </c:pt>
                <c:pt idx="250">
                  <c:v>83.790214538574006</c:v>
                </c:pt>
                <c:pt idx="251">
                  <c:v>83.790245056152003</c:v>
                </c:pt>
                <c:pt idx="252">
                  <c:v>83.790298461914006</c:v>
                </c:pt>
                <c:pt idx="253">
                  <c:v>83.790374755859006</c:v>
                </c:pt>
                <c:pt idx="254">
                  <c:v>83.790328979492003</c:v>
                </c:pt>
                <c:pt idx="255">
                  <c:v>83.79035949707</c:v>
                </c:pt>
                <c:pt idx="256">
                  <c:v>83.790405273437997</c:v>
                </c:pt>
                <c:pt idx="257">
                  <c:v>83.790420532227003</c:v>
                </c:pt>
                <c:pt idx="258">
                  <c:v>83.790405273437997</c:v>
                </c:pt>
                <c:pt idx="259">
                  <c:v>83.790382385254006</c:v>
                </c:pt>
                <c:pt idx="260">
                  <c:v>83.789077758789006</c:v>
                </c:pt>
                <c:pt idx="261">
                  <c:v>83.788429260254006</c:v>
                </c:pt>
                <c:pt idx="262">
                  <c:v>83.788429260254006</c:v>
                </c:pt>
                <c:pt idx="299">
                  <c:v>83.831260681152003</c:v>
                </c:pt>
                <c:pt idx="300">
                  <c:v>83.831344604492003</c:v>
                </c:pt>
                <c:pt idx="301">
                  <c:v>83.831436157227003</c:v>
                </c:pt>
                <c:pt idx="302">
                  <c:v>83.831878662109006</c:v>
                </c:pt>
                <c:pt idx="303">
                  <c:v>83.83194732666</c:v>
                </c:pt>
                <c:pt idx="304">
                  <c:v>83.832122802734006</c:v>
                </c:pt>
                <c:pt idx="305">
                  <c:v>83.832122802734006</c:v>
                </c:pt>
                <c:pt idx="306">
                  <c:v>83.832252502440994</c:v>
                </c:pt>
                <c:pt idx="307">
                  <c:v>83.832389831542997</c:v>
                </c:pt>
                <c:pt idx="308">
                  <c:v>83.832580566405994</c:v>
                </c:pt>
                <c:pt idx="309">
                  <c:v>83.83268737793</c:v>
                </c:pt>
                <c:pt idx="310">
                  <c:v>83.833023071289006</c:v>
                </c:pt>
                <c:pt idx="311">
                  <c:v>83.833099365234006</c:v>
                </c:pt>
                <c:pt idx="312">
                  <c:v>83.833473205565994</c:v>
                </c:pt>
                <c:pt idx="313">
                  <c:v>83.833488464355</c:v>
                </c:pt>
                <c:pt idx="314">
                  <c:v>83.833625793457003</c:v>
                </c:pt>
                <c:pt idx="315">
                  <c:v>83.833892822265994</c:v>
                </c:pt>
                <c:pt idx="316">
                  <c:v>83.834159851074006</c:v>
                </c:pt>
                <c:pt idx="317">
                  <c:v>83.834403991699006</c:v>
                </c:pt>
                <c:pt idx="318">
                  <c:v>83.834381103515994</c:v>
                </c:pt>
                <c:pt idx="319">
                  <c:v>83.834281921387003</c:v>
                </c:pt>
                <c:pt idx="330">
                  <c:v>83.837631225585994</c:v>
                </c:pt>
                <c:pt idx="331">
                  <c:v>83.837760925292997</c:v>
                </c:pt>
                <c:pt idx="332">
                  <c:v>83.837837219237997</c:v>
                </c:pt>
                <c:pt idx="333">
                  <c:v>83.838356018065994</c:v>
                </c:pt>
                <c:pt idx="334">
                  <c:v>83.838958740234006</c:v>
                </c:pt>
                <c:pt idx="335">
                  <c:v>83.839134216309006</c:v>
                </c:pt>
                <c:pt idx="336">
                  <c:v>83.839157104492003</c:v>
                </c:pt>
                <c:pt idx="337">
                  <c:v>83.839179992675994</c:v>
                </c:pt>
                <c:pt idx="338">
                  <c:v>83.839492797852003</c:v>
                </c:pt>
                <c:pt idx="339">
                  <c:v>83.839576721190994</c:v>
                </c:pt>
                <c:pt idx="340">
                  <c:v>83.839859008789006</c:v>
                </c:pt>
                <c:pt idx="341">
                  <c:v>83.840614318847997</c:v>
                </c:pt>
                <c:pt idx="342">
                  <c:v>83.840644836425994</c:v>
                </c:pt>
                <c:pt idx="343">
                  <c:v>83.840690612792997</c:v>
                </c:pt>
                <c:pt idx="344">
                  <c:v>83.841156005859006</c:v>
                </c:pt>
                <c:pt idx="345">
                  <c:v>83.841659545897997</c:v>
                </c:pt>
                <c:pt idx="346">
                  <c:v>83.841804504395</c:v>
                </c:pt>
                <c:pt idx="347">
                  <c:v>83.842102050780994</c:v>
                </c:pt>
                <c:pt idx="348">
                  <c:v>83.842224121094006</c:v>
                </c:pt>
                <c:pt idx="349">
                  <c:v>83.842506408690994</c:v>
                </c:pt>
                <c:pt idx="350">
                  <c:v>83.842849731445</c:v>
                </c:pt>
                <c:pt idx="419">
                  <c:v>83.932357788085994</c:v>
                </c:pt>
                <c:pt idx="420">
                  <c:v>83.935272216797003</c:v>
                </c:pt>
                <c:pt idx="421">
                  <c:v>83.935211181640994</c:v>
                </c:pt>
                <c:pt idx="422">
                  <c:v>83.935104370117003</c:v>
                </c:pt>
                <c:pt idx="423">
                  <c:v>83.935066223145</c:v>
                </c:pt>
                <c:pt idx="424">
                  <c:v>83.934844970702997</c:v>
                </c:pt>
                <c:pt idx="425">
                  <c:v>83.935241699219006</c:v>
                </c:pt>
                <c:pt idx="426">
                  <c:v>83.93529510498</c:v>
                </c:pt>
                <c:pt idx="427">
                  <c:v>83.935485839844006</c:v>
                </c:pt>
                <c:pt idx="428">
                  <c:v>83.935546875</c:v>
                </c:pt>
                <c:pt idx="429">
                  <c:v>83.935775756835994</c:v>
                </c:pt>
                <c:pt idx="430">
                  <c:v>83.935836791992003</c:v>
                </c:pt>
                <c:pt idx="431">
                  <c:v>83.935874938965</c:v>
                </c:pt>
                <c:pt idx="432">
                  <c:v>83.93603515625</c:v>
                </c:pt>
                <c:pt idx="433">
                  <c:v>83.93611907959</c:v>
                </c:pt>
                <c:pt idx="434">
                  <c:v>83.936279296875</c:v>
                </c:pt>
                <c:pt idx="435">
                  <c:v>83.936401367187997</c:v>
                </c:pt>
                <c:pt idx="436">
                  <c:v>83.936408996582003</c:v>
                </c:pt>
                <c:pt idx="437">
                  <c:v>83.936531066895</c:v>
                </c:pt>
                <c:pt idx="438">
                  <c:v>83.936660766602003</c:v>
                </c:pt>
                <c:pt idx="439">
                  <c:v>83.936798095702997</c:v>
                </c:pt>
                <c:pt idx="440">
                  <c:v>83.936935424805</c:v>
                </c:pt>
                <c:pt idx="441">
                  <c:v>83.937088012695</c:v>
                </c:pt>
                <c:pt idx="442">
                  <c:v>83.937103271484006</c:v>
                </c:pt>
                <c:pt idx="443">
                  <c:v>83.937255859375</c:v>
                </c:pt>
                <c:pt idx="444">
                  <c:v>83.937492370605</c:v>
                </c:pt>
                <c:pt idx="445">
                  <c:v>83.937545776367003</c:v>
                </c:pt>
                <c:pt idx="446">
                  <c:v>83.937652587890994</c:v>
                </c:pt>
                <c:pt idx="447">
                  <c:v>83.937911987305</c:v>
                </c:pt>
                <c:pt idx="448">
                  <c:v>83.938049316405994</c:v>
                </c:pt>
                <c:pt idx="449">
                  <c:v>83.938346862792997</c:v>
                </c:pt>
                <c:pt idx="450">
                  <c:v>83.938461303710994</c:v>
                </c:pt>
                <c:pt idx="451">
                  <c:v>83.938789367675994</c:v>
                </c:pt>
                <c:pt idx="452">
                  <c:v>83.938812255859006</c:v>
                </c:pt>
                <c:pt idx="453">
                  <c:v>83.938888549805</c:v>
                </c:pt>
                <c:pt idx="454">
                  <c:v>83.939254760742003</c:v>
                </c:pt>
                <c:pt idx="455">
                  <c:v>83.939315795897997</c:v>
                </c:pt>
                <c:pt idx="456">
                  <c:v>83.939735412597997</c:v>
                </c:pt>
                <c:pt idx="457">
                  <c:v>83.939758300780994</c:v>
                </c:pt>
                <c:pt idx="458">
                  <c:v>83.940223693847997</c:v>
                </c:pt>
                <c:pt idx="459">
                  <c:v>83.940223693847997</c:v>
                </c:pt>
                <c:pt idx="460">
                  <c:v>83.940521240234006</c:v>
                </c:pt>
                <c:pt idx="461">
                  <c:v>83.940742492675994</c:v>
                </c:pt>
                <c:pt idx="462">
                  <c:v>83.940841674805</c:v>
                </c:pt>
                <c:pt idx="463">
                  <c:v>83.941261291504006</c:v>
                </c:pt>
                <c:pt idx="464">
                  <c:v>83.941421508789006</c:v>
                </c:pt>
                <c:pt idx="465">
                  <c:v>83.941719055175994</c:v>
                </c:pt>
                <c:pt idx="466">
                  <c:v>83.941734313965</c:v>
                </c:pt>
                <c:pt idx="467">
                  <c:v>83.941932678222997</c:v>
                </c:pt>
                <c:pt idx="468">
                  <c:v>83.942153930664006</c:v>
                </c:pt>
                <c:pt idx="469">
                  <c:v>83.942390441895</c:v>
                </c:pt>
                <c:pt idx="470">
                  <c:v>83.942565917969006</c:v>
                </c:pt>
                <c:pt idx="471">
                  <c:v>83.94261932373</c:v>
                </c:pt>
                <c:pt idx="472">
                  <c:v>83.942840576172003</c:v>
                </c:pt>
                <c:pt idx="473">
                  <c:v>83.94310760498</c:v>
                </c:pt>
                <c:pt idx="474">
                  <c:v>83.943138122559006</c:v>
                </c:pt>
                <c:pt idx="475">
                  <c:v>83.943267822265994</c:v>
                </c:pt>
                <c:pt idx="476">
                  <c:v>83.94327545166</c:v>
                </c:pt>
                <c:pt idx="477">
                  <c:v>83.943580627440994</c:v>
                </c:pt>
                <c:pt idx="478">
                  <c:v>83.943885803222997</c:v>
                </c:pt>
                <c:pt idx="479">
                  <c:v>83.944076538085994</c:v>
                </c:pt>
                <c:pt idx="480">
                  <c:v>83.944160461425994</c:v>
                </c:pt>
                <c:pt idx="481">
                  <c:v>83.944213867187997</c:v>
                </c:pt>
                <c:pt idx="482">
                  <c:v>83.944267272949006</c:v>
                </c:pt>
                <c:pt idx="483">
                  <c:v>83.944313049315994</c:v>
                </c:pt>
                <c:pt idx="484">
                  <c:v>83.944374084472997</c:v>
                </c:pt>
                <c:pt idx="485">
                  <c:v>83.943962097167997</c:v>
                </c:pt>
                <c:pt idx="486">
                  <c:v>83.943954467772997</c:v>
                </c:pt>
                <c:pt idx="487">
                  <c:v>83.943832397460994</c:v>
                </c:pt>
                <c:pt idx="488">
                  <c:v>83.941390991210994</c:v>
                </c:pt>
                <c:pt idx="489">
                  <c:v>83.948722839355</c:v>
                </c:pt>
                <c:pt idx="490">
                  <c:v>83.947845458984006</c:v>
                </c:pt>
                <c:pt idx="491">
                  <c:v>83.954879760742003</c:v>
                </c:pt>
                <c:pt idx="492">
                  <c:v>83.955116271972997</c:v>
                </c:pt>
                <c:pt idx="493">
                  <c:v>83.969268798827997</c:v>
                </c:pt>
                <c:pt idx="494">
                  <c:v>83.976997375487997</c:v>
                </c:pt>
                <c:pt idx="495">
                  <c:v>83.951736450195</c:v>
                </c:pt>
                <c:pt idx="496">
                  <c:v>84.120407104492003</c:v>
                </c:pt>
                <c:pt idx="497">
                  <c:v>84.15495300293</c:v>
                </c:pt>
                <c:pt idx="498">
                  <c:v>84.156036376952997</c:v>
                </c:pt>
                <c:pt idx="499">
                  <c:v>84.154487609862997</c:v>
                </c:pt>
                <c:pt idx="500">
                  <c:v>84.21484375</c:v>
                </c:pt>
                <c:pt idx="501">
                  <c:v>84.241607666015994</c:v>
                </c:pt>
                <c:pt idx="502">
                  <c:v>84.244773864745994</c:v>
                </c:pt>
                <c:pt idx="503">
                  <c:v>84.247634887695</c:v>
                </c:pt>
                <c:pt idx="504">
                  <c:v>84.258338928222997</c:v>
                </c:pt>
                <c:pt idx="505">
                  <c:v>84.259307861327997</c:v>
                </c:pt>
                <c:pt idx="506">
                  <c:v>84.259338378905994</c:v>
                </c:pt>
                <c:pt idx="507">
                  <c:v>84.258895874022997</c:v>
                </c:pt>
                <c:pt idx="508">
                  <c:v>84.259162902832003</c:v>
                </c:pt>
                <c:pt idx="509">
                  <c:v>84.259185791015994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7-4C60-409B-91A2-0F0710BFE3B0}"/>
            </c:ext>
          </c:extLst>
        </c:ser>
        <c:ser>
          <c:idx val="5"/>
          <c:order val="8"/>
          <c:tx>
            <c:v>WSPL_MQ_PLAN</c:v>
          </c:tx>
          <c:spPr>
            <a:ln w="12700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'WSPL_2D-Model_PLAN'!$B$4:$B$513</c:f>
              <c:numCache>
                <c:formatCode>0.00</c:formatCode>
                <c:ptCount val="510"/>
                <c:pt idx="0">
                  <c:v>0</c:v>
                </c:pt>
                <c:pt idx="1">
                  <c:v>3.6596042005499001</c:v>
                </c:pt>
                <c:pt idx="2">
                  <c:v>5.8787353152988997</c:v>
                </c:pt>
                <c:pt idx="3">
                  <c:v>8.5657214229527003</c:v>
                </c:pt>
                <c:pt idx="4">
                  <c:v>11.970336010860001</c:v>
                </c:pt>
                <c:pt idx="5">
                  <c:v>13.369877344958001</c:v>
                </c:pt>
                <c:pt idx="6">
                  <c:v>15.847956266153</c:v>
                </c:pt>
                <c:pt idx="7">
                  <c:v>17.889664938951999</c:v>
                </c:pt>
                <c:pt idx="8">
                  <c:v>19.874677332861001</c:v>
                </c:pt>
                <c:pt idx="9">
                  <c:v>21.714913928788999</c:v>
                </c:pt>
                <c:pt idx="10">
                  <c:v>24.552432224663999</c:v>
                </c:pt>
                <c:pt idx="11">
                  <c:v>27.391554350124999</c:v>
                </c:pt>
                <c:pt idx="12">
                  <c:v>29.239349188464001</c:v>
                </c:pt>
                <c:pt idx="13">
                  <c:v>30.402082170728001</c:v>
                </c:pt>
                <c:pt idx="14">
                  <c:v>30.471673777199999</c:v>
                </c:pt>
                <c:pt idx="15">
                  <c:v>31.449919559272001</c:v>
                </c:pt>
                <c:pt idx="16">
                  <c:v>33.584231981529001</c:v>
                </c:pt>
                <c:pt idx="17">
                  <c:v>37.204971148376998</c:v>
                </c:pt>
                <c:pt idx="18">
                  <c:v>37.501368667904998</c:v>
                </c:pt>
                <c:pt idx="19">
                  <c:v>37.938721386075997</c:v>
                </c:pt>
                <c:pt idx="20">
                  <c:v>39.085411248890999</c:v>
                </c:pt>
                <c:pt idx="21">
                  <c:v>39.745231705994001</c:v>
                </c:pt>
                <c:pt idx="22">
                  <c:v>39.852579681039003</c:v>
                </c:pt>
                <c:pt idx="23">
                  <c:v>41.978743864823997</c:v>
                </c:pt>
                <c:pt idx="24">
                  <c:v>43.609320741120001</c:v>
                </c:pt>
                <c:pt idx="25">
                  <c:v>44.118346969268998</c:v>
                </c:pt>
                <c:pt idx="26">
                  <c:v>45.210240042465998</c:v>
                </c:pt>
                <c:pt idx="27">
                  <c:v>45.363539816649997</c:v>
                </c:pt>
                <c:pt idx="28">
                  <c:v>45.896522593728001</c:v>
                </c:pt>
                <c:pt idx="29">
                  <c:v>46.145355996265998</c:v>
                </c:pt>
                <c:pt idx="30">
                  <c:v>46.295176260878002</c:v>
                </c:pt>
                <c:pt idx="31">
                  <c:v>47.335072975187998</c:v>
                </c:pt>
                <c:pt idx="32">
                  <c:v>47.356688038747997</c:v>
                </c:pt>
                <c:pt idx="33">
                  <c:v>48.404299238927003</c:v>
                </c:pt>
                <c:pt idx="34">
                  <c:v>49.444066828337</c:v>
                </c:pt>
                <c:pt idx="35">
                  <c:v>50.489098337921</c:v>
                </c:pt>
                <c:pt idx="36">
                  <c:v>51.773709796101002</c:v>
                </c:pt>
                <c:pt idx="37">
                  <c:v>52.911549182553998</c:v>
                </c:pt>
                <c:pt idx="38">
                  <c:v>53.044873133099998</c:v>
                </c:pt>
                <c:pt idx="39">
                  <c:v>54.317846621732997</c:v>
                </c:pt>
                <c:pt idx="40">
                  <c:v>55.600446523108999</c:v>
                </c:pt>
                <c:pt idx="41">
                  <c:v>56.882577618383998</c:v>
                </c:pt>
                <c:pt idx="42">
                  <c:v>58.148662393099997</c:v>
                </c:pt>
                <c:pt idx="43">
                  <c:v>58.322507981279998</c:v>
                </c:pt>
                <c:pt idx="44">
                  <c:v>59.407232041870998</c:v>
                </c:pt>
                <c:pt idx="45">
                  <c:v>60.652203099792999</c:v>
                </c:pt>
                <c:pt idx="46">
                  <c:v>61.892847278715003</c:v>
                </c:pt>
                <c:pt idx="47">
                  <c:v>63.136080395310998</c:v>
                </c:pt>
                <c:pt idx="48">
                  <c:v>63.463310038186997</c:v>
                </c:pt>
                <c:pt idx="49">
                  <c:v>64.389823713365999</c:v>
                </c:pt>
                <c:pt idx="50">
                  <c:v>64.824242694310001</c:v>
                </c:pt>
                <c:pt idx="51">
                  <c:v>65.632773945357002</c:v>
                </c:pt>
                <c:pt idx="52">
                  <c:v>65.739205045524997</c:v>
                </c:pt>
                <c:pt idx="53">
                  <c:v>66.882784659587003</c:v>
                </c:pt>
                <c:pt idx="54">
                  <c:v>67.109621636849994</c:v>
                </c:pt>
                <c:pt idx="55">
                  <c:v>68.133841967487001</c:v>
                </c:pt>
                <c:pt idx="56">
                  <c:v>68.929267950525997</c:v>
                </c:pt>
                <c:pt idx="57">
                  <c:v>69.403999718875994</c:v>
                </c:pt>
                <c:pt idx="58">
                  <c:v>69.881216569881005</c:v>
                </c:pt>
                <c:pt idx="59">
                  <c:v>70.636652874449993</c:v>
                </c:pt>
                <c:pt idx="60">
                  <c:v>70.878897972736993</c:v>
                </c:pt>
                <c:pt idx="61">
                  <c:v>71.845028653997005</c:v>
                </c:pt>
                <c:pt idx="62">
                  <c:v>72.017562578037001</c:v>
                </c:pt>
                <c:pt idx="63">
                  <c:v>73.080109799389007</c:v>
                </c:pt>
                <c:pt idx="64">
                  <c:v>73.167679683941003</c:v>
                </c:pt>
                <c:pt idx="65">
                  <c:v>74.204875185922006</c:v>
                </c:pt>
                <c:pt idx="66">
                  <c:v>74.345573774475994</c:v>
                </c:pt>
                <c:pt idx="67">
                  <c:v>75.593940310177004</c:v>
                </c:pt>
                <c:pt idx="68">
                  <c:v>75.868541523382007</c:v>
                </c:pt>
                <c:pt idx="69">
                  <c:v>76.814302736236996</c:v>
                </c:pt>
                <c:pt idx="70">
                  <c:v>78.021242750682006</c:v>
                </c:pt>
                <c:pt idx="71">
                  <c:v>79.223787055879995</c:v>
                </c:pt>
                <c:pt idx="72">
                  <c:v>80.840910483008003</c:v>
                </c:pt>
                <c:pt idx="73">
                  <c:v>81.399318920471998</c:v>
                </c:pt>
                <c:pt idx="74">
                  <c:v>82.356742926653993</c:v>
                </c:pt>
                <c:pt idx="75">
                  <c:v>82.449518718071005</c:v>
                </c:pt>
                <c:pt idx="76">
                  <c:v>84.072917698308999</c:v>
                </c:pt>
                <c:pt idx="77">
                  <c:v>84.269555137899999</c:v>
                </c:pt>
                <c:pt idx="78">
                  <c:v>84.544569551411001</c:v>
                </c:pt>
                <c:pt idx="79">
                  <c:v>85.887843122123002</c:v>
                </c:pt>
                <c:pt idx="80">
                  <c:v>86.413048071036997</c:v>
                </c:pt>
                <c:pt idx="81">
                  <c:v>87.150014000571005</c:v>
                </c:pt>
                <c:pt idx="82">
                  <c:v>88.101214282244001</c:v>
                </c:pt>
                <c:pt idx="83">
                  <c:v>88.835200466930004</c:v>
                </c:pt>
                <c:pt idx="84">
                  <c:v>88.987407239877001</c:v>
                </c:pt>
                <c:pt idx="85">
                  <c:v>90.053989571379006</c:v>
                </c:pt>
                <c:pt idx="86">
                  <c:v>91.215334906438002</c:v>
                </c:pt>
                <c:pt idx="87">
                  <c:v>92.683884238410997</c:v>
                </c:pt>
                <c:pt idx="88">
                  <c:v>93.861442592252004</c:v>
                </c:pt>
                <c:pt idx="89">
                  <c:v>95.413456245527996</c:v>
                </c:pt>
                <c:pt idx="90">
                  <c:v>95.954241435685006</c:v>
                </c:pt>
                <c:pt idx="91">
                  <c:v>97.518335514865001</c:v>
                </c:pt>
                <c:pt idx="92">
                  <c:v>98.846746860370999</c:v>
                </c:pt>
                <c:pt idx="93">
                  <c:v>100.18814461012001</c:v>
                </c:pt>
                <c:pt idx="94">
                  <c:v>102.08068804097999</c:v>
                </c:pt>
                <c:pt idx="95">
                  <c:v>103.52274356028001</c:v>
                </c:pt>
                <c:pt idx="96">
                  <c:v>104.81967403593001</c:v>
                </c:pt>
                <c:pt idx="97">
                  <c:v>106.55860351699</c:v>
                </c:pt>
                <c:pt idx="98">
                  <c:v>108.05365473880001</c:v>
                </c:pt>
                <c:pt idx="99">
                  <c:v>109.27629656674</c:v>
                </c:pt>
                <c:pt idx="100">
                  <c:v>110.94913613337</c:v>
                </c:pt>
                <c:pt idx="101">
                  <c:v>113.35926370227</c:v>
                </c:pt>
                <c:pt idx="102">
                  <c:v>115.15878128385</c:v>
                </c:pt>
                <c:pt idx="103">
                  <c:v>117.59812684457999</c:v>
                </c:pt>
                <c:pt idx="104">
                  <c:v>118.6691362465</c:v>
                </c:pt>
                <c:pt idx="105">
                  <c:v>121.15534942981</c:v>
                </c:pt>
                <c:pt idx="106">
                  <c:v>123.0683855379</c:v>
                </c:pt>
                <c:pt idx="107">
                  <c:v>123.27467729639</c:v>
                </c:pt>
                <c:pt idx="108">
                  <c:v>125.33072288818001</c:v>
                </c:pt>
                <c:pt idx="109">
                  <c:v>128.00676221184</c:v>
                </c:pt>
                <c:pt idx="110">
                  <c:v>128.8532725936</c:v>
                </c:pt>
                <c:pt idx="111">
                  <c:v>130.14843787664</c:v>
                </c:pt>
                <c:pt idx="112">
                  <c:v>131.75054260638001</c:v>
                </c:pt>
                <c:pt idx="113">
                  <c:v>134.08733824325</c:v>
                </c:pt>
                <c:pt idx="114">
                  <c:v>136.88145173103999</c:v>
                </c:pt>
                <c:pt idx="115">
                  <c:v>138.75352367457</c:v>
                </c:pt>
                <c:pt idx="116">
                  <c:v>139.25638332834001</c:v>
                </c:pt>
                <c:pt idx="117">
                  <c:v>141.28553466709999</c:v>
                </c:pt>
                <c:pt idx="118">
                  <c:v>143.80864155188999</c:v>
                </c:pt>
                <c:pt idx="119">
                  <c:v>146.56826826105001</c:v>
                </c:pt>
                <c:pt idx="120">
                  <c:v>147.17693227172001</c:v>
                </c:pt>
                <c:pt idx="121">
                  <c:v>149.39713803288001</c:v>
                </c:pt>
                <c:pt idx="122">
                  <c:v>150.78132543157</c:v>
                </c:pt>
                <c:pt idx="123">
                  <c:v>156.69036465828</c:v>
                </c:pt>
                <c:pt idx="124">
                  <c:v>158.67770667259001</c:v>
                </c:pt>
                <c:pt idx="125">
                  <c:v>160.41924207982001</c:v>
                </c:pt>
                <c:pt idx="126">
                  <c:v>166.16881531964</c:v>
                </c:pt>
                <c:pt idx="127">
                  <c:v>167.41106266931999</c:v>
                </c:pt>
                <c:pt idx="128">
                  <c:v>168.55038050248001</c:v>
                </c:pt>
                <c:pt idx="129">
                  <c:v>169.38912086293999</c:v>
                </c:pt>
                <c:pt idx="130">
                  <c:v>170.08215537162999</c:v>
                </c:pt>
                <c:pt idx="131">
                  <c:v>172.75905748215999</c:v>
                </c:pt>
                <c:pt idx="132">
                  <c:v>174.56202412452001</c:v>
                </c:pt>
                <c:pt idx="133">
                  <c:v>176.48150015183001</c:v>
                </c:pt>
                <c:pt idx="134">
                  <c:v>178.20476110368</c:v>
                </c:pt>
                <c:pt idx="135">
                  <c:v>179.44689906835001</c:v>
                </c:pt>
                <c:pt idx="136">
                  <c:v>182.30277367299001</c:v>
                </c:pt>
                <c:pt idx="137">
                  <c:v>184.11156619446001</c:v>
                </c:pt>
                <c:pt idx="138">
                  <c:v>185.71718351992999</c:v>
                </c:pt>
                <c:pt idx="139">
                  <c:v>187.18697939671</c:v>
                </c:pt>
                <c:pt idx="140">
                  <c:v>189.01899441110001</c:v>
                </c:pt>
                <c:pt idx="141">
                  <c:v>191.95659472976999</c:v>
                </c:pt>
                <c:pt idx="142">
                  <c:v>193.96156864426001</c:v>
                </c:pt>
                <c:pt idx="143">
                  <c:v>195.35537898379999</c:v>
                </c:pt>
                <c:pt idx="144">
                  <c:v>195.8591847026</c:v>
                </c:pt>
                <c:pt idx="145">
                  <c:v>200.37467610242001</c:v>
                </c:pt>
                <c:pt idx="146">
                  <c:v>200.45865477321999</c:v>
                </c:pt>
                <c:pt idx="147">
                  <c:v>200.70773770541999</c:v>
                </c:pt>
                <c:pt idx="148">
                  <c:v>204.17216786538</c:v>
                </c:pt>
                <c:pt idx="149">
                  <c:v>205.73600946361</c:v>
                </c:pt>
                <c:pt idx="150">
                  <c:v>206.02594334634</c:v>
                </c:pt>
                <c:pt idx="151">
                  <c:v>206.88259250572</c:v>
                </c:pt>
                <c:pt idx="152">
                  <c:v>207.63905947584999</c:v>
                </c:pt>
                <c:pt idx="153">
                  <c:v>209.12277138256999</c:v>
                </c:pt>
                <c:pt idx="154">
                  <c:v>211.36077337515999</c:v>
                </c:pt>
                <c:pt idx="155">
                  <c:v>211.44369649382</c:v>
                </c:pt>
                <c:pt idx="156">
                  <c:v>212.13883298281999</c:v>
                </c:pt>
                <c:pt idx="157">
                  <c:v>212.42940811285999</c:v>
                </c:pt>
                <c:pt idx="158">
                  <c:v>212.68941976637001</c:v>
                </c:pt>
                <c:pt idx="159">
                  <c:v>213.14303536768</c:v>
                </c:pt>
                <c:pt idx="160">
                  <c:v>213.77560309725001</c:v>
                </c:pt>
                <c:pt idx="161">
                  <c:v>213.97404970900001</c:v>
                </c:pt>
                <c:pt idx="162">
                  <c:v>213.98381653057001</c:v>
                </c:pt>
                <c:pt idx="163">
                  <c:v>215.21633217022</c:v>
                </c:pt>
                <c:pt idx="164">
                  <c:v>215.27085893284001</c:v>
                </c:pt>
                <c:pt idx="165">
                  <c:v>216.45565877159001</c:v>
                </c:pt>
                <c:pt idx="166">
                  <c:v>216.55294609648001</c:v>
                </c:pt>
                <c:pt idx="167">
                  <c:v>217.69155844059</c:v>
                </c:pt>
                <c:pt idx="168">
                  <c:v>217.82866758076</c:v>
                </c:pt>
                <c:pt idx="169">
                  <c:v>218.90335956771</c:v>
                </c:pt>
                <c:pt idx="170">
                  <c:v>218.93041129712</c:v>
                </c:pt>
                <c:pt idx="171">
                  <c:v>219.09382735471999</c:v>
                </c:pt>
                <c:pt idx="172">
                  <c:v>220.11739862911</c:v>
                </c:pt>
                <c:pt idx="173">
                  <c:v>220.32071262775</c:v>
                </c:pt>
                <c:pt idx="174">
                  <c:v>220.65613773595001</c:v>
                </c:pt>
                <c:pt idx="175">
                  <c:v>221.85375632642999</c:v>
                </c:pt>
                <c:pt idx="176">
                  <c:v>223.01931407628001</c:v>
                </c:pt>
                <c:pt idx="177">
                  <c:v>224.07957091051</c:v>
                </c:pt>
                <c:pt idx="178">
                  <c:v>224.94860562022001</c:v>
                </c:pt>
                <c:pt idx="179">
                  <c:v>225.45346457136</c:v>
                </c:pt>
                <c:pt idx="180">
                  <c:v>226.93766727882999</c:v>
                </c:pt>
                <c:pt idx="181">
                  <c:v>227.89319335261001</c:v>
                </c:pt>
                <c:pt idx="182">
                  <c:v>229.22587626197</c:v>
                </c:pt>
                <c:pt idx="183">
                  <c:v>230.88522811132</c:v>
                </c:pt>
                <c:pt idx="184">
                  <c:v>230.89913078408</c:v>
                </c:pt>
                <c:pt idx="185">
                  <c:v>234.85701182361001</c:v>
                </c:pt>
                <c:pt idx="186">
                  <c:v>237.16263368783001</c:v>
                </c:pt>
                <c:pt idx="187">
                  <c:v>238.60275975924</c:v>
                </c:pt>
                <c:pt idx="188">
                  <c:v>239.81347700182999</c:v>
                </c:pt>
                <c:pt idx="189">
                  <c:v>241.90238238782999</c:v>
                </c:pt>
                <c:pt idx="190">
                  <c:v>244.18303985159</c:v>
                </c:pt>
                <c:pt idx="191">
                  <c:v>252.6781051497</c:v>
                </c:pt>
                <c:pt idx="192">
                  <c:v>258.33470903120002</c:v>
                </c:pt>
                <c:pt idx="193">
                  <c:v>264.24203622389001</c:v>
                </c:pt>
                <c:pt idx="194">
                  <c:v>266.72192059499997</c:v>
                </c:pt>
                <c:pt idx="195">
                  <c:v>272.46458113678</c:v>
                </c:pt>
                <c:pt idx="196">
                  <c:v>280.68103058266001</c:v>
                </c:pt>
                <c:pt idx="197">
                  <c:v>286.57207675354999</c:v>
                </c:pt>
                <c:pt idx="198">
                  <c:v>294.58598218207999</c:v>
                </c:pt>
                <c:pt idx="199">
                  <c:v>299.39393091545998</c:v>
                </c:pt>
                <c:pt idx="200">
                  <c:v>300.61307327117999</c:v>
                </c:pt>
                <c:pt idx="201">
                  <c:v>302.62597881117</c:v>
                </c:pt>
                <c:pt idx="202">
                  <c:v>305.20907573353003</c:v>
                </c:pt>
                <c:pt idx="203">
                  <c:v>306.28050003801002</c:v>
                </c:pt>
                <c:pt idx="204">
                  <c:v>309.54674031962003</c:v>
                </c:pt>
                <c:pt idx="205">
                  <c:v>311.92571890464001</c:v>
                </c:pt>
                <c:pt idx="206">
                  <c:v>319.32902454190003</c:v>
                </c:pt>
                <c:pt idx="207">
                  <c:v>323.90740186913001</c:v>
                </c:pt>
                <c:pt idx="208">
                  <c:v>328.70587166791</c:v>
                </c:pt>
                <c:pt idx="209">
                  <c:v>334.38765607127999</c:v>
                </c:pt>
                <c:pt idx="210">
                  <c:v>335.82279131972001</c:v>
                </c:pt>
                <c:pt idx="211">
                  <c:v>340.91683285078</c:v>
                </c:pt>
                <c:pt idx="212">
                  <c:v>347.72211194848001</c:v>
                </c:pt>
                <c:pt idx="213">
                  <c:v>354.57391319909999</c:v>
                </c:pt>
                <c:pt idx="214">
                  <c:v>359.59855143183</c:v>
                </c:pt>
                <c:pt idx="215">
                  <c:v>363.67814547666001</c:v>
                </c:pt>
                <c:pt idx="216">
                  <c:v>369.30567600917999</c:v>
                </c:pt>
                <c:pt idx="217">
                  <c:v>371.49645098781002</c:v>
                </c:pt>
                <c:pt idx="218">
                  <c:v>373.75731251128002</c:v>
                </c:pt>
                <c:pt idx="219">
                  <c:v>374.58296053063998</c:v>
                </c:pt>
                <c:pt idx="220">
                  <c:v>377.68803261031002</c:v>
                </c:pt>
                <c:pt idx="221">
                  <c:v>377.87357059375</c:v>
                </c:pt>
                <c:pt idx="222">
                  <c:v>377.98223611425999</c:v>
                </c:pt>
                <c:pt idx="223">
                  <c:v>377.98960916227003</c:v>
                </c:pt>
                <c:pt idx="224">
                  <c:v>378.24781729295</c:v>
                </c:pt>
                <c:pt idx="225">
                  <c:v>378.43155328411001</c:v>
                </c:pt>
                <c:pt idx="226">
                  <c:v>379.83100814648998</c:v>
                </c:pt>
                <c:pt idx="227">
                  <c:v>379.901491007</c:v>
                </c:pt>
                <c:pt idx="228">
                  <c:v>380.00791445796</c:v>
                </c:pt>
                <c:pt idx="229">
                  <c:v>381.96351146640001</c:v>
                </c:pt>
                <c:pt idx="230">
                  <c:v>382.43555625558997</c:v>
                </c:pt>
                <c:pt idx="231">
                  <c:v>382.61287666304003</c:v>
                </c:pt>
                <c:pt idx="232">
                  <c:v>384.86795030893001</c:v>
                </c:pt>
                <c:pt idx="233">
                  <c:v>386.41987078065</c:v>
                </c:pt>
                <c:pt idx="234">
                  <c:v>393.07490431602002</c:v>
                </c:pt>
                <c:pt idx="235">
                  <c:v>393.16164757214</c:v>
                </c:pt>
                <c:pt idx="236">
                  <c:v>393.22832973645001</c:v>
                </c:pt>
                <c:pt idx="237">
                  <c:v>393.35740414393001</c:v>
                </c:pt>
                <c:pt idx="238">
                  <c:v>403.08072171793998</c:v>
                </c:pt>
                <c:pt idx="239">
                  <c:v>404.62234801531997</c:v>
                </c:pt>
                <c:pt idx="240">
                  <c:v>406.46515287147997</c:v>
                </c:pt>
                <c:pt idx="241">
                  <c:v>406.86578775395998</c:v>
                </c:pt>
                <c:pt idx="242">
                  <c:v>408.62501294604999</c:v>
                </c:pt>
                <c:pt idx="243">
                  <c:v>411.38448033608</c:v>
                </c:pt>
                <c:pt idx="244">
                  <c:v>415.63347560808</c:v>
                </c:pt>
                <c:pt idx="245">
                  <c:v>418.79409274966002</c:v>
                </c:pt>
                <c:pt idx="246">
                  <c:v>423.75534099842002</c:v>
                </c:pt>
                <c:pt idx="247">
                  <c:v>423.77786595815002</c:v>
                </c:pt>
                <c:pt idx="248">
                  <c:v>423.82297588061999</c:v>
                </c:pt>
                <c:pt idx="249">
                  <c:v>428.47445715303002</c:v>
                </c:pt>
                <c:pt idx="250">
                  <c:v>432.33035891083</c:v>
                </c:pt>
                <c:pt idx="251">
                  <c:v>433.23151248261001</c:v>
                </c:pt>
                <c:pt idx="252">
                  <c:v>434.13727600408998</c:v>
                </c:pt>
                <c:pt idx="253">
                  <c:v>435.57433658959002</c:v>
                </c:pt>
                <c:pt idx="254">
                  <c:v>435.62065793414001</c:v>
                </c:pt>
                <c:pt idx="255">
                  <c:v>436.34012603523001</c:v>
                </c:pt>
                <c:pt idx="256">
                  <c:v>436.54365803898997</c:v>
                </c:pt>
                <c:pt idx="257">
                  <c:v>437.15716135349999</c:v>
                </c:pt>
                <c:pt idx="258">
                  <c:v>437.38776733287</c:v>
                </c:pt>
                <c:pt idx="259">
                  <c:v>437.57582459384997</c:v>
                </c:pt>
                <c:pt idx="260">
                  <c:v>438.40484382431998</c:v>
                </c:pt>
                <c:pt idx="261">
                  <c:v>438.99096924810999</c:v>
                </c:pt>
                <c:pt idx="262">
                  <c:v>442.01409475464999</c:v>
                </c:pt>
                <c:pt idx="263">
                  <c:v>443.29002919128999</c:v>
                </c:pt>
                <c:pt idx="264">
                  <c:v>444.72182931591999</c:v>
                </c:pt>
                <c:pt idx="265">
                  <c:v>445.58069151875998</c:v>
                </c:pt>
                <c:pt idx="266">
                  <c:v>448.18791279822</c:v>
                </c:pt>
                <c:pt idx="267">
                  <c:v>450.25030876864997</c:v>
                </c:pt>
                <c:pt idx="268">
                  <c:v>450.65786105826999</c:v>
                </c:pt>
                <c:pt idx="269">
                  <c:v>451.52394061564002</c:v>
                </c:pt>
                <c:pt idx="270">
                  <c:v>453.26684451155</c:v>
                </c:pt>
                <c:pt idx="271">
                  <c:v>453.99402691543003</c:v>
                </c:pt>
                <c:pt idx="272">
                  <c:v>454.43188411231</c:v>
                </c:pt>
                <c:pt idx="273">
                  <c:v>457.09378816519001</c:v>
                </c:pt>
                <c:pt idx="274">
                  <c:v>458.8276915564</c:v>
                </c:pt>
                <c:pt idx="275">
                  <c:v>459.12398589204997</c:v>
                </c:pt>
                <c:pt idx="276">
                  <c:v>460.13764564617998</c:v>
                </c:pt>
                <c:pt idx="277">
                  <c:v>461.90321986713002</c:v>
                </c:pt>
                <c:pt idx="278">
                  <c:v>463.78631320833</c:v>
                </c:pt>
                <c:pt idx="279">
                  <c:v>465.06762602550998</c:v>
                </c:pt>
                <c:pt idx="280">
                  <c:v>466.95062142102</c:v>
                </c:pt>
                <c:pt idx="281">
                  <c:v>468.23199762402999</c:v>
                </c:pt>
                <c:pt idx="282">
                  <c:v>470.11505712463997</c:v>
                </c:pt>
                <c:pt idx="283">
                  <c:v>471.40022367853999</c:v>
                </c:pt>
                <c:pt idx="284">
                  <c:v>472.67898667129998</c:v>
                </c:pt>
                <c:pt idx="285">
                  <c:v>474.56446394341998</c:v>
                </c:pt>
                <c:pt idx="286">
                  <c:v>477.97655683849001</c:v>
                </c:pt>
                <c:pt idx="287">
                  <c:v>481.09539179472</c:v>
                </c:pt>
                <c:pt idx="288">
                  <c:v>483.24873440964001</c:v>
                </c:pt>
                <c:pt idx="289">
                  <c:v>486.65298940224</c:v>
                </c:pt>
                <c:pt idx="290">
                  <c:v>491.93300470283998</c:v>
                </c:pt>
                <c:pt idx="291">
                  <c:v>495.33987942498999</c:v>
                </c:pt>
                <c:pt idx="292">
                  <c:v>499.78900738811001</c:v>
                </c:pt>
                <c:pt idx="293">
                  <c:v>500.61355173161002</c:v>
                </c:pt>
                <c:pt idx="294">
                  <c:v>504.03713638583002</c:v>
                </c:pt>
                <c:pt idx="295">
                  <c:v>509.23486065319997</c:v>
                </c:pt>
                <c:pt idx="296">
                  <c:v>512.71885225071003</c:v>
                </c:pt>
                <c:pt idx="297">
                  <c:v>513.84764490533996</c:v>
                </c:pt>
                <c:pt idx="298">
                  <c:v>516.17228580050005</c:v>
                </c:pt>
                <c:pt idx="299">
                  <c:v>516.60762941966004</c:v>
                </c:pt>
                <c:pt idx="300">
                  <c:v>518.31678535013998</c:v>
                </c:pt>
                <c:pt idx="301">
                  <c:v>518.65074097279</c:v>
                </c:pt>
                <c:pt idx="302">
                  <c:v>519.80091481902002</c:v>
                </c:pt>
                <c:pt idx="303">
                  <c:v>520.31115082974998</c:v>
                </c:pt>
                <c:pt idx="304">
                  <c:v>521.30421906735</c:v>
                </c:pt>
                <c:pt idx="305">
                  <c:v>522.14020729849005</c:v>
                </c:pt>
                <c:pt idx="306">
                  <c:v>522.89887288166005</c:v>
                </c:pt>
                <c:pt idx="307">
                  <c:v>523.63854170873003</c:v>
                </c:pt>
                <c:pt idx="308">
                  <c:v>524.64812035150999</c:v>
                </c:pt>
                <c:pt idx="309">
                  <c:v>525.65618805328995</c:v>
                </c:pt>
                <c:pt idx="310">
                  <c:v>526.79673376367998</c:v>
                </c:pt>
                <c:pt idx="311">
                  <c:v>527.06451279672001</c:v>
                </c:pt>
                <c:pt idx="312">
                  <c:v>528.48258097678001</c:v>
                </c:pt>
                <c:pt idx="313">
                  <c:v>528.61700570383005</c:v>
                </c:pt>
                <c:pt idx="314">
                  <c:v>530.18627563924997</c:v>
                </c:pt>
                <c:pt idx="315">
                  <c:v>531.07439520126002</c:v>
                </c:pt>
                <c:pt idx="316">
                  <c:v>531.83794552927998</c:v>
                </c:pt>
                <c:pt idx="317">
                  <c:v>533.36735973020996</c:v>
                </c:pt>
                <c:pt idx="318">
                  <c:v>533.44491080993998</c:v>
                </c:pt>
                <c:pt idx="319">
                  <c:v>534.27747787393002</c:v>
                </c:pt>
                <c:pt idx="320">
                  <c:v>535.03396058742999</c:v>
                </c:pt>
                <c:pt idx="321">
                  <c:v>535.11031398987996</c:v>
                </c:pt>
                <c:pt idx="322">
                  <c:v>536.41794539524005</c:v>
                </c:pt>
                <c:pt idx="323">
                  <c:v>536.49868362660004</c:v>
                </c:pt>
                <c:pt idx="324">
                  <c:v>537.79501737611997</c:v>
                </c:pt>
                <c:pt idx="325">
                  <c:v>537.87420353765003</c:v>
                </c:pt>
                <c:pt idx="326">
                  <c:v>539.17810617674002</c:v>
                </c:pt>
                <c:pt idx="327">
                  <c:v>539.25155289882002</c:v>
                </c:pt>
                <c:pt idx="328">
                  <c:v>540.56417090170999</c:v>
                </c:pt>
                <c:pt idx="329">
                  <c:v>540.60810924409998</c:v>
                </c:pt>
                <c:pt idx="330">
                  <c:v>541.68338342773995</c:v>
                </c:pt>
                <c:pt idx="331">
                  <c:v>541.85659856898997</c:v>
                </c:pt>
                <c:pt idx="332">
                  <c:v>541.96386747383997</c:v>
                </c:pt>
                <c:pt idx="333">
                  <c:v>542.51948186524999</c:v>
                </c:pt>
                <c:pt idx="334">
                  <c:v>543.01623439075001</c:v>
                </c:pt>
                <c:pt idx="335">
                  <c:v>543.32857789823004</c:v>
                </c:pt>
                <c:pt idx="336">
                  <c:v>543.37015291390003</c:v>
                </c:pt>
                <c:pt idx="337">
                  <c:v>543.42787564319997</c:v>
                </c:pt>
                <c:pt idx="338">
                  <c:v>544.49678412787</c:v>
                </c:pt>
                <c:pt idx="339">
                  <c:v>544.78407783476996</c:v>
                </c:pt>
                <c:pt idx="340">
                  <c:v>545.20442572104002</c:v>
                </c:pt>
                <c:pt idx="341">
                  <c:v>546.20545705697998</c:v>
                </c:pt>
                <c:pt idx="342">
                  <c:v>547.12890106786995</c:v>
                </c:pt>
                <c:pt idx="343">
                  <c:v>547.67958725713004</c:v>
                </c:pt>
                <c:pt idx="344">
                  <c:v>548.3853485052</c:v>
                </c:pt>
                <c:pt idx="345">
                  <c:v>549.25758922905004</c:v>
                </c:pt>
                <c:pt idx="346">
                  <c:v>549.65894571744002</c:v>
                </c:pt>
                <c:pt idx="347">
                  <c:v>550.66010811931005</c:v>
                </c:pt>
                <c:pt idx="348">
                  <c:v>552.57677348308005</c:v>
                </c:pt>
                <c:pt idx="349">
                  <c:v>553.83650031288005</c:v>
                </c:pt>
                <c:pt idx="350">
                  <c:v>555.51606833111998</c:v>
                </c:pt>
                <c:pt idx="351">
                  <c:v>555.93749265881002</c:v>
                </c:pt>
                <c:pt idx="352">
                  <c:v>557.04687913598002</c:v>
                </c:pt>
                <c:pt idx="353">
                  <c:v>559.54141009745001</c:v>
                </c:pt>
                <c:pt idx="354">
                  <c:v>561.23390792213002</c:v>
                </c:pt>
                <c:pt idx="355">
                  <c:v>565.40398679783004</c:v>
                </c:pt>
                <c:pt idx="356">
                  <c:v>569.17721992826</c:v>
                </c:pt>
                <c:pt idx="357">
                  <c:v>573.20986364196006</c:v>
                </c:pt>
                <c:pt idx="358">
                  <c:v>577.08119793626997</c:v>
                </c:pt>
                <c:pt idx="359">
                  <c:v>580.98904615603999</c:v>
                </c:pt>
                <c:pt idx="360">
                  <c:v>584.94752166089995</c:v>
                </c:pt>
                <c:pt idx="361">
                  <c:v>588.97506502390002</c:v>
                </c:pt>
                <c:pt idx="362">
                  <c:v>592.78243881085996</c:v>
                </c:pt>
                <c:pt idx="363">
                  <c:v>593.77078133478994</c:v>
                </c:pt>
                <c:pt idx="364">
                  <c:v>596.85318510477998</c:v>
                </c:pt>
                <c:pt idx="365">
                  <c:v>600.59889255237999</c:v>
                </c:pt>
                <c:pt idx="366">
                  <c:v>604.69046641157001</c:v>
                </c:pt>
                <c:pt idx="367">
                  <c:v>608.41806622178001</c:v>
                </c:pt>
                <c:pt idx="368">
                  <c:v>612.51612300744</c:v>
                </c:pt>
                <c:pt idx="369">
                  <c:v>616.22901968324004</c:v>
                </c:pt>
                <c:pt idx="370">
                  <c:v>620.33601218032004</c:v>
                </c:pt>
                <c:pt idx="371">
                  <c:v>621.26375598153004</c:v>
                </c:pt>
                <c:pt idx="372">
                  <c:v>621.94706685062999</c:v>
                </c:pt>
                <c:pt idx="373">
                  <c:v>623.25125114605999</c:v>
                </c:pt>
                <c:pt idx="374">
                  <c:v>624.04440147296998</c:v>
                </c:pt>
                <c:pt idx="375">
                  <c:v>628.14883178811999</c:v>
                </c:pt>
                <c:pt idx="376">
                  <c:v>629.16100788315998</c:v>
                </c:pt>
                <c:pt idx="377">
                  <c:v>629.65153696703999</c:v>
                </c:pt>
                <c:pt idx="378">
                  <c:v>633.95354867999004</c:v>
                </c:pt>
                <c:pt idx="379">
                  <c:v>635.96330879003006</c:v>
                </c:pt>
                <c:pt idx="380">
                  <c:v>637.87716003752996</c:v>
                </c:pt>
                <c:pt idx="381">
                  <c:v>641.95304015181</c:v>
                </c:pt>
                <c:pt idx="382">
                  <c:v>643.78641361896996</c:v>
                </c:pt>
                <c:pt idx="383">
                  <c:v>647.86922124480998</c:v>
                </c:pt>
                <c:pt idx="384">
                  <c:v>651.61072259539003</c:v>
                </c:pt>
                <c:pt idx="385">
                  <c:v>655.68100844571995</c:v>
                </c:pt>
                <c:pt idx="386">
                  <c:v>659.43812163883001</c:v>
                </c:pt>
                <c:pt idx="387">
                  <c:v>662.64960771828999</c:v>
                </c:pt>
                <c:pt idx="388">
                  <c:v>663.49122387372995</c:v>
                </c:pt>
                <c:pt idx="389">
                  <c:v>671.28141754912997</c:v>
                </c:pt>
                <c:pt idx="390">
                  <c:v>679.12086661633998</c:v>
                </c:pt>
                <c:pt idx="391">
                  <c:v>680.05664710911003</c:v>
                </c:pt>
                <c:pt idx="392">
                  <c:v>687.01064771156996</c:v>
                </c:pt>
                <c:pt idx="393">
                  <c:v>687.67264730457998</c:v>
                </c:pt>
                <c:pt idx="394">
                  <c:v>688.67725634702003</c:v>
                </c:pt>
                <c:pt idx="395">
                  <c:v>692.10588888740995</c:v>
                </c:pt>
                <c:pt idx="396">
                  <c:v>693.93139141487995</c:v>
                </c:pt>
                <c:pt idx="397">
                  <c:v>694.94456206117002</c:v>
                </c:pt>
                <c:pt idx="398">
                  <c:v>696.09109170419003</c:v>
                </c:pt>
                <c:pt idx="399">
                  <c:v>701.19403183735994</c:v>
                </c:pt>
                <c:pt idx="400">
                  <c:v>702.89884425895002</c:v>
                </c:pt>
                <c:pt idx="401">
                  <c:v>706.33332961714996</c:v>
                </c:pt>
                <c:pt idx="402">
                  <c:v>709.48540394143004</c:v>
                </c:pt>
                <c:pt idx="403">
                  <c:v>710.87663839048003</c:v>
                </c:pt>
                <c:pt idx="404">
                  <c:v>714.25193836285996</c:v>
                </c:pt>
                <c:pt idx="405">
                  <c:v>715.44014212829995</c:v>
                </c:pt>
                <c:pt idx="406">
                  <c:v>716.81217351763996</c:v>
                </c:pt>
                <c:pt idx="407">
                  <c:v>718.86995129331001</c:v>
                </c:pt>
                <c:pt idx="408">
                  <c:v>722.19485828771997</c:v>
                </c:pt>
                <c:pt idx="409">
                  <c:v>726.83546761792002</c:v>
                </c:pt>
                <c:pt idx="410">
                  <c:v>730.15257516968995</c:v>
                </c:pt>
                <c:pt idx="411">
                  <c:v>732.50669901507001</c:v>
                </c:pt>
                <c:pt idx="412">
                  <c:v>736.27485379156997</c:v>
                </c:pt>
                <c:pt idx="413">
                  <c:v>738.77360436271999</c:v>
                </c:pt>
                <c:pt idx="414">
                  <c:v>741.25826935471002</c:v>
                </c:pt>
                <c:pt idx="415">
                  <c:v>741.43208343452</c:v>
                </c:pt>
                <c:pt idx="416">
                  <c:v>741.74100711254005</c:v>
                </c:pt>
                <c:pt idx="417">
                  <c:v>746.12994986455999</c:v>
                </c:pt>
                <c:pt idx="418">
                  <c:v>747.31964281700004</c:v>
                </c:pt>
                <c:pt idx="419">
                  <c:v>749.68301500933001</c:v>
                </c:pt>
                <c:pt idx="420">
                  <c:v>751.19156900871997</c:v>
                </c:pt>
                <c:pt idx="421">
                  <c:v>753.85861150885</c:v>
                </c:pt>
                <c:pt idx="422">
                  <c:v>754.32603730892004</c:v>
                </c:pt>
                <c:pt idx="423">
                  <c:v>754.63039702464005</c:v>
                </c:pt>
                <c:pt idx="424">
                  <c:v>756.28225260090005</c:v>
                </c:pt>
                <c:pt idx="425">
                  <c:v>759.16468915330995</c:v>
                </c:pt>
                <c:pt idx="426">
                  <c:v>762.02346199686997</c:v>
                </c:pt>
                <c:pt idx="427">
                  <c:v>765.57682250045002</c:v>
                </c:pt>
                <c:pt idx="428">
                  <c:v>766.28374617161001</c:v>
                </c:pt>
                <c:pt idx="429">
                  <c:v>769.17925248321001</c:v>
                </c:pt>
                <c:pt idx="430">
                  <c:v>771.78448608905001</c:v>
                </c:pt>
                <c:pt idx="431">
                  <c:v>772.31533244394996</c:v>
                </c:pt>
                <c:pt idx="432">
                  <c:v>774.38928589071998</c:v>
                </c:pt>
                <c:pt idx="433">
                  <c:v>776.99931566815997</c:v>
                </c:pt>
                <c:pt idx="434">
                  <c:v>779.61376712310005</c:v>
                </c:pt>
                <c:pt idx="435">
                  <c:v>782.23752579858001</c:v>
                </c:pt>
                <c:pt idx="436">
                  <c:v>782.41873910751997</c:v>
                </c:pt>
                <c:pt idx="437">
                  <c:v>784.84004197851004</c:v>
                </c:pt>
                <c:pt idx="438">
                  <c:v>787.44083001880006</c:v>
                </c:pt>
                <c:pt idx="439">
                  <c:v>790.04428119886995</c:v>
                </c:pt>
                <c:pt idx="440">
                  <c:v>792.65190819812005</c:v>
                </c:pt>
                <c:pt idx="441">
                  <c:v>795.26984069034995</c:v>
                </c:pt>
                <c:pt idx="442">
                  <c:v>795.67197859628004</c:v>
                </c:pt>
                <c:pt idx="443">
                  <c:v>798.94288860724998</c:v>
                </c:pt>
                <c:pt idx="444">
                  <c:v>802.61637796177001</c:v>
                </c:pt>
                <c:pt idx="445">
                  <c:v>803.87860972300996</c:v>
                </c:pt>
                <c:pt idx="446">
                  <c:v>806.28096071996004</c:v>
                </c:pt>
                <c:pt idx="447">
                  <c:v>809.95037886110003</c:v>
                </c:pt>
                <c:pt idx="448">
                  <c:v>813.61549217746995</c:v>
                </c:pt>
                <c:pt idx="449">
                  <c:v>817.28145182018</c:v>
                </c:pt>
                <c:pt idx="450">
                  <c:v>820.95277264599997</c:v>
                </c:pt>
                <c:pt idx="451">
                  <c:v>824.62361847543002</c:v>
                </c:pt>
                <c:pt idx="452">
                  <c:v>825.54445998045003</c:v>
                </c:pt>
                <c:pt idx="453">
                  <c:v>828.29972198565997</c:v>
                </c:pt>
                <c:pt idx="454">
                  <c:v>831.97348900168004</c:v>
                </c:pt>
                <c:pt idx="455">
                  <c:v>835.64499729337001</c:v>
                </c:pt>
                <c:pt idx="456">
                  <c:v>839.31996515805997</c:v>
                </c:pt>
                <c:pt idx="457">
                  <c:v>842.98971430608003</c:v>
                </c:pt>
                <c:pt idx="458">
                  <c:v>846.65934769581997</c:v>
                </c:pt>
                <c:pt idx="459">
                  <c:v>850.33318645359998</c:v>
                </c:pt>
                <c:pt idx="460">
                  <c:v>852.51031278173002</c:v>
                </c:pt>
                <c:pt idx="461">
                  <c:v>854.01123444573</c:v>
                </c:pt>
                <c:pt idx="462">
                  <c:v>857.68665094590006</c:v>
                </c:pt>
                <c:pt idx="463">
                  <c:v>861.36361704621004</c:v>
                </c:pt>
                <c:pt idx="464">
                  <c:v>865.03673450551003</c:v>
                </c:pt>
                <c:pt idx="465">
                  <c:v>868.70313656665996</c:v>
                </c:pt>
                <c:pt idx="466">
                  <c:v>868.95156906744</c:v>
                </c:pt>
                <c:pt idx="467">
                  <c:v>871.74383590187006</c:v>
                </c:pt>
                <c:pt idx="468">
                  <c:v>874.77509050112997</c:v>
                </c:pt>
                <c:pt idx="469">
                  <c:v>877.81463412372</c:v>
                </c:pt>
                <c:pt idx="470">
                  <c:v>880.16241466763995</c:v>
                </c:pt>
                <c:pt idx="471">
                  <c:v>880.85230482455995</c:v>
                </c:pt>
                <c:pt idx="472">
                  <c:v>883.90829071726</c:v>
                </c:pt>
                <c:pt idx="473">
                  <c:v>886.96649047734002</c:v>
                </c:pt>
                <c:pt idx="474">
                  <c:v>887.75977966518997</c:v>
                </c:pt>
                <c:pt idx="475">
                  <c:v>889.8731410012</c:v>
                </c:pt>
                <c:pt idx="476">
                  <c:v>890.01792846424996</c:v>
                </c:pt>
                <c:pt idx="477">
                  <c:v>893.04751404712999</c:v>
                </c:pt>
                <c:pt idx="478">
                  <c:v>896.10358715988002</c:v>
                </c:pt>
                <c:pt idx="479">
                  <c:v>898.29622891126996</c:v>
                </c:pt>
                <c:pt idx="480">
                  <c:v>899.17479284497006</c:v>
                </c:pt>
                <c:pt idx="481">
                  <c:v>899.29188846421005</c:v>
                </c:pt>
                <c:pt idx="482">
                  <c:v>899.38962082298997</c:v>
                </c:pt>
                <c:pt idx="483">
                  <c:v>901.91365078777005</c:v>
                </c:pt>
                <c:pt idx="484">
                  <c:v>903.15789458526001</c:v>
                </c:pt>
                <c:pt idx="485">
                  <c:v>905.45367413509996</c:v>
                </c:pt>
                <c:pt idx="486">
                  <c:v>905.61795602224004</c:v>
                </c:pt>
                <c:pt idx="487">
                  <c:v>908.13768541719003</c:v>
                </c:pt>
                <c:pt idx="488">
                  <c:v>908.98787252733996</c:v>
                </c:pt>
                <c:pt idx="489">
                  <c:v>909.67993151733003</c:v>
                </c:pt>
                <c:pt idx="490">
                  <c:v>911.94150562974005</c:v>
                </c:pt>
                <c:pt idx="491">
                  <c:v>914.01544374295997</c:v>
                </c:pt>
                <c:pt idx="492">
                  <c:v>914.08709183468</c:v>
                </c:pt>
                <c:pt idx="493">
                  <c:v>914.74061606909004</c:v>
                </c:pt>
                <c:pt idx="494">
                  <c:v>916.44854159206</c:v>
                </c:pt>
                <c:pt idx="495">
                  <c:v>917.52735617475003</c:v>
                </c:pt>
                <c:pt idx="496">
                  <c:v>919.71494834777002</c:v>
                </c:pt>
                <c:pt idx="497">
                  <c:v>921.02083261403004</c:v>
                </c:pt>
                <c:pt idx="498">
                  <c:v>925.99252543370994</c:v>
                </c:pt>
                <c:pt idx="499">
                  <c:v>930.76870361478996</c:v>
                </c:pt>
                <c:pt idx="500">
                  <c:v>933.10534063825003</c:v>
                </c:pt>
                <c:pt idx="501">
                  <c:v>935.93879206759004</c:v>
                </c:pt>
                <c:pt idx="502">
                  <c:v>940.91034539605005</c:v>
                </c:pt>
                <c:pt idx="503">
                  <c:v>941.70676783302997</c:v>
                </c:pt>
                <c:pt idx="504">
                  <c:v>945.88367539527997</c:v>
                </c:pt>
                <c:pt idx="505">
                  <c:v>949.87528898011999</c:v>
                </c:pt>
                <c:pt idx="506">
                  <c:v>949.97588646712995</c:v>
                </c:pt>
                <c:pt idx="507">
                  <c:v>954.06843886591003</c:v>
                </c:pt>
                <c:pt idx="508">
                  <c:v>958.99907516364999</c:v>
                </c:pt>
                <c:pt idx="509">
                  <c:v>963.88507128815002</c:v>
                </c:pt>
              </c:numCache>
            </c:numRef>
          </c:xVal>
          <c:yVal>
            <c:numRef>
              <c:f>'WSPL_2D-Model_PLAN'!$E$4:$E$513</c:f>
              <c:numCache>
                <c:formatCode>0.00</c:formatCode>
                <c:ptCount val="510"/>
                <c:pt idx="0">
                  <c:v>83.52466583252</c:v>
                </c:pt>
                <c:pt idx="1">
                  <c:v>83.536018371582003</c:v>
                </c:pt>
                <c:pt idx="2">
                  <c:v>83.517478942870994</c:v>
                </c:pt>
                <c:pt idx="3">
                  <c:v>83.566360473632997</c:v>
                </c:pt>
                <c:pt idx="4">
                  <c:v>83.613815307617003</c:v>
                </c:pt>
                <c:pt idx="5">
                  <c:v>83.629058837890994</c:v>
                </c:pt>
                <c:pt idx="6">
                  <c:v>83.645812988280994</c:v>
                </c:pt>
                <c:pt idx="7">
                  <c:v>83.658103942870994</c:v>
                </c:pt>
                <c:pt idx="8">
                  <c:v>83.669639587402003</c:v>
                </c:pt>
                <c:pt idx="9">
                  <c:v>83.682144165039006</c:v>
                </c:pt>
                <c:pt idx="10">
                  <c:v>83.684616088867003</c:v>
                </c:pt>
                <c:pt idx="11">
                  <c:v>83.685531616210994</c:v>
                </c:pt>
                <c:pt idx="12">
                  <c:v>83.685501098632997</c:v>
                </c:pt>
                <c:pt idx="13">
                  <c:v>83.68913269043</c:v>
                </c:pt>
                <c:pt idx="14">
                  <c:v>83.688934326172003</c:v>
                </c:pt>
                <c:pt idx="15">
                  <c:v>83.686004638672003</c:v>
                </c:pt>
                <c:pt idx="16">
                  <c:v>83.686714172362997</c:v>
                </c:pt>
                <c:pt idx="17">
                  <c:v>83.686859130859006</c:v>
                </c:pt>
                <c:pt idx="18">
                  <c:v>83.68669128418</c:v>
                </c:pt>
                <c:pt idx="19">
                  <c:v>83.687614440917997</c:v>
                </c:pt>
                <c:pt idx="20">
                  <c:v>83.689735412597997</c:v>
                </c:pt>
                <c:pt idx="21">
                  <c:v>83.69758605957</c:v>
                </c:pt>
                <c:pt idx="22">
                  <c:v>83.697830200195</c:v>
                </c:pt>
                <c:pt idx="23">
                  <c:v>83.698631286620994</c:v>
                </c:pt>
                <c:pt idx="24">
                  <c:v>83.699592590332003</c:v>
                </c:pt>
                <c:pt idx="25">
                  <c:v>83.700386047362997</c:v>
                </c:pt>
                <c:pt idx="26">
                  <c:v>83.70093536377</c:v>
                </c:pt>
                <c:pt idx="27">
                  <c:v>83.701019287109006</c:v>
                </c:pt>
                <c:pt idx="28">
                  <c:v>83.701202392577997</c:v>
                </c:pt>
                <c:pt idx="29">
                  <c:v>83.701217651367003</c:v>
                </c:pt>
                <c:pt idx="30">
                  <c:v>83.701278686522997</c:v>
                </c:pt>
                <c:pt idx="31">
                  <c:v>83.702041625977003</c:v>
                </c:pt>
                <c:pt idx="32">
                  <c:v>83.702049255370994</c:v>
                </c:pt>
                <c:pt idx="33">
                  <c:v>83.70255279541</c:v>
                </c:pt>
                <c:pt idx="34">
                  <c:v>83.703254699707003</c:v>
                </c:pt>
                <c:pt idx="35">
                  <c:v>83.704177856445</c:v>
                </c:pt>
                <c:pt idx="36">
                  <c:v>83.705192565917997</c:v>
                </c:pt>
                <c:pt idx="37">
                  <c:v>83.706069946289006</c:v>
                </c:pt>
                <c:pt idx="38">
                  <c:v>83.706176757812003</c:v>
                </c:pt>
                <c:pt idx="39">
                  <c:v>83.706344604492003</c:v>
                </c:pt>
                <c:pt idx="40">
                  <c:v>83.707275390625</c:v>
                </c:pt>
                <c:pt idx="41">
                  <c:v>83.707649230957003</c:v>
                </c:pt>
                <c:pt idx="42">
                  <c:v>83.708221435547003</c:v>
                </c:pt>
                <c:pt idx="43">
                  <c:v>83.708297729492003</c:v>
                </c:pt>
                <c:pt idx="44">
                  <c:v>83.708717346190994</c:v>
                </c:pt>
                <c:pt idx="45">
                  <c:v>83.709205627440994</c:v>
                </c:pt>
                <c:pt idx="46">
                  <c:v>83.709732055664006</c:v>
                </c:pt>
                <c:pt idx="47">
                  <c:v>83.710174560547003</c:v>
                </c:pt>
                <c:pt idx="48">
                  <c:v>83.710350036620994</c:v>
                </c:pt>
                <c:pt idx="49">
                  <c:v>83.710563659667997</c:v>
                </c:pt>
                <c:pt idx="50">
                  <c:v>83.710845947265994</c:v>
                </c:pt>
                <c:pt idx="51">
                  <c:v>83.711647033690994</c:v>
                </c:pt>
                <c:pt idx="52">
                  <c:v>83.711578369140994</c:v>
                </c:pt>
                <c:pt idx="53">
                  <c:v>83.711479187012003</c:v>
                </c:pt>
                <c:pt idx="54">
                  <c:v>83.71183013916</c:v>
                </c:pt>
                <c:pt idx="55">
                  <c:v>83.712257385254006</c:v>
                </c:pt>
                <c:pt idx="56">
                  <c:v>83.71248626709</c:v>
                </c:pt>
                <c:pt idx="57">
                  <c:v>83.712692260742003</c:v>
                </c:pt>
                <c:pt idx="58">
                  <c:v>83.712715148925994</c:v>
                </c:pt>
                <c:pt idx="59">
                  <c:v>83.712913513184006</c:v>
                </c:pt>
                <c:pt idx="60">
                  <c:v>83.712829589844006</c:v>
                </c:pt>
                <c:pt idx="61">
                  <c:v>83.713798522949006</c:v>
                </c:pt>
                <c:pt idx="62">
                  <c:v>83.713729858397997</c:v>
                </c:pt>
                <c:pt idx="63">
                  <c:v>83.713874816895</c:v>
                </c:pt>
                <c:pt idx="64">
                  <c:v>83.714004516602003</c:v>
                </c:pt>
                <c:pt idx="65">
                  <c:v>83.712959289550994</c:v>
                </c:pt>
                <c:pt idx="66">
                  <c:v>83.712936401367003</c:v>
                </c:pt>
                <c:pt idx="67">
                  <c:v>83.714088439940994</c:v>
                </c:pt>
                <c:pt idx="68">
                  <c:v>83.714141845702997</c:v>
                </c:pt>
                <c:pt idx="69">
                  <c:v>83.714408874512003</c:v>
                </c:pt>
                <c:pt idx="70">
                  <c:v>83.714744567870994</c:v>
                </c:pt>
                <c:pt idx="71">
                  <c:v>83.715408325195</c:v>
                </c:pt>
                <c:pt idx="72">
                  <c:v>83.716018676757997</c:v>
                </c:pt>
                <c:pt idx="73">
                  <c:v>83.716316223145</c:v>
                </c:pt>
                <c:pt idx="74">
                  <c:v>83.717163085937997</c:v>
                </c:pt>
                <c:pt idx="75">
                  <c:v>83.717224121094006</c:v>
                </c:pt>
                <c:pt idx="76">
                  <c:v>83.717346191405994</c:v>
                </c:pt>
                <c:pt idx="147">
                  <c:v>83.91934967041</c:v>
                </c:pt>
                <c:pt idx="148">
                  <c:v>83.91934967041</c:v>
                </c:pt>
                <c:pt idx="149">
                  <c:v>83.919967651367003</c:v>
                </c:pt>
                <c:pt idx="150">
                  <c:v>83.920379638672003</c:v>
                </c:pt>
                <c:pt idx="151">
                  <c:v>83.920188903809006</c:v>
                </c:pt>
                <c:pt idx="152">
                  <c:v>83.920639038085994</c:v>
                </c:pt>
                <c:pt idx="153">
                  <c:v>83.921997070312003</c:v>
                </c:pt>
                <c:pt idx="154">
                  <c:v>83.923950195312003</c:v>
                </c:pt>
                <c:pt idx="155">
                  <c:v>83.924026489257997</c:v>
                </c:pt>
                <c:pt idx="156">
                  <c:v>83.92472076416</c:v>
                </c:pt>
                <c:pt idx="157">
                  <c:v>83.925155639647997</c:v>
                </c:pt>
                <c:pt idx="158">
                  <c:v>83.925422668457003</c:v>
                </c:pt>
                <c:pt idx="159">
                  <c:v>83.925834655762003</c:v>
                </c:pt>
                <c:pt idx="160">
                  <c:v>83.926284790039006</c:v>
                </c:pt>
                <c:pt idx="161">
                  <c:v>83.926399230957003</c:v>
                </c:pt>
                <c:pt idx="162">
                  <c:v>83.926414489745994</c:v>
                </c:pt>
                <c:pt idx="163">
                  <c:v>83.92781829834</c:v>
                </c:pt>
                <c:pt idx="164">
                  <c:v>83.927848815917997</c:v>
                </c:pt>
                <c:pt idx="165">
                  <c:v>83.929138183594006</c:v>
                </c:pt>
                <c:pt idx="166">
                  <c:v>83.929206848145</c:v>
                </c:pt>
                <c:pt idx="167">
                  <c:v>83.930236816405994</c:v>
                </c:pt>
                <c:pt idx="168">
                  <c:v>83.930290222167997</c:v>
                </c:pt>
                <c:pt idx="169">
                  <c:v>83.931678771972997</c:v>
                </c:pt>
                <c:pt idx="170">
                  <c:v>83.931709289550994</c:v>
                </c:pt>
                <c:pt idx="171">
                  <c:v>83.932029724120994</c:v>
                </c:pt>
                <c:pt idx="172">
                  <c:v>83.932830810547003</c:v>
                </c:pt>
                <c:pt idx="173">
                  <c:v>83.932975769042997</c:v>
                </c:pt>
                <c:pt idx="174">
                  <c:v>83.933097839355</c:v>
                </c:pt>
                <c:pt idx="175">
                  <c:v>83.933670043945</c:v>
                </c:pt>
                <c:pt idx="176">
                  <c:v>83.935287475585994</c:v>
                </c:pt>
                <c:pt idx="177">
                  <c:v>83.936302185059006</c:v>
                </c:pt>
                <c:pt idx="178">
                  <c:v>83.93627166748</c:v>
                </c:pt>
                <c:pt idx="179">
                  <c:v>83.93660736084</c:v>
                </c:pt>
                <c:pt idx="180">
                  <c:v>83.936737060547003</c:v>
                </c:pt>
                <c:pt idx="181">
                  <c:v>83.937103271484006</c:v>
                </c:pt>
                <c:pt idx="182">
                  <c:v>83.937606811522997</c:v>
                </c:pt>
                <c:pt idx="219">
                  <c:v>84.08731842041</c:v>
                </c:pt>
                <c:pt idx="220">
                  <c:v>84.087203979492003</c:v>
                </c:pt>
                <c:pt idx="221">
                  <c:v>84.087287902832003</c:v>
                </c:pt>
                <c:pt idx="222">
                  <c:v>84.08731842041</c:v>
                </c:pt>
                <c:pt idx="223">
                  <c:v>84.087310791015994</c:v>
                </c:pt>
                <c:pt idx="224">
                  <c:v>84.08716583252</c:v>
                </c:pt>
                <c:pt idx="225">
                  <c:v>84.087203979492003</c:v>
                </c:pt>
                <c:pt idx="226">
                  <c:v>84.087448120117003</c:v>
                </c:pt>
                <c:pt idx="227">
                  <c:v>84.087448120117003</c:v>
                </c:pt>
                <c:pt idx="228">
                  <c:v>84.087417602539006</c:v>
                </c:pt>
                <c:pt idx="229">
                  <c:v>84.087768554687997</c:v>
                </c:pt>
                <c:pt idx="230">
                  <c:v>84.087860107422003</c:v>
                </c:pt>
                <c:pt idx="231">
                  <c:v>84.087791442870994</c:v>
                </c:pt>
                <c:pt idx="250">
                  <c:v>84.10816192627</c:v>
                </c:pt>
                <c:pt idx="251">
                  <c:v>84.108261108397997</c:v>
                </c:pt>
                <c:pt idx="252">
                  <c:v>84.108383178710994</c:v>
                </c:pt>
                <c:pt idx="253">
                  <c:v>84.108612060547003</c:v>
                </c:pt>
                <c:pt idx="254">
                  <c:v>84.108497619629006</c:v>
                </c:pt>
                <c:pt idx="255">
                  <c:v>84.108612060547003</c:v>
                </c:pt>
                <c:pt idx="256">
                  <c:v>84.10863494873</c:v>
                </c:pt>
                <c:pt idx="257">
                  <c:v>84.108390808105</c:v>
                </c:pt>
                <c:pt idx="258">
                  <c:v>84.108337402344006</c:v>
                </c:pt>
                <c:pt idx="259">
                  <c:v>84.108604431152003</c:v>
                </c:pt>
                <c:pt idx="260">
                  <c:v>84.108551025390994</c:v>
                </c:pt>
                <c:pt idx="261">
                  <c:v>84.108551025390994</c:v>
                </c:pt>
                <c:pt idx="262">
                  <c:v>84.108627319335994</c:v>
                </c:pt>
                <c:pt idx="263">
                  <c:v>84.108795166015994</c:v>
                </c:pt>
                <c:pt idx="264">
                  <c:v>84.108772277832003</c:v>
                </c:pt>
                <c:pt idx="265">
                  <c:v>84.108764648437997</c:v>
                </c:pt>
                <c:pt idx="305">
                  <c:v>84.137420654297003</c:v>
                </c:pt>
                <c:pt idx="306">
                  <c:v>84.138061523437997</c:v>
                </c:pt>
                <c:pt idx="307">
                  <c:v>84.138458251952997</c:v>
                </c:pt>
                <c:pt idx="308">
                  <c:v>84.138160705565994</c:v>
                </c:pt>
                <c:pt idx="309">
                  <c:v>84.138160705565994</c:v>
                </c:pt>
                <c:pt idx="310">
                  <c:v>84.138526916504006</c:v>
                </c:pt>
                <c:pt idx="311">
                  <c:v>84.138610839844006</c:v>
                </c:pt>
                <c:pt idx="312">
                  <c:v>84.140533447265994</c:v>
                </c:pt>
                <c:pt idx="313">
                  <c:v>84.14045715332</c:v>
                </c:pt>
                <c:pt idx="314">
                  <c:v>84.138961791992003</c:v>
                </c:pt>
                <c:pt idx="315">
                  <c:v>84.140045166015994</c:v>
                </c:pt>
                <c:pt idx="316">
                  <c:v>84.140899658202997</c:v>
                </c:pt>
                <c:pt idx="317">
                  <c:v>84.140159606934006</c:v>
                </c:pt>
                <c:pt idx="318">
                  <c:v>84.140213012695</c:v>
                </c:pt>
                <c:pt idx="319">
                  <c:v>84.141426086425994</c:v>
                </c:pt>
                <c:pt idx="320">
                  <c:v>84.142013549805</c:v>
                </c:pt>
                <c:pt idx="321">
                  <c:v>84.142059326172003</c:v>
                </c:pt>
                <c:pt idx="322">
                  <c:v>84.143051147460994</c:v>
                </c:pt>
                <c:pt idx="323">
                  <c:v>84.143096923827997</c:v>
                </c:pt>
                <c:pt idx="324">
                  <c:v>84.143646240234006</c:v>
                </c:pt>
                <c:pt idx="325">
                  <c:v>84.143699645995994</c:v>
                </c:pt>
                <c:pt idx="326">
                  <c:v>84.144355773925994</c:v>
                </c:pt>
                <c:pt idx="327">
                  <c:v>84.144401550292997</c:v>
                </c:pt>
                <c:pt idx="328">
                  <c:v>84.145263671875</c:v>
                </c:pt>
                <c:pt idx="329">
                  <c:v>84.145286560059006</c:v>
                </c:pt>
                <c:pt idx="330">
                  <c:v>84.145812988280994</c:v>
                </c:pt>
                <c:pt idx="331">
                  <c:v>84.145919799805</c:v>
                </c:pt>
                <c:pt idx="332">
                  <c:v>84.145942687987997</c:v>
                </c:pt>
                <c:pt idx="333">
                  <c:v>84.146347045897997</c:v>
                </c:pt>
                <c:pt idx="334">
                  <c:v>84.146881103515994</c:v>
                </c:pt>
                <c:pt idx="335">
                  <c:v>84.147178649902003</c:v>
                </c:pt>
                <c:pt idx="336">
                  <c:v>84.14720916748</c:v>
                </c:pt>
                <c:pt idx="337">
                  <c:v>84.147232055664006</c:v>
                </c:pt>
                <c:pt idx="338">
                  <c:v>84.147331237792997</c:v>
                </c:pt>
                <c:pt idx="339">
                  <c:v>84.147361755370994</c:v>
                </c:pt>
                <c:pt idx="340">
                  <c:v>84.147834777832003</c:v>
                </c:pt>
                <c:pt idx="341">
                  <c:v>84.14917755127</c:v>
                </c:pt>
                <c:pt idx="342">
                  <c:v>84.148452758789006</c:v>
                </c:pt>
                <c:pt idx="343">
                  <c:v>84.148399353027003</c:v>
                </c:pt>
                <c:pt idx="344">
                  <c:v>84.149482727050994</c:v>
                </c:pt>
                <c:pt idx="345">
                  <c:v>84.150787353515994</c:v>
                </c:pt>
                <c:pt idx="346">
                  <c:v>84.151023864745994</c:v>
                </c:pt>
                <c:pt idx="347">
                  <c:v>84.150245666504006</c:v>
                </c:pt>
                <c:pt idx="348">
                  <c:v>84.150245666504006</c:v>
                </c:pt>
                <c:pt idx="419">
                  <c:v>84.26961517334</c:v>
                </c:pt>
                <c:pt idx="420">
                  <c:v>84.274253845215</c:v>
                </c:pt>
                <c:pt idx="421">
                  <c:v>84.274002075195</c:v>
                </c:pt>
                <c:pt idx="422">
                  <c:v>84.273712158202997</c:v>
                </c:pt>
                <c:pt idx="423">
                  <c:v>84.273361206055</c:v>
                </c:pt>
                <c:pt idx="424">
                  <c:v>84.272705078125</c:v>
                </c:pt>
                <c:pt idx="425">
                  <c:v>84.273849487305</c:v>
                </c:pt>
                <c:pt idx="426">
                  <c:v>84.273544311522997</c:v>
                </c:pt>
                <c:pt idx="427">
                  <c:v>84.273864746094006</c:v>
                </c:pt>
                <c:pt idx="428">
                  <c:v>84.274055480957003</c:v>
                </c:pt>
                <c:pt idx="429">
                  <c:v>84.274749755859006</c:v>
                </c:pt>
                <c:pt idx="430">
                  <c:v>84.274589538574006</c:v>
                </c:pt>
                <c:pt idx="431">
                  <c:v>84.274703979492003</c:v>
                </c:pt>
                <c:pt idx="432">
                  <c:v>84.27515411377</c:v>
                </c:pt>
                <c:pt idx="433">
                  <c:v>84.275123596190994</c:v>
                </c:pt>
                <c:pt idx="434">
                  <c:v>84.275527954102003</c:v>
                </c:pt>
                <c:pt idx="435">
                  <c:v>84.27564239502</c:v>
                </c:pt>
                <c:pt idx="436">
                  <c:v>84.275657653809006</c:v>
                </c:pt>
                <c:pt idx="437">
                  <c:v>84.275917053222997</c:v>
                </c:pt>
                <c:pt idx="438">
                  <c:v>84.276107788085994</c:v>
                </c:pt>
                <c:pt idx="439">
                  <c:v>84.276351928710994</c:v>
                </c:pt>
                <c:pt idx="440">
                  <c:v>84.276565551757997</c:v>
                </c:pt>
                <c:pt idx="441">
                  <c:v>84.276847839355</c:v>
                </c:pt>
                <c:pt idx="442">
                  <c:v>84.276870727539006</c:v>
                </c:pt>
                <c:pt idx="443">
                  <c:v>84.277076721190994</c:v>
                </c:pt>
                <c:pt idx="444">
                  <c:v>84.277519226074006</c:v>
                </c:pt>
                <c:pt idx="445">
                  <c:v>84.27758026123</c:v>
                </c:pt>
                <c:pt idx="446">
                  <c:v>84.277687072754006</c:v>
                </c:pt>
                <c:pt idx="447">
                  <c:v>84.278228759765994</c:v>
                </c:pt>
                <c:pt idx="448">
                  <c:v>84.278282165527003</c:v>
                </c:pt>
                <c:pt idx="449">
                  <c:v>84.278945922852003</c:v>
                </c:pt>
                <c:pt idx="450">
                  <c:v>84.278869628905994</c:v>
                </c:pt>
                <c:pt idx="451">
                  <c:v>84.279693603515994</c:v>
                </c:pt>
                <c:pt idx="452">
                  <c:v>84.279624938965</c:v>
                </c:pt>
                <c:pt idx="453">
                  <c:v>84.279434204102003</c:v>
                </c:pt>
                <c:pt idx="454">
                  <c:v>84.280464172362997</c:v>
                </c:pt>
                <c:pt idx="455">
                  <c:v>84.279975891112997</c:v>
                </c:pt>
                <c:pt idx="456">
                  <c:v>84.28125</c:v>
                </c:pt>
                <c:pt idx="457">
                  <c:v>84.280502319335994</c:v>
                </c:pt>
                <c:pt idx="458">
                  <c:v>84.281997680664006</c:v>
                </c:pt>
                <c:pt idx="459">
                  <c:v>84.281150817870994</c:v>
                </c:pt>
                <c:pt idx="460">
                  <c:v>84.282127380370994</c:v>
                </c:pt>
                <c:pt idx="461">
                  <c:v>84.282829284667997</c:v>
                </c:pt>
                <c:pt idx="462">
                  <c:v>84.282150268555</c:v>
                </c:pt>
                <c:pt idx="463">
                  <c:v>84.283432006835994</c:v>
                </c:pt>
                <c:pt idx="464">
                  <c:v>84.283142089844006</c:v>
                </c:pt>
                <c:pt idx="465">
                  <c:v>84.283798217772997</c:v>
                </c:pt>
                <c:pt idx="466">
                  <c:v>84.283805847167997</c:v>
                </c:pt>
                <c:pt idx="467">
                  <c:v>84.283935546875</c:v>
                </c:pt>
                <c:pt idx="468">
                  <c:v>84.284332275390994</c:v>
                </c:pt>
                <c:pt idx="469">
                  <c:v>84.284523010254006</c:v>
                </c:pt>
                <c:pt idx="470">
                  <c:v>84.284805297852003</c:v>
                </c:pt>
                <c:pt idx="471">
                  <c:v>84.284896850585994</c:v>
                </c:pt>
                <c:pt idx="472">
                  <c:v>84.285011291504006</c:v>
                </c:pt>
                <c:pt idx="473">
                  <c:v>84.285591125487997</c:v>
                </c:pt>
                <c:pt idx="474">
                  <c:v>84.285514831542997</c:v>
                </c:pt>
                <c:pt idx="475">
                  <c:v>84.285369873047003</c:v>
                </c:pt>
                <c:pt idx="476">
                  <c:v>84.285362243652003</c:v>
                </c:pt>
                <c:pt idx="477">
                  <c:v>84.285804748535</c:v>
                </c:pt>
                <c:pt idx="478">
                  <c:v>84.286392211914006</c:v>
                </c:pt>
                <c:pt idx="479">
                  <c:v>84.286331176757997</c:v>
                </c:pt>
                <c:pt idx="480">
                  <c:v>84.28630065918</c:v>
                </c:pt>
                <c:pt idx="481">
                  <c:v>84.286521911620994</c:v>
                </c:pt>
                <c:pt idx="482">
                  <c:v>84.286712646484006</c:v>
                </c:pt>
                <c:pt idx="483">
                  <c:v>84.286766052245994</c:v>
                </c:pt>
                <c:pt idx="484">
                  <c:v>84.287055969237997</c:v>
                </c:pt>
                <c:pt idx="485">
                  <c:v>84.286392211914006</c:v>
                </c:pt>
                <c:pt idx="486">
                  <c:v>84.286392211914006</c:v>
                </c:pt>
                <c:pt idx="487">
                  <c:v>84.28645324707</c:v>
                </c:pt>
                <c:pt idx="488">
                  <c:v>84.286056518555</c:v>
                </c:pt>
                <c:pt idx="489">
                  <c:v>84.286254882812003</c:v>
                </c:pt>
                <c:pt idx="490">
                  <c:v>84.28653717041</c:v>
                </c:pt>
                <c:pt idx="491">
                  <c:v>84.286437988280994</c:v>
                </c:pt>
                <c:pt idx="492">
                  <c:v>84.286437988280994</c:v>
                </c:pt>
                <c:pt idx="493">
                  <c:v>84.285957336425994</c:v>
                </c:pt>
                <c:pt idx="494">
                  <c:v>84.288497924805</c:v>
                </c:pt>
                <c:pt idx="495">
                  <c:v>84.286415100097997</c:v>
                </c:pt>
                <c:pt idx="496">
                  <c:v>84.28426361084</c:v>
                </c:pt>
                <c:pt idx="497">
                  <c:v>84.289474487305</c:v>
                </c:pt>
                <c:pt idx="498">
                  <c:v>84.294006347655994</c:v>
                </c:pt>
                <c:pt idx="499">
                  <c:v>84.290809631347997</c:v>
                </c:pt>
                <c:pt idx="500">
                  <c:v>84.293060302734006</c:v>
                </c:pt>
                <c:pt idx="501">
                  <c:v>84.31462097168</c:v>
                </c:pt>
                <c:pt idx="502">
                  <c:v>84.340133666992003</c:v>
                </c:pt>
                <c:pt idx="503">
                  <c:v>84.337608337402003</c:v>
                </c:pt>
                <c:pt idx="504">
                  <c:v>84.365219116210994</c:v>
                </c:pt>
                <c:pt idx="505">
                  <c:v>84.370681762695</c:v>
                </c:pt>
                <c:pt idx="506">
                  <c:v>84.370826721190994</c:v>
                </c:pt>
                <c:pt idx="507">
                  <c:v>84.369827270507997</c:v>
                </c:pt>
                <c:pt idx="508">
                  <c:v>84.370880126952997</c:v>
                </c:pt>
                <c:pt idx="509">
                  <c:v>84.371246337890994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8-4C60-409B-91A2-0F0710BFE3B0}"/>
            </c:ext>
          </c:extLst>
        </c:ser>
        <c:ser>
          <c:idx val="0"/>
          <c:order val="9"/>
          <c:tx>
            <c:v>WSPL_HQhaeufig_PLAN</c:v>
          </c:tx>
          <c:spPr>
            <a:ln w="1270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'WSPL_2D-Model_PLAN'!$B$4:$B$513</c:f>
              <c:numCache>
                <c:formatCode>0.00</c:formatCode>
                <c:ptCount val="510"/>
                <c:pt idx="0">
                  <c:v>0</c:v>
                </c:pt>
                <c:pt idx="1">
                  <c:v>3.6596042005499001</c:v>
                </c:pt>
                <c:pt idx="2">
                  <c:v>5.8787353152988997</c:v>
                </c:pt>
                <c:pt idx="3">
                  <c:v>8.5657214229527003</c:v>
                </c:pt>
                <c:pt idx="4">
                  <c:v>11.970336010860001</c:v>
                </c:pt>
                <c:pt idx="5">
                  <c:v>13.369877344958001</c:v>
                </c:pt>
                <c:pt idx="6">
                  <c:v>15.847956266153</c:v>
                </c:pt>
                <c:pt idx="7">
                  <c:v>17.889664938951999</c:v>
                </c:pt>
                <c:pt idx="8">
                  <c:v>19.874677332861001</c:v>
                </c:pt>
                <c:pt idx="9">
                  <c:v>21.714913928788999</c:v>
                </c:pt>
                <c:pt idx="10">
                  <c:v>24.552432224663999</c:v>
                </c:pt>
                <c:pt idx="11">
                  <c:v>27.391554350124999</c:v>
                </c:pt>
                <c:pt idx="12">
                  <c:v>29.239349188464001</c:v>
                </c:pt>
                <c:pt idx="13">
                  <c:v>30.402082170728001</c:v>
                </c:pt>
                <c:pt idx="14">
                  <c:v>30.471673777199999</c:v>
                </c:pt>
                <c:pt idx="15">
                  <c:v>31.449919559272001</c:v>
                </c:pt>
                <c:pt idx="16">
                  <c:v>33.584231981529001</c:v>
                </c:pt>
                <c:pt idx="17">
                  <c:v>37.204971148376998</c:v>
                </c:pt>
                <c:pt idx="18">
                  <c:v>37.501368667904998</c:v>
                </c:pt>
                <c:pt idx="19">
                  <c:v>37.938721386075997</c:v>
                </c:pt>
                <c:pt idx="20">
                  <c:v>39.085411248890999</c:v>
                </c:pt>
                <c:pt idx="21">
                  <c:v>39.745231705994001</c:v>
                </c:pt>
                <c:pt idx="22">
                  <c:v>39.852579681039003</c:v>
                </c:pt>
                <c:pt idx="23">
                  <c:v>41.978743864823997</c:v>
                </c:pt>
                <c:pt idx="24">
                  <c:v>43.609320741120001</c:v>
                </c:pt>
                <c:pt idx="25">
                  <c:v>44.118346969268998</c:v>
                </c:pt>
                <c:pt idx="26">
                  <c:v>45.210240042465998</c:v>
                </c:pt>
                <c:pt idx="27">
                  <c:v>45.363539816649997</c:v>
                </c:pt>
                <c:pt idx="28">
                  <c:v>45.896522593728001</c:v>
                </c:pt>
                <c:pt idx="29">
                  <c:v>46.145355996265998</c:v>
                </c:pt>
                <c:pt idx="30">
                  <c:v>46.295176260878002</c:v>
                </c:pt>
                <c:pt idx="31">
                  <c:v>47.335072975187998</c:v>
                </c:pt>
                <c:pt idx="32">
                  <c:v>47.356688038747997</c:v>
                </c:pt>
                <c:pt idx="33">
                  <c:v>48.404299238927003</c:v>
                </c:pt>
                <c:pt idx="34">
                  <c:v>49.444066828337</c:v>
                </c:pt>
                <c:pt idx="35">
                  <c:v>50.489098337921</c:v>
                </c:pt>
                <c:pt idx="36">
                  <c:v>51.773709796101002</c:v>
                </c:pt>
                <c:pt idx="37">
                  <c:v>52.911549182553998</c:v>
                </c:pt>
                <c:pt idx="38">
                  <c:v>53.044873133099998</c:v>
                </c:pt>
                <c:pt idx="39">
                  <c:v>54.317846621732997</c:v>
                </c:pt>
                <c:pt idx="40">
                  <c:v>55.600446523108999</c:v>
                </c:pt>
                <c:pt idx="41">
                  <c:v>56.882577618383998</c:v>
                </c:pt>
                <c:pt idx="42">
                  <c:v>58.148662393099997</c:v>
                </c:pt>
                <c:pt idx="43">
                  <c:v>58.322507981279998</c:v>
                </c:pt>
                <c:pt idx="44">
                  <c:v>59.407232041870998</c:v>
                </c:pt>
                <c:pt idx="45">
                  <c:v>60.652203099792999</c:v>
                </c:pt>
                <c:pt idx="46">
                  <c:v>61.892847278715003</c:v>
                </c:pt>
                <c:pt idx="47">
                  <c:v>63.136080395310998</c:v>
                </c:pt>
                <c:pt idx="48">
                  <c:v>63.463310038186997</c:v>
                </c:pt>
                <c:pt idx="49">
                  <c:v>64.389823713365999</c:v>
                </c:pt>
                <c:pt idx="50">
                  <c:v>64.824242694310001</c:v>
                </c:pt>
                <c:pt idx="51">
                  <c:v>65.632773945357002</c:v>
                </c:pt>
                <c:pt idx="52">
                  <c:v>65.739205045524997</c:v>
                </c:pt>
                <c:pt idx="53">
                  <c:v>66.882784659587003</c:v>
                </c:pt>
                <c:pt idx="54">
                  <c:v>67.109621636849994</c:v>
                </c:pt>
                <c:pt idx="55">
                  <c:v>68.133841967487001</c:v>
                </c:pt>
                <c:pt idx="56">
                  <c:v>68.929267950525997</c:v>
                </c:pt>
                <c:pt idx="57">
                  <c:v>69.403999718875994</c:v>
                </c:pt>
                <c:pt idx="58">
                  <c:v>69.881216569881005</c:v>
                </c:pt>
                <c:pt idx="59">
                  <c:v>70.636652874449993</c:v>
                </c:pt>
                <c:pt idx="60">
                  <c:v>70.878897972736993</c:v>
                </c:pt>
                <c:pt idx="61">
                  <c:v>71.845028653997005</c:v>
                </c:pt>
                <c:pt idx="62">
                  <c:v>72.017562578037001</c:v>
                </c:pt>
                <c:pt idx="63">
                  <c:v>73.080109799389007</c:v>
                </c:pt>
                <c:pt idx="64">
                  <c:v>73.167679683941003</c:v>
                </c:pt>
                <c:pt idx="65">
                  <c:v>74.204875185922006</c:v>
                </c:pt>
                <c:pt idx="66">
                  <c:v>74.345573774475994</c:v>
                </c:pt>
                <c:pt idx="67">
                  <c:v>75.593940310177004</c:v>
                </c:pt>
                <c:pt idx="68">
                  <c:v>75.868541523382007</c:v>
                </c:pt>
                <c:pt idx="69">
                  <c:v>76.814302736236996</c:v>
                </c:pt>
                <c:pt idx="70">
                  <c:v>78.021242750682006</c:v>
                </c:pt>
                <c:pt idx="71">
                  <c:v>79.223787055879995</c:v>
                </c:pt>
                <c:pt idx="72">
                  <c:v>80.840910483008003</c:v>
                </c:pt>
                <c:pt idx="73">
                  <c:v>81.399318920471998</c:v>
                </c:pt>
                <c:pt idx="74">
                  <c:v>82.356742926653993</c:v>
                </c:pt>
                <c:pt idx="75">
                  <c:v>82.449518718071005</c:v>
                </c:pt>
                <c:pt idx="76">
                  <c:v>84.072917698308999</c:v>
                </c:pt>
                <c:pt idx="77">
                  <c:v>84.269555137899999</c:v>
                </c:pt>
                <c:pt idx="78">
                  <c:v>84.544569551411001</c:v>
                </c:pt>
                <c:pt idx="79">
                  <c:v>85.887843122123002</c:v>
                </c:pt>
                <c:pt idx="80">
                  <c:v>86.413048071036997</c:v>
                </c:pt>
                <c:pt idx="81">
                  <c:v>87.150014000571005</c:v>
                </c:pt>
                <c:pt idx="82">
                  <c:v>88.101214282244001</c:v>
                </c:pt>
                <c:pt idx="83">
                  <c:v>88.835200466930004</c:v>
                </c:pt>
                <c:pt idx="84">
                  <c:v>88.987407239877001</c:v>
                </c:pt>
                <c:pt idx="85">
                  <c:v>90.053989571379006</c:v>
                </c:pt>
                <c:pt idx="86">
                  <c:v>91.215334906438002</c:v>
                </c:pt>
                <c:pt idx="87">
                  <c:v>92.683884238410997</c:v>
                </c:pt>
                <c:pt idx="88">
                  <c:v>93.861442592252004</c:v>
                </c:pt>
                <c:pt idx="89">
                  <c:v>95.413456245527996</c:v>
                </c:pt>
                <c:pt idx="90">
                  <c:v>95.954241435685006</c:v>
                </c:pt>
                <c:pt idx="91">
                  <c:v>97.518335514865001</c:v>
                </c:pt>
                <c:pt idx="92">
                  <c:v>98.846746860370999</c:v>
                </c:pt>
                <c:pt idx="93">
                  <c:v>100.18814461012001</c:v>
                </c:pt>
                <c:pt idx="94">
                  <c:v>102.08068804097999</c:v>
                </c:pt>
                <c:pt idx="95">
                  <c:v>103.52274356028001</c:v>
                </c:pt>
                <c:pt idx="96">
                  <c:v>104.81967403593001</c:v>
                </c:pt>
                <c:pt idx="97">
                  <c:v>106.55860351699</c:v>
                </c:pt>
                <c:pt idx="98">
                  <c:v>108.05365473880001</c:v>
                </c:pt>
                <c:pt idx="99">
                  <c:v>109.27629656674</c:v>
                </c:pt>
                <c:pt idx="100">
                  <c:v>110.94913613337</c:v>
                </c:pt>
                <c:pt idx="101">
                  <c:v>113.35926370227</c:v>
                </c:pt>
                <c:pt idx="102">
                  <c:v>115.15878128385</c:v>
                </c:pt>
                <c:pt idx="103">
                  <c:v>117.59812684457999</c:v>
                </c:pt>
                <c:pt idx="104">
                  <c:v>118.6691362465</c:v>
                </c:pt>
                <c:pt idx="105">
                  <c:v>121.15534942981</c:v>
                </c:pt>
                <c:pt idx="106">
                  <c:v>123.0683855379</c:v>
                </c:pt>
                <c:pt idx="107">
                  <c:v>123.27467729639</c:v>
                </c:pt>
                <c:pt idx="108">
                  <c:v>125.33072288818001</c:v>
                </c:pt>
                <c:pt idx="109">
                  <c:v>128.00676221184</c:v>
                </c:pt>
                <c:pt idx="110">
                  <c:v>128.8532725936</c:v>
                </c:pt>
                <c:pt idx="111">
                  <c:v>130.14843787664</c:v>
                </c:pt>
                <c:pt idx="112">
                  <c:v>131.75054260638001</c:v>
                </c:pt>
                <c:pt idx="113">
                  <c:v>134.08733824325</c:v>
                </c:pt>
                <c:pt idx="114">
                  <c:v>136.88145173103999</c:v>
                </c:pt>
                <c:pt idx="115">
                  <c:v>138.75352367457</c:v>
                </c:pt>
                <c:pt idx="116">
                  <c:v>139.25638332834001</c:v>
                </c:pt>
                <c:pt idx="117">
                  <c:v>141.28553466709999</c:v>
                </c:pt>
                <c:pt idx="118">
                  <c:v>143.80864155188999</c:v>
                </c:pt>
                <c:pt idx="119">
                  <c:v>146.56826826105001</c:v>
                </c:pt>
                <c:pt idx="120">
                  <c:v>147.17693227172001</c:v>
                </c:pt>
                <c:pt idx="121">
                  <c:v>149.39713803288001</c:v>
                </c:pt>
                <c:pt idx="122">
                  <c:v>150.78132543157</c:v>
                </c:pt>
                <c:pt idx="123">
                  <c:v>156.69036465828</c:v>
                </c:pt>
                <c:pt idx="124">
                  <c:v>158.67770667259001</c:v>
                </c:pt>
                <c:pt idx="125">
                  <c:v>160.41924207982001</c:v>
                </c:pt>
                <c:pt idx="126">
                  <c:v>166.16881531964</c:v>
                </c:pt>
                <c:pt idx="127">
                  <c:v>167.41106266931999</c:v>
                </c:pt>
                <c:pt idx="128">
                  <c:v>168.55038050248001</c:v>
                </c:pt>
                <c:pt idx="129">
                  <c:v>169.38912086293999</c:v>
                </c:pt>
                <c:pt idx="130">
                  <c:v>170.08215537162999</c:v>
                </c:pt>
                <c:pt idx="131">
                  <c:v>172.75905748215999</c:v>
                </c:pt>
                <c:pt idx="132">
                  <c:v>174.56202412452001</c:v>
                </c:pt>
                <c:pt idx="133">
                  <c:v>176.48150015183001</c:v>
                </c:pt>
                <c:pt idx="134">
                  <c:v>178.20476110368</c:v>
                </c:pt>
                <c:pt idx="135">
                  <c:v>179.44689906835001</c:v>
                </c:pt>
                <c:pt idx="136">
                  <c:v>182.30277367299001</c:v>
                </c:pt>
                <c:pt idx="137">
                  <c:v>184.11156619446001</c:v>
                </c:pt>
                <c:pt idx="138">
                  <c:v>185.71718351992999</c:v>
                </c:pt>
                <c:pt idx="139">
                  <c:v>187.18697939671</c:v>
                </c:pt>
                <c:pt idx="140">
                  <c:v>189.01899441110001</c:v>
                </c:pt>
                <c:pt idx="141">
                  <c:v>191.95659472976999</c:v>
                </c:pt>
                <c:pt idx="142">
                  <c:v>193.96156864426001</c:v>
                </c:pt>
                <c:pt idx="143">
                  <c:v>195.35537898379999</c:v>
                </c:pt>
                <c:pt idx="144">
                  <c:v>195.8591847026</c:v>
                </c:pt>
                <c:pt idx="145">
                  <c:v>200.37467610242001</c:v>
                </c:pt>
                <c:pt idx="146">
                  <c:v>200.45865477321999</c:v>
                </c:pt>
                <c:pt idx="147">
                  <c:v>200.70773770541999</c:v>
                </c:pt>
                <c:pt idx="148">
                  <c:v>204.17216786538</c:v>
                </c:pt>
                <c:pt idx="149">
                  <c:v>205.73600946361</c:v>
                </c:pt>
                <c:pt idx="150">
                  <c:v>206.02594334634</c:v>
                </c:pt>
                <c:pt idx="151">
                  <c:v>206.88259250572</c:v>
                </c:pt>
                <c:pt idx="152">
                  <c:v>207.63905947584999</c:v>
                </c:pt>
                <c:pt idx="153">
                  <c:v>209.12277138256999</c:v>
                </c:pt>
                <c:pt idx="154">
                  <c:v>211.36077337515999</c:v>
                </c:pt>
                <c:pt idx="155">
                  <c:v>211.44369649382</c:v>
                </c:pt>
                <c:pt idx="156">
                  <c:v>212.13883298281999</c:v>
                </c:pt>
                <c:pt idx="157">
                  <c:v>212.42940811285999</c:v>
                </c:pt>
                <c:pt idx="158">
                  <c:v>212.68941976637001</c:v>
                </c:pt>
                <c:pt idx="159">
                  <c:v>213.14303536768</c:v>
                </c:pt>
                <c:pt idx="160">
                  <c:v>213.77560309725001</c:v>
                </c:pt>
                <c:pt idx="161">
                  <c:v>213.97404970900001</c:v>
                </c:pt>
                <c:pt idx="162">
                  <c:v>213.98381653057001</c:v>
                </c:pt>
                <c:pt idx="163">
                  <c:v>215.21633217022</c:v>
                </c:pt>
                <c:pt idx="164">
                  <c:v>215.27085893284001</c:v>
                </c:pt>
                <c:pt idx="165">
                  <c:v>216.45565877159001</c:v>
                </c:pt>
                <c:pt idx="166">
                  <c:v>216.55294609648001</c:v>
                </c:pt>
                <c:pt idx="167">
                  <c:v>217.69155844059</c:v>
                </c:pt>
                <c:pt idx="168">
                  <c:v>217.82866758076</c:v>
                </c:pt>
                <c:pt idx="169">
                  <c:v>218.90335956771</c:v>
                </c:pt>
                <c:pt idx="170">
                  <c:v>218.93041129712</c:v>
                </c:pt>
                <c:pt idx="171">
                  <c:v>219.09382735471999</c:v>
                </c:pt>
                <c:pt idx="172">
                  <c:v>220.11739862911</c:v>
                </c:pt>
                <c:pt idx="173">
                  <c:v>220.32071262775</c:v>
                </c:pt>
                <c:pt idx="174">
                  <c:v>220.65613773595001</c:v>
                </c:pt>
                <c:pt idx="175">
                  <c:v>221.85375632642999</c:v>
                </c:pt>
                <c:pt idx="176">
                  <c:v>223.01931407628001</c:v>
                </c:pt>
                <c:pt idx="177">
                  <c:v>224.07957091051</c:v>
                </c:pt>
                <c:pt idx="178">
                  <c:v>224.94860562022001</c:v>
                </c:pt>
                <c:pt idx="179">
                  <c:v>225.45346457136</c:v>
                </c:pt>
                <c:pt idx="180">
                  <c:v>226.93766727882999</c:v>
                </c:pt>
                <c:pt idx="181">
                  <c:v>227.89319335261001</c:v>
                </c:pt>
                <c:pt idx="182">
                  <c:v>229.22587626197</c:v>
                </c:pt>
                <c:pt idx="183">
                  <c:v>230.88522811132</c:v>
                </c:pt>
                <c:pt idx="184">
                  <c:v>230.89913078408</c:v>
                </c:pt>
                <c:pt idx="185">
                  <c:v>234.85701182361001</c:v>
                </c:pt>
                <c:pt idx="186">
                  <c:v>237.16263368783001</c:v>
                </c:pt>
                <c:pt idx="187">
                  <c:v>238.60275975924</c:v>
                </c:pt>
                <c:pt idx="188">
                  <c:v>239.81347700182999</c:v>
                </c:pt>
                <c:pt idx="189">
                  <c:v>241.90238238782999</c:v>
                </c:pt>
                <c:pt idx="190">
                  <c:v>244.18303985159</c:v>
                </c:pt>
                <c:pt idx="191">
                  <c:v>252.6781051497</c:v>
                </c:pt>
                <c:pt idx="192">
                  <c:v>258.33470903120002</c:v>
                </c:pt>
                <c:pt idx="193">
                  <c:v>264.24203622389001</c:v>
                </c:pt>
                <c:pt idx="194">
                  <c:v>266.72192059499997</c:v>
                </c:pt>
                <c:pt idx="195">
                  <c:v>272.46458113678</c:v>
                </c:pt>
                <c:pt idx="196">
                  <c:v>280.68103058266001</c:v>
                </c:pt>
                <c:pt idx="197">
                  <c:v>286.57207675354999</c:v>
                </c:pt>
                <c:pt idx="198">
                  <c:v>294.58598218207999</c:v>
                </c:pt>
                <c:pt idx="199">
                  <c:v>299.39393091545998</c:v>
                </c:pt>
                <c:pt idx="200">
                  <c:v>300.61307327117999</c:v>
                </c:pt>
                <c:pt idx="201">
                  <c:v>302.62597881117</c:v>
                </c:pt>
                <c:pt idx="202">
                  <c:v>305.20907573353003</c:v>
                </c:pt>
                <c:pt idx="203">
                  <c:v>306.28050003801002</c:v>
                </c:pt>
                <c:pt idx="204">
                  <c:v>309.54674031962003</c:v>
                </c:pt>
                <c:pt idx="205">
                  <c:v>311.92571890464001</c:v>
                </c:pt>
                <c:pt idx="206">
                  <c:v>319.32902454190003</c:v>
                </c:pt>
                <c:pt idx="207">
                  <c:v>323.90740186913001</c:v>
                </c:pt>
                <c:pt idx="208">
                  <c:v>328.70587166791</c:v>
                </c:pt>
                <c:pt idx="209">
                  <c:v>334.38765607127999</c:v>
                </c:pt>
                <c:pt idx="210">
                  <c:v>335.82279131972001</c:v>
                </c:pt>
                <c:pt idx="211">
                  <c:v>340.91683285078</c:v>
                </c:pt>
                <c:pt idx="212">
                  <c:v>347.72211194848001</c:v>
                </c:pt>
                <c:pt idx="213">
                  <c:v>354.57391319909999</c:v>
                </c:pt>
                <c:pt idx="214">
                  <c:v>359.59855143183</c:v>
                </c:pt>
                <c:pt idx="215">
                  <c:v>363.67814547666001</c:v>
                </c:pt>
                <c:pt idx="216">
                  <c:v>369.30567600917999</c:v>
                </c:pt>
                <c:pt idx="217">
                  <c:v>371.49645098781002</c:v>
                </c:pt>
                <c:pt idx="218">
                  <c:v>373.75731251128002</c:v>
                </c:pt>
                <c:pt idx="219">
                  <c:v>374.58296053063998</c:v>
                </c:pt>
                <c:pt idx="220">
                  <c:v>377.68803261031002</c:v>
                </c:pt>
                <c:pt idx="221">
                  <c:v>377.87357059375</c:v>
                </c:pt>
                <c:pt idx="222">
                  <c:v>377.98223611425999</c:v>
                </c:pt>
                <c:pt idx="223">
                  <c:v>377.98960916227003</c:v>
                </c:pt>
                <c:pt idx="224">
                  <c:v>378.24781729295</c:v>
                </c:pt>
                <c:pt idx="225">
                  <c:v>378.43155328411001</c:v>
                </c:pt>
                <c:pt idx="226">
                  <c:v>379.83100814648998</c:v>
                </c:pt>
                <c:pt idx="227">
                  <c:v>379.901491007</c:v>
                </c:pt>
                <c:pt idx="228">
                  <c:v>380.00791445796</c:v>
                </c:pt>
                <c:pt idx="229">
                  <c:v>381.96351146640001</c:v>
                </c:pt>
                <c:pt idx="230">
                  <c:v>382.43555625558997</c:v>
                </c:pt>
                <c:pt idx="231">
                  <c:v>382.61287666304003</c:v>
                </c:pt>
                <c:pt idx="232">
                  <c:v>384.86795030893001</c:v>
                </c:pt>
                <c:pt idx="233">
                  <c:v>386.41987078065</c:v>
                </c:pt>
                <c:pt idx="234">
                  <c:v>393.07490431602002</c:v>
                </c:pt>
                <c:pt idx="235">
                  <c:v>393.16164757214</c:v>
                </c:pt>
                <c:pt idx="236">
                  <c:v>393.22832973645001</c:v>
                </c:pt>
                <c:pt idx="237">
                  <c:v>393.35740414393001</c:v>
                </c:pt>
                <c:pt idx="238">
                  <c:v>403.08072171793998</c:v>
                </c:pt>
                <c:pt idx="239">
                  <c:v>404.62234801531997</c:v>
                </c:pt>
                <c:pt idx="240">
                  <c:v>406.46515287147997</c:v>
                </c:pt>
                <c:pt idx="241">
                  <c:v>406.86578775395998</c:v>
                </c:pt>
                <c:pt idx="242">
                  <c:v>408.62501294604999</c:v>
                </c:pt>
                <c:pt idx="243">
                  <c:v>411.38448033608</c:v>
                </c:pt>
                <c:pt idx="244">
                  <c:v>415.63347560808</c:v>
                </c:pt>
                <c:pt idx="245">
                  <c:v>418.79409274966002</c:v>
                </c:pt>
                <c:pt idx="246">
                  <c:v>423.75534099842002</c:v>
                </c:pt>
                <c:pt idx="247">
                  <c:v>423.77786595815002</c:v>
                </c:pt>
                <c:pt idx="248">
                  <c:v>423.82297588061999</c:v>
                </c:pt>
                <c:pt idx="249">
                  <c:v>428.47445715303002</c:v>
                </c:pt>
                <c:pt idx="250">
                  <c:v>432.33035891083</c:v>
                </c:pt>
                <c:pt idx="251">
                  <c:v>433.23151248261001</c:v>
                </c:pt>
                <c:pt idx="252">
                  <c:v>434.13727600408998</c:v>
                </c:pt>
                <c:pt idx="253">
                  <c:v>435.57433658959002</c:v>
                </c:pt>
                <c:pt idx="254">
                  <c:v>435.62065793414001</c:v>
                </c:pt>
                <c:pt idx="255">
                  <c:v>436.34012603523001</c:v>
                </c:pt>
                <c:pt idx="256">
                  <c:v>436.54365803898997</c:v>
                </c:pt>
                <c:pt idx="257">
                  <c:v>437.15716135349999</c:v>
                </c:pt>
                <c:pt idx="258">
                  <c:v>437.38776733287</c:v>
                </c:pt>
                <c:pt idx="259">
                  <c:v>437.57582459384997</c:v>
                </c:pt>
                <c:pt idx="260">
                  <c:v>438.40484382431998</c:v>
                </c:pt>
                <c:pt idx="261">
                  <c:v>438.99096924810999</c:v>
                </c:pt>
                <c:pt idx="262">
                  <c:v>442.01409475464999</c:v>
                </c:pt>
                <c:pt idx="263">
                  <c:v>443.29002919128999</c:v>
                </c:pt>
                <c:pt idx="264">
                  <c:v>444.72182931591999</c:v>
                </c:pt>
                <c:pt idx="265">
                  <c:v>445.58069151875998</c:v>
                </c:pt>
                <c:pt idx="266">
                  <c:v>448.18791279822</c:v>
                </c:pt>
                <c:pt idx="267">
                  <c:v>450.25030876864997</c:v>
                </c:pt>
                <c:pt idx="268">
                  <c:v>450.65786105826999</c:v>
                </c:pt>
                <c:pt idx="269">
                  <c:v>451.52394061564002</c:v>
                </c:pt>
                <c:pt idx="270">
                  <c:v>453.26684451155</c:v>
                </c:pt>
                <c:pt idx="271">
                  <c:v>453.99402691543003</c:v>
                </c:pt>
                <c:pt idx="272">
                  <c:v>454.43188411231</c:v>
                </c:pt>
                <c:pt idx="273">
                  <c:v>457.09378816519001</c:v>
                </c:pt>
                <c:pt idx="274">
                  <c:v>458.8276915564</c:v>
                </c:pt>
                <c:pt idx="275">
                  <c:v>459.12398589204997</c:v>
                </c:pt>
                <c:pt idx="276">
                  <c:v>460.13764564617998</c:v>
                </c:pt>
                <c:pt idx="277">
                  <c:v>461.90321986713002</c:v>
                </c:pt>
                <c:pt idx="278">
                  <c:v>463.78631320833</c:v>
                </c:pt>
                <c:pt idx="279">
                  <c:v>465.06762602550998</c:v>
                </c:pt>
                <c:pt idx="280">
                  <c:v>466.95062142102</c:v>
                </c:pt>
                <c:pt idx="281">
                  <c:v>468.23199762402999</c:v>
                </c:pt>
                <c:pt idx="282">
                  <c:v>470.11505712463997</c:v>
                </c:pt>
                <c:pt idx="283">
                  <c:v>471.40022367853999</c:v>
                </c:pt>
                <c:pt idx="284">
                  <c:v>472.67898667129998</c:v>
                </c:pt>
                <c:pt idx="285">
                  <c:v>474.56446394341998</c:v>
                </c:pt>
                <c:pt idx="286">
                  <c:v>477.97655683849001</c:v>
                </c:pt>
                <c:pt idx="287">
                  <c:v>481.09539179472</c:v>
                </c:pt>
                <c:pt idx="288">
                  <c:v>483.24873440964001</c:v>
                </c:pt>
                <c:pt idx="289">
                  <c:v>486.65298940224</c:v>
                </c:pt>
                <c:pt idx="290">
                  <c:v>491.93300470283998</c:v>
                </c:pt>
                <c:pt idx="291">
                  <c:v>495.33987942498999</c:v>
                </c:pt>
                <c:pt idx="292">
                  <c:v>499.78900738811001</c:v>
                </c:pt>
                <c:pt idx="293">
                  <c:v>500.61355173161002</c:v>
                </c:pt>
                <c:pt idx="294">
                  <c:v>504.03713638583002</c:v>
                </c:pt>
                <c:pt idx="295">
                  <c:v>509.23486065319997</c:v>
                </c:pt>
                <c:pt idx="296">
                  <c:v>512.71885225071003</c:v>
                </c:pt>
                <c:pt idx="297">
                  <c:v>513.84764490533996</c:v>
                </c:pt>
                <c:pt idx="298">
                  <c:v>516.17228580050005</c:v>
                </c:pt>
                <c:pt idx="299">
                  <c:v>516.60762941966004</c:v>
                </c:pt>
                <c:pt idx="300">
                  <c:v>518.31678535013998</c:v>
                </c:pt>
                <c:pt idx="301">
                  <c:v>518.65074097279</c:v>
                </c:pt>
                <c:pt idx="302">
                  <c:v>519.80091481902002</c:v>
                </c:pt>
                <c:pt idx="303">
                  <c:v>520.31115082974998</c:v>
                </c:pt>
                <c:pt idx="304">
                  <c:v>521.30421906735</c:v>
                </c:pt>
                <c:pt idx="305">
                  <c:v>522.14020729849005</c:v>
                </c:pt>
                <c:pt idx="306">
                  <c:v>522.89887288166005</c:v>
                </c:pt>
                <c:pt idx="307">
                  <c:v>523.63854170873003</c:v>
                </c:pt>
                <c:pt idx="308">
                  <c:v>524.64812035150999</c:v>
                </c:pt>
                <c:pt idx="309">
                  <c:v>525.65618805328995</c:v>
                </c:pt>
                <c:pt idx="310">
                  <c:v>526.79673376367998</c:v>
                </c:pt>
                <c:pt idx="311">
                  <c:v>527.06451279672001</c:v>
                </c:pt>
                <c:pt idx="312">
                  <c:v>528.48258097678001</c:v>
                </c:pt>
                <c:pt idx="313">
                  <c:v>528.61700570383005</c:v>
                </c:pt>
                <c:pt idx="314">
                  <c:v>530.18627563924997</c:v>
                </c:pt>
                <c:pt idx="315">
                  <c:v>531.07439520126002</c:v>
                </c:pt>
                <c:pt idx="316">
                  <c:v>531.83794552927998</c:v>
                </c:pt>
                <c:pt idx="317">
                  <c:v>533.36735973020996</c:v>
                </c:pt>
                <c:pt idx="318">
                  <c:v>533.44491080993998</c:v>
                </c:pt>
                <c:pt idx="319">
                  <c:v>534.27747787393002</c:v>
                </c:pt>
                <c:pt idx="320">
                  <c:v>535.03396058742999</c:v>
                </c:pt>
                <c:pt idx="321">
                  <c:v>535.11031398987996</c:v>
                </c:pt>
                <c:pt idx="322">
                  <c:v>536.41794539524005</c:v>
                </c:pt>
                <c:pt idx="323">
                  <c:v>536.49868362660004</c:v>
                </c:pt>
                <c:pt idx="324">
                  <c:v>537.79501737611997</c:v>
                </c:pt>
                <c:pt idx="325">
                  <c:v>537.87420353765003</c:v>
                </c:pt>
                <c:pt idx="326">
                  <c:v>539.17810617674002</c:v>
                </c:pt>
                <c:pt idx="327">
                  <c:v>539.25155289882002</c:v>
                </c:pt>
                <c:pt idx="328">
                  <c:v>540.56417090170999</c:v>
                </c:pt>
                <c:pt idx="329">
                  <c:v>540.60810924409998</c:v>
                </c:pt>
                <c:pt idx="330">
                  <c:v>541.68338342773995</c:v>
                </c:pt>
                <c:pt idx="331">
                  <c:v>541.85659856898997</c:v>
                </c:pt>
                <c:pt idx="332">
                  <c:v>541.96386747383997</c:v>
                </c:pt>
                <c:pt idx="333">
                  <c:v>542.51948186524999</c:v>
                </c:pt>
                <c:pt idx="334">
                  <c:v>543.01623439075001</c:v>
                </c:pt>
                <c:pt idx="335">
                  <c:v>543.32857789823004</c:v>
                </c:pt>
                <c:pt idx="336">
                  <c:v>543.37015291390003</c:v>
                </c:pt>
                <c:pt idx="337">
                  <c:v>543.42787564319997</c:v>
                </c:pt>
                <c:pt idx="338">
                  <c:v>544.49678412787</c:v>
                </c:pt>
                <c:pt idx="339">
                  <c:v>544.78407783476996</c:v>
                </c:pt>
                <c:pt idx="340">
                  <c:v>545.20442572104002</c:v>
                </c:pt>
                <c:pt idx="341">
                  <c:v>546.20545705697998</c:v>
                </c:pt>
                <c:pt idx="342">
                  <c:v>547.12890106786995</c:v>
                </c:pt>
                <c:pt idx="343">
                  <c:v>547.67958725713004</c:v>
                </c:pt>
                <c:pt idx="344">
                  <c:v>548.3853485052</c:v>
                </c:pt>
                <c:pt idx="345">
                  <c:v>549.25758922905004</c:v>
                </c:pt>
                <c:pt idx="346">
                  <c:v>549.65894571744002</c:v>
                </c:pt>
                <c:pt idx="347">
                  <c:v>550.66010811931005</c:v>
                </c:pt>
                <c:pt idx="348">
                  <c:v>552.57677348308005</c:v>
                </c:pt>
                <c:pt idx="349">
                  <c:v>553.83650031288005</c:v>
                </c:pt>
                <c:pt idx="350">
                  <c:v>555.51606833111998</c:v>
                </c:pt>
                <c:pt idx="351">
                  <c:v>555.93749265881002</c:v>
                </c:pt>
                <c:pt idx="352">
                  <c:v>557.04687913598002</c:v>
                </c:pt>
                <c:pt idx="353">
                  <c:v>559.54141009745001</c:v>
                </c:pt>
                <c:pt idx="354">
                  <c:v>561.23390792213002</c:v>
                </c:pt>
                <c:pt idx="355">
                  <c:v>565.40398679783004</c:v>
                </c:pt>
                <c:pt idx="356">
                  <c:v>569.17721992826</c:v>
                </c:pt>
                <c:pt idx="357">
                  <c:v>573.20986364196006</c:v>
                </c:pt>
                <c:pt idx="358">
                  <c:v>577.08119793626997</c:v>
                </c:pt>
                <c:pt idx="359">
                  <c:v>580.98904615603999</c:v>
                </c:pt>
                <c:pt idx="360">
                  <c:v>584.94752166089995</c:v>
                </c:pt>
                <c:pt idx="361">
                  <c:v>588.97506502390002</c:v>
                </c:pt>
                <c:pt idx="362">
                  <c:v>592.78243881085996</c:v>
                </c:pt>
                <c:pt idx="363">
                  <c:v>593.77078133478994</c:v>
                </c:pt>
                <c:pt idx="364">
                  <c:v>596.85318510477998</c:v>
                </c:pt>
                <c:pt idx="365">
                  <c:v>600.59889255237999</c:v>
                </c:pt>
                <c:pt idx="366">
                  <c:v>604.69046641157001</c:v>
                </c:pt>
                <c:pt idx="367">
                  <c:v>608.41806622178001</c:v>
                </c:pt>
                <c:pt idx="368">
                  <c:v>612.51612300744</c:v>
                </c:pt>
                <c:pt idx="369">
                  <c:v>616.22901968324004</c:v>
                </c:pt>
                <c:pt idx="370">
                  <c:v>620.33601218032004</c:v>
                </c:pt>
                <c:pt idx="371">
                  <c:v>621.26375598153004</c:v>
                </c:pt>
                <c:pt idx="372">
                  <c:v>621.94706685062999</c:v>
                </c:pt>
                <c:pt idx="373">
                  <c:v>623.25125114605999</c:v>
                </c:pt>
                <c:pt idx="374">
                  <c:v>624.04440147296998</c:v>
                </c:pt>
                <c:pt idx="375">
                  <c:v>628.14883178811999</c:v>
                </c:pt>
                <c:pt idx="376">
                  <c:v>629.16100788315998</c:v>
                </c:pt>
                <c:pt idx="377">
                  <c:v>629.65153696703999</c:v>
                </c:pt>
                <c:pt idx="378">
                  <c:v>633.95354867999004</c:v>
                </c:pt>
                <c:pt idx="379">
                  <c:v>635.96330879003006</c:v>
                </c:pt>
                <c:pt idx="380">
                  <c:v>637.87716003752996</c:v>
                </c:pt>
                <c:pt idx="381">
                  <c:v>641.95304015181</c:v>
                </c:pt>
                <c:pt idx="382">
                  <c:v>643.78641361896996</c:v>
                </c:pt>
                <c:pt idx="383">
                  <c:v>647.86922124480998</c:v>
                </c:pt>
                <c:pt idx="384">
                  <c:v>651.61072259539003</c:v>
                </c:pt>
                <c:pt idx="385">
                  <c:v>655.68100844571995</c:v>
                </c:pt>
                <c:pt idx="386">
                  <c:v>659.43812163883001</c:v>
                </c:pt>
                <c:pt idx="387">
                  <c:v>662.64960771828999</c:v>
                </c:pt>
                <c:pt idx="388">
                  <c:v>663.49122387372995</c:v>
                </c:pt>
                <c:pt idx="389">
                  <c:v>671.28141754912997</c:v>
                </c:pt>
                <c:pt idx="390">
                  <c:v>679.12086661633998</c:v>
                </c:pt>
                <c:pt idx="391">
                  <c:v>680.05664710911003</c:v>
                </c:pt>
                <c:pt idx="392">
                  <c:v>687.01064771156996</c:v>
                </c:pt>
                <c:pt idx="393">
                  <c:v>687.67264730457998</c:v>
                </c:pt>
                <c:pt idx="394">
                  <c:v>688.67725634702003</c:v>
                </c:pt>
                <c:pt idx="395">
                  <c:v>692.10588888740995</c:v>
                </c:pt>
                <c:pt idx="396">
                  <c:v>693.93139141487995</c:v>
                </c:pt>
                <c:pt idx="397">
                  <c:v>694.94456206117002</c:v>
                </c:pt>
                <c:pt idx="398">
                  <c:v>696.09109170419003</c:v>
                </c:pt>
                <c:pt idx="399">
                  <c:v>701.19403183735994</c:v>
                </c:pt>
                <c:pt idx="400">
                  <c:v>702.89884425895002</c:v>
                </c:pt>
                <c:pt idx="401">
                  <c:v>706.33332961714996</c:v>
                </c:pt>
                <c:pt idx="402">
                  <c:v>709.48540394143004</c:v>
                </c:pt>
                <c:pt idx="403">
                  <c:v>710.87663839048003</c:v>
                </c:pt>
                <c:pt idx="404">
                  <c:v>714.25193836285996</c:v>
                </c:pt>
                <c:pt idx="405">
                  <c:v>715.44014212829995</c:v>
                </c:pt>
                <c:pt idx="406">
                  <c:v>716.81217351763996</c:v>
                </c:pt>
                <c:pt idx="407">
                  <c:v>718.86995129331001</c:v>
                </c:pt>
                <c:pt idx="408">
                  <c:v>722.19485828771997</c:v>
                </c:pt>
                <c:pt idx="409">
                  <c:v>726.83546761792002</c:v>
                </c:pt>
                <c:pt idx="410">
                  <c:v>730.15257516968995</c:v>
                </c:pt>
                <c:pt idx="411">
                  <c:v>732.50669901507001</c:v>
                </c:pt>
                <c:pt idx="412">
                  <c:v>736.27485379156997</c:v>
                </c:pt>
                <c:pt idx="413">
                  <c:v>738.77360436271999</c:v>
                </c:pt>
                <c:pt idx="414">
                  <c:v>741.25826935471002</c:v>
                </c:pt>
                <c:pt idx="415">
                  <c:v>741.43208343452</c:v>
                </c:pt>
                <c:pt idx="416">
                  <c:v>741.74100711254005</c:v>
                </c:pt>
                <c:pt idx="417">
                  <c:v>746.12994986455999</c:v>
                </c:pt>
                <c:pt idx="418">
                  <c:v>747.31964281700004</c:v>
                </c:pt>
                <c:pt idx="419">
                  <c:v>749.68301500933001</c:v>
                </c:pt>
                <c:pt idx="420">
                  <c:v>751.19156900871997</c:v>
                </c:pt>
                <c:pt idx="421">
                  <c:v>753.85861150885</c:v>
                </c:pt>
                <c:pt idx="422">
                  <c:v>754.32603730892004</c:v>
                </c:pt>
                <c:pt idx="423">
                  <c:v>754.63039702464005</c:v>
                </c:pt>
                <c:pt idx="424">
                  <c:v>756.28225260090005</c:v>
                </c:pt>
                <c:pt idx="425">
                  <c:v>759.16468915330995</c:v>
                </c:pt>
                <c:pt idx="426">
                  <c:v>762.02346199686997</c:v>
                </c:pt>
                <c:pt idx="427">
                  <c:v>765.57682250045002</c:v>
                </c:pt>
                <c:pt idx="428">
                  <c:v>766.28374617161001</c:v>
                </c:pt>
                <c:pt idx="429">
                  <c:v>769.17925248321001</c:v>
                </c:pt>
                <c:pt idx="430">
                  <c:v>771.78448608905001</c:v>
                </c:pt>
                <c:pt idx="431">
                  <c:v>772.31533244394996</c:v>
                </c:pt>
                <c:pt idx="432">
                  <c:v>774.38928589071998</c:v>
                </c:pt>
                <c:pt idx="433">
                  <c:v>776.99931566815997</c:v>
                </c:pt>
                <c:pt idx="434">
                  <c:v>779.61376712310005</c:v>
                </c:pt>
                <c:pt idx="435">
                  <c:v>782.23752579858001</c:v>
                </c:pt>
                <c:pt idx="436">
                  <c:v>782.41873910751997</c:v>
                </c:pt>
                <c:pt idx="437">
                  <c:v>784.84004197851004</c:v>
                </c:pt>
                <c:pt idx="438">
                  <c:v>787.44083001880006</c:v>
                </c:pt>
                <c:pt idx="439">
                  <c:v>790.04428119886995</c:v>
                </c:pt>
                <c:pt idx="440">
                  <c:v>792.65190819812005</c:v>
                </c:pt>
                <c:pt idx="441">
                  <c:v>795.26984069034995</c:v>
                </c:pt>
                <c:pt idx="442">
                  <c:v>795.67197859628004</c:v>
                </c:pt>
                <c:pt idx="443">
                  <c:v>798.94288860724998</c:v>
                </c:pt>
                <c:pt idx="444">
                  <c:v>802.61637796177001</c:v>
                </c:pt>
                <c:pt idx="445">
                  <c:v>803.87860972300996</c:v>
                </c:pt>
                <c:pt idx="446">
                  <c:v>806.28096071996004</c:v>
                </c:pt>
                <c:pt idx="447">
                  <c:v>809.95037886110003</c:v>
                </c:pt>
                <c:pt idx="448">
                  <c:v>813.61549217746995</c:v>
                </c:pt>
                <c:pt idx="449">
                  <c:v>817.28145182018</c:v>
                </c:pt>
                <c:pt idx="450">
                  <c:v>820.95277264599997</c:v>
                </c:pt>
                <c:pt idx="451">
                  <c:v>824.62361847543002</c:v>
                </c:pt>
                <c:pt idx="452">
                  <c:v>825.54445998045003</c:v>
                </c:pt>
                <c:pt idx="453">
                  <c:v>828.29972198565997</c:v>
                </c:pt>
                <c:pt idx="454">
                  <c:v>831.97348900168004</c:v>
                </c:pt>
                <c:pt idx="455">
                  <c:v>835.64499729337001</c:v>
                </c:pt>
                <c:pt idx="456">
                  <c:v>839.31996515805997</c:v>
                </c:pt>
                <c:pt idx="457">
                  <c:v>842.98971430608003</c:v>
                </c:pt>
                <c:pt idx="458">
                  <c:v>846.65934769581997</c:v>
                </c:pt>
                <c:pt idx="459">
                  <c:v>850.33318645359998</c:v>
                </c:pt>
                <c:pt idx="460">
                  <c:v>852.51031278173002</c:v>
                </c:pt>
                <c:pt idx="461">
                  <c:v>854.01123444573</c:v>
                </c:pt>
                <c:pt idx="462">
                  <c:v>857.68665094590006</c:v>
                </c:pt>
                <c:pt idx="463">
                  <c:v>861.36361704621004</c:v>
                </c:pt>
                <c:pt idx="464">
                  <c:v>865.03673450551003</c:v>
                </c:pt>
                <c:pt idx="465">
                  <c:v>868.70313656665996</c:v>
                </c:pt>
                <c:pt idx="466">
                  <c:v>868.95156906744</c:v>
                </c:pt>
                <c:pt idx="467">
                  <c:v>871.74383590187006</c:v>
                </c:pt>
                <c:pt idx="468">
                  <c:v>874.77509050112997</c:v>
                </c:pt>
                <c:pt idx="469">
                  <c:v>877.81463412372</c:v>
                </c:pt>
                <c:pt idx="470">
                  <c:v>880.16241466763995</c:v>
                </c:pt>
                <c:pt idx="471">
                  <c:v>880.85230482455995</c:v>
                </c:pt>
                <c:pt idx="472">
                  <c:v>883.90829071726</c:v>
                </c:pt>
                <c:pt idx="473">
                  <c:v>886.96649047734002</c:v>
                </c:pt>
                <c:pt idx="474">
                  <c:v>887.75977966518997</c:v>
                </c:pt>
                <c:pt idx="475">
                  <c:v>889.8731410012</c:v>
                </c:pt>
                <c:pt idx="476">
                  <c:v>890.01792846424996</c:v>
                </c:pt>
                <c:pt idx="477">
                  <c:v>893.04751404712999</c:v>
                </c:pt>
                <c:pt idx="478">
                  <c:v>896.10358715988002</c:v>
                </c:pt>
                <c:pt idx="479">
                  <c:v>898.29622891126996</c:v>
                </c:pt>
                <c:pt idx="480">
                  <c:v>899.17479284497006</c:v>
                </c:pt>
                <c:pt idx="481">
                  <c:v>899.29188846421005</c:v>
                </c:pt>
                <c:pt idx="482">
                  <c:v>899.38962082298997</c:v>
                </c:pt>
                <c:pt idx="483">
                  <c:v>901.91365078777005</c:v>
                </c:pt>
                <c:pt idx="484">
                  <c:v>903.15789458526001</c:v>
                </c:pt>
                <c:pt idx="485">
                  <c:v>905.45367413509996</c:v>
                </c:pt>
                <c:pt idx="486">
                  <c:v>905.61795602224004</c:v>
                </c:pt>
                <c:pt idx="487">
                  <c:v>908.13768541719003</c:v>
                </c:pt>
                <c:pt idx="488">
                  <c:v>908.98787252733996</c:v>
                </c:pt>
                <c:pt idx="489">
                  <c:v>909.67993151733003</c:v>
                </c:pt>
                <c:pt idx="490">
                  <c:v>911.94150562974005</c:v>
                </c:pt>
                <c:pt idx="491">
                  <c:v>914.01544374295997</c:v>
                </c:pt>
                <c:pt idx="492">
                  <c:v>914.08709183468</c:v>
                </c:pt>
                <c:pt idx="493">
                  <c:v>914.74061606909004</c:v>
                </c:pt>
                <c:pt idx="494">
                  <c:v>916.44854159206</c:v>
                </c:pt>
                <c:pt idx="495">
                  <c:v>917.52735617475003</c:v>
                </c:pt>
                <c:pt idx="496">
                  <c:v>919.71494834777002</c:v>
                </c:pt>
                <c:pt idx="497">
                  <c:v>921.02083261403004</c:v>
                </c:pt>
                <c:pt idx="498">
                  <c:v>925.99252543370994</c:v>
                </c:pt>
                <c:pt idx="499">
                  <c:v>930.76870361478996</c:v>
                </c:pt>
                <c:pt idx="500">
                  <c:v>933.10534063825003</c:v>
                </c:pt>
                <c:pt idx="501">
                  <c:v>935.93879206759004</c:v>
                </c:pt>
                <c:pt idx="502">
                  <c:v>940.91034539605005</c:v>
                </c:pt>
                <c:pt idx="503">
                  <c:v>941.70676783302997</c:v>
                </c:pt>
                <c:pt idx="504">
                  <c:v>945.88367539527997</c:v>
                </c:pt>
                <c:pt idx="505">
                  <c:v>949.87528898011999</c:v>
                </c:pt>
                <c:pt idx="506">
                  <c:v>949.97588646712995</c:v>
                </c:pt>
                <c:pt idx="507">
                  <c:v>954.06843886591003</c:v>
                </c:pt>
                <c:pt idx="508">
                  <c:v>958.99907516364999</c:v>
                </c:pt>
                <c:pt idx="509">
                  <c:v>963.88507128815002</c:v>
                </c:pt>
              </c:numCache>
            </c:numRef>
          </c:xVal>
          <c:yVal>
            <c:numRef>
              <c:f>'WSPL_2D-Model_PLAN'!$F$4:$F$513</c:f>
              <c:numCache>
                <c:formatCode>0.00</c:formatCode>
                <c:ptCount val="510"/>
                <c:pt idx="0">
                  <c:v>84.689506530762003</c:v>
                </c:pt>
                <c:pt idx="1">
                  <c:v>84.739212036132997</c:v>
                </c:pt>
                <c:pt idx="2">
                  <c:v>84.723922729492003</c:v>
                </c:pt>
                <c:pt idx="3">
                  <c:v>84.738311767577997</c:v>
                </c:pt>
                <c:pt idx="4">
                  <c:v>84.732482910155994</c:v>
                </c:pt>
                <c:pt idx="5">
                  <c:v>84.736145019530994</c:v>
                </c:pt>
                <c:pt idx="6">
                  <c:v>84.733909606934006</c:v>
                </c:pt>
                <c:pt idx="7">
                  <c:v>84.732727050780994</c:v>
                </c:pt>
                <c:pt idx="8">
                  <c:v>84.744705200195</c:v>
                </c:pt>
                <c:pt idx="9">
                  <c:v>84.743217468262003</c:v>
                </c:pt>
                <c:pt idx="10">
                  <c:v>84.748779296875</c:v>
                </c:pt>
                <c:pt idx="11">
                  <c:v>84.744552612305</c:v>
                </c:pt>
                <c:pt idx="12">
                  <c:v>84.747123718262003</c:v>
                </c:pt>
                <c:pt idx="13">
                  <c:v>84.752388000487997</c:v>
                </c:pt>
                <c:pt idx="14">
                  <c:v>84.751747131347997</c:v>
                </c:pt>
                <c:pt idx="15">
                  <c:v>84.741279602050994</c:v>
                </c:pt>
                <c:pt idx="16">
                  <c:v>84.72900390625</c:v>
                </c:pt>
                <c:pt idx="17">
                  <c:v>84.731163024902003</c:v>
                </c:pt>
                <c:pt idx="18">
                  <c:v>84.728996276855</c:v>
                </c:pt>
                <c:pt idx="19">
                  <c:v>84.732780456542997</c:v>
                </c:pt>
                <c:pt idx="20">
                  <c:v>84.741416931152003</c:v>
                </c:pt>
                <c:pt idx="21">
                  <c:v>84.753707885742003</c:v>
                </c:pt>
                <c:pt idx="22">
                  <c:v>84.754447937012003</c:v>
                </c:pt>
                <c:pt idx="23">
                  <c:v>84.731536865234006</c:v>
                </c:pt>
                <c:pt idx="24">
                  <c:v>84.741081237792997</c:v>
                </c:pt>
                <c:pt idx="25">
                  <c:v>84.750686645507997</c:v>
                </c:pt>
                <c:pt idx="26">
                  <c:v>84.758583068847997</c:v>
                </c:pt>
                <c:pt idx="27">
                  <c:v>84.75902557373</c:v>
                </c:pt>
                <c:pt idx="28">
                  <c:v>84.759841918945</c:v>
                </c:pt>
                <c:pt idx="29">
                  <c:v>84.75951385498</c:v>
                </c:pt>
                <c:pt idx="30">
                  <c:v>84.759819030762003</c:v>
                </c:pt>
                <c:pt idx="31">
                  <c:v>84.765342712402003</c:v>
                </c:pt>
                <c:pt idx="32">
                  <c:v>84.765426635742003</c:v>
                </c:pt>
                <c:pt idx="33">
                  <c:v>84.772842407227003</c:v>
                </c:pt>
                <c:pt idx="34">
                  <c:v>84.777969360352003</c:v>
                </c:pt>
                <c:pt idx="35">
                  <c:v>84.781837463379006</c:v>
                </c:pt>
                <c:pt idx="36">
                  <c:v>84.788993835449006</c:v>
                </c:pt>
                <c:pt idx="37">
                  <c:v>84.796745300292997</c:v>
                </c:pt>
                <c:pt idx="38">
                  <c:v>84.797760009765994</c:v>
                </c:pt>
                <c:pt idx="39">
                  <c:v>84.798416137695</c:v>
                </c:pt>
                <c:pt idx="40">
                  <c:v>84.805160522460994</c:v>
                </c:pt>
                <c:pt idx="41">
                  <c:v>84.805152893065994</c:v>
                </c:pt>
                <c:pt idx="42">
                  <c:v>84.813056945800994</c:v>
                </c:pt>
                <c:pt idx="43">
                  <c:v>84.813674926757997</c:v>
                </c:pt>
                <c:pt idx="44">
                  <c:v>84.814888000487997</c:v>
                </c:pt>
                <c:pt idx="45">
                  <c:v>84.817169189452997</c:v>
                </c:pt>
                <c:pt idx="46">
                  <c:v>84.820343017577997</c:v>
                </c:pt>
                <c:pt idx="47">
                  <c:v>84.822685241699006</c:v>
                </c:pt>
                <c:pt idx="48">
                  <c:v>84.825096130370994</c:v>
                </c:pt>
                <c:pt idx="49">
                  <c:v>84.824249267577997</c:v>
                </c:pt>
                <c:pt idx="50">
                  <c:v>84.823509216309006</c:v>
                </c:pt>
                <c:pt idx="51">
                  <c:v>84.832473754882997</c:v>
                </c:pt>
                <c:pt idx="52">
                  <c:v>84.829833984375</c:v>
                </c:pt>
                <c:pt idx="53">
                  <c:v>84.846458435059006</c:v>
                </c:pt>
                <c:pt idx="54">
                  <c:v>84.847946166992003</c:v>
                </c:pt>
                <c:pt idx="55">
                  <c:v>84.842124938965</c:v>
                </c:pt>
                <c:pt idx="56">
                  <c:v>84.857238769530994</c:v>
                </c:pt>
                <c:pt idx="57">
                  <c:v>84.857299804687997</c:v>
                </c:pt>
                <c:pt idx="58">
                  <c:v>84.862335205077997</c:v>
                </c:pt>
                <c:pt idx="59">
                  <c:v>84.853813171387003</c:v>
                </c:pt>
                <c:pt idx="60">
                  <c:v>84.853668212890994</c:v>
                </c:pt>
                <c:pt idx="61">
                  <c:v>84.864570617675994</c:v>
                </c:pt>
                <c:pt idx="62">
                  <c:v>84.864273071289006</c:v>
                </c:pt>
                <c:pt idx="63">
                  <c:v>84.863265991210994</c:v>
                </c:pt>
                <c:pt idx="64">
                  <c:v>84.864501953125</c:v>
                </c:pt>
                <c:pt idx="65">
                  <c:v>84.870475769042997</c:v>
                </c:pt>
                <c:pt idx="66">
                  <c:v>84.870452880859006</c:v>
                </c:pt>
                <c:pt idx="67">
                  <c:v>84.867378234862997</c:v>
                </c:pt>
                <c:pt idx="68">
                  <c:v>84.866638183594006</c:v>
                </c:pt>
                <c:pt idx="69">
                  <c:v>84.869598388672003</c:v>
                </c:pt>
                <c:pt idx="70">
                  <c:v>84.872344970702997</c:v>
                </c:pt>
                <c:pt idx="71">
                  <c:v>84.876274108887003</c:v>
                </c:pt>
                <c:pt idx="72">
                  <c:v>84.879135131835994</c:v>
                </c:pt>
                <c:pt idx="73">
                  <c:v>84.881675720215</c:v>
                </c:pt>
                <c:pt idx="74">
                  <c:v>84.881362915039006</c:v>
                </c:pt>
                <c:pt idx="75">
                  <c:v>84.881019592285</c:v>
                </c:pt>
                <c:pt idx="76">
                  <c:v>84.884284973145</c:v>
                </c:pt>
                <c:pt idx="77">
                  <c:v>84.885200500487997</c:v>
                </c:pt>
                <c:pt idx="78">
                  <c:v>84.884429931640994</c:v>
                </c:pt>
                <c:pt idx="79">
                  <c:v>84.885856628417997</c:v>
                </c:pt>
                <c:pt idx="80">
                  <c:v>84.886703491210994</c:v>
                </c:pt>
                <c:pt idx="81">
                  <c:v>84.886840820312003</c:v>
                </c:pt>
                <c:pt idx="82">
                  <c:v>84.887321472167997</c:v>
                </c:pt>
                <c:pt idx="83">
                  <c:v>84.8876953125</c:v>
                </c:pt>
                <c:pt idx="84">
                  <c:v>84.887687683105</c:v>
                </c:pt>
                <c:pt idx="85">
                  <c:v>84.887832641602003</c:v>
                </c:pt>
                <c:pt idx="86">
                  <c:v>84.888664245605</c:v>
                </c:pt>
                <c:pt idx="87">
                  <c:v>84.890533447265994</c:v>
                </c:pt>
                <c:pt idx="88">
                  <c:v>84.891494750977003</c:v>
                </c:pt>
                <c:pt idx="89">
                  <c:v>84.892616271972997</c:v>
                </c:pt>
                <c:pt idx="90">
                  <c:v>84.891998291015994</c:v>
                </c:pt>
                <c:pt idx="91">
                  <c:v>84.89395904541</c:v>
                </c:pt>
                <c:pt idx="92">
                  <c:v>84.895492553710994</c:v>
                </c:pt>
                <c:pt idx="93">
                  <c:v>84.896728515625</c:v>
                </c:pt>
                <c:pt idx="94">
                  <c:v>84.898178100585994</c:v>
                </c:pt>
                <c:pt idx="95">
                  <c:v>84.899124145507997</c:v>
                </c:pt>
                <c:pt idx="96">
                  <c:v>84.900276184082003</c:v>
                </c:pt>
                <c:pt idx="97">
                  <c:v>84.901565551757997</c:v>
                </c:pt>
                <c:pt idx="98">
                  <c:v>84.903167724609006</c:v>
                </c:pt>
                <c:pt idx="99">
                  <c:v>84.902938842772997</c:v>
                </c:pt>
                <c:pt idx="100">
                  <c:v>84.905090332030994</c:v>
                </c:pt>
                <c:pt idx="101">
                  <c:v>84.906265258789006</c:v>
                </c:pt>
                <c:pt idx="102">
                  <c:v>84.908447265625</c:v>
                </c:pt>
                <c:pt idx="103">
                  <c:v>84.90983581543</c:v>
                </c:pt>
                <c:pt idx="104">
                  <c:v>84.910202026367003</c:v>
                </c:pt>
                <c:pt idx="105">
                  <c:v>84.911666870117003</c:v>
                </c:pt>
                <c:pt idx="106">
                  <c:v>84.913856506347997</c:v>
                </c:pt>
                <c:pt idx="107">
                  <c:v>84.913917541504006</c:v>
                </c:pt>
                <c:pt idx="108">
                  <c:v>84.914543151855</c:v>
                </c:pt>
                <c:pt idx="109">
                  <c:v>84.915580749512003</c:v>
                </c:pt>
                <c:pt idx="110">
                  <c:v>84.916061401367003</c:v>
                </c:pt>
                <c:pt idx="111">
                  <c:v>84.91739654541</c:v>
                </c:pt>
                <c:pt idx="112">
                  <c:v>84.917816162109006</c:v>
                </c:pt>
                <c:pt idx="113">
                  <c:v>84.918632507324006</c:v>
                </c:pt>
                <c:pt idx="114">
                  <c:v>84.920402526855</c:v>
                </c:pt>
                <c:pt idx="115">
                  <c:v>84.921463012695</c:v>
                </c:pt>
                <c:pt idx="116">
                  <c:v>84.921340942382997</c:v>
                </c:pt>
                <c:pt idx="117">
                  <c:v>84.922172546387003</c:v>
                </c:pt>
                <c:pt idx="118">
                  <c:v>84.923133850097997</c:v>
                </c:pt>
                <c:pt idx="119">
                  <c:v>84.924858093262003</c:v>
                </c:pt>
                <c:pt idx="120">
                  <c:v>84.924682617187997</c:v>
                </c:pt>
                <c:pt idx="121">
                  <c:v>84.925643920897997</c:v>
                </c:pt>
                <c:pt idx="122">
                  <c:v>84.926567077637003</c:v>
                </c:pt>
                <c:pt idx="123">
                  <c:v>84.928703308105</c:v>
                </c:pt>
                <c:pt idx="124">
                  <c:v>84.929092407227003</c:v>
                </c:pt>
                <c:pt idx="125">
                  <c:v>84.930122375487997</c:v>
                </c:pt>
                <c:pt idx="126">
                  <c:v>84.932350158690994</c:v>
                </c:pt>
                <c:pt idx="127">
                  <c:v>84.932945251465</c:v>
                </c:pt>
                <c:pt idx="128">
                  <c:v>84.933204650879006</c:v>
                </c:pt>
                <c:pt idx="129">
                  <c:v>84.933395385742003</c:v>
                </c:pt>
                <c:pt idx="130">
                  <c:v>84.934600830077997</c:v>
                </c:pt>
                <c:pt idx="131">
                  <c:v>84.935928344727003</c:v>
                </c:pt>
                <c:pt idx="132">
                  <c:v>84.938117980957003</c:v>
                </c:pt>
                <c:pt idx="133">
                  <c:v>84.937576293945</c:v>
                </c:pt>
                <c:pt idx="134">
                  <c:v>84.937698364257997</c:v>
                </c:pt>
                <c:pt idx="135">
                  <c:v>84.940307617187997</c:v>
                </c:pt>
                <c:pt idx="136">
                  <c:v>84.941535949707003</c:v>
                </c:pt>
                <c:pt idx="137">
                  <c:v>84.940818786620994</c:v>
                </c:pt>
                <c:pt idx="138">
                  <c:v>84.9423828125</c:v>
                </c:pt>
                <c:pt idx="139">
                  <c:v>84.941665649414006</c:v>
                </c:pt>
                <c:pt idx="140">
                  <c:v>84.944404602050994</c:v>
                </c:pt>
                <c:pt idx="141">
                  <c:v>84.944114685059006</c:v>
                </c:pt>
                <c:pt idx="142">
                  <c:v>84.945083618164006</c:v>
                </c:pt>
                <c:pt idx="143">
                  <c:v>84.945472717285</c:v>
                </c:pt>
                <c:pt idx="144">
                  <c:v>84.945053100585994</c:v>
                </c:pt>
                <c:pt idx="145">
                  <c:v>84.947792053222997</c:v>
                </c:pt>
                <c:pt idx="146">
                  <c:v>84.947784423827997</c:v>
                </c:pt>
                <c:pt idx="147">
                  <c:v>84.947769165039006</c:v>
                </c:pt>
                <c:pt idx="148">
                  <c:v>84.946510314940994</c:v>
                </c:pt>
                <c:pt idx="149">
                  <c:v>84.946655273437997</c:v>
                </c:pt>
                <c:pt idx="150">
                  <c:v>84.946502685547003</c:v>
                </c:pt>
                <c:pt idx="151">
                  <c:v>84.946563720702997</c:v>
                </c:pt>
                <c:pt idx="152">
                  <c:v>84.94652557373</c:v>
                </c:pt>
                <c:pt idx="153">
                  <c:v>84.947319030762003</c:v>
                </c:pt>
                <c:pt idx="154">
                  <c:v>84.947044372559006</c:v>
                </c:pt>
                <c:pt idx="155">
                  <c:v>84.946968078612997</c:v>
                </c:pt>
                <c:pt idx="156">
                  <c:v>84.947471618652003</c:v>
                </c:pt>
                <c:pt idx="157">
                  <c:v>84.947799682617003</c:v>
                </c:pt>
                <c:pt idx="158">
                  <c:v>84.947601318359006</c:v>
                </c:pt>
                <c:pt idx="159">
                  <c:v>84.947273254395</c:v>
                </c:pt>
                <c:pt idx="160">
                  <c:v>84.947891235352003</c:v>
                </c:pt>
                <c:pt idx="161">
                  <c:v>84.948013305664006</c:v>
                </c:pt>
                <c:pt idx="162">
                  <c:v>84.948020935059006</c:v>
                </c:pt>
                <c:pt idx="163">
                  <c:v>84.947563171387003</c:v>
                </c:pt>
                <c:pt idx="164">
                  <c:v>84.947593688965</c:v>
                </c:pt>
                <c:pt idx="165">
                  <c:v>84.947776794434006</c:v>
                </c:pt>
                <c:pt idx="166">
                  <c:v>84.94775390625</c:v>
                </c:pt>
                <c:pt idx="167">
                  <c:v>84.948402404785</c:v>
                </c:pt>
                <c:pt idx="168">
                  <c:v>84.948402404785</c:v>
                </c:pt>
                <c:pt idx="169">
                  <c:v>84.948188781737997</c:v>
                </c:pt>
                <c:pt idx="170">
                  <c:v>84.948181152344006</c:v>
                </c:pt>
                <c:pt idx="171">
                  <c:v>84.948265075684006</c:v>
                </c:pt>
                <c:pt idx="172">
                  <c:v>84.948341369629006</c:v>
                </c:pt>
                <c:pt idx="173">
                  <c:v>84.948448181152003</c:v>
                </c:pt>
                <c:pt idx="174">
                  <c:v>84.94873046875</c:v>
                </c:pt>
                <c:pt idx="175">
                  <c:v>84.948699951172003</c:v>
                </c:pt>
                <c:pt idx="176">
                  <c:v>84.948760986327997</c:v>
                </c:pt>
                <c:pt idx="177">
                  <c:v>84.948829650879006</c:v>
                </c:pt>
                <c:pt idx="178">
                  <c:v>84.948829650879006</c:v>
                </c:pt>
                <c:pt idx="179">
                  <c:v>84.949142456055</c:v>
                </c:pt>
                <c:pt idx="180">
                  <c:v>84.949058532715</c:v>
                </c:pt>
                <c:pt idx="181">
                  <c:v>84.949203491210994</c:v>
                </c:pt>
                <c:pt idx="182">
                  <c:v>84.94921875</c:v>
                </c:pt>
                <c:pt idx="183">
                  <c:v>84.949836730957003</c:v>
                </c:pt>
                <c:pt idx="184">
                  <c:v>84.949836730957003</c:v>
                </c:pt>
                <c:pt idx="185">
                  <c:v>84.949714660645</c:v>
                </c:pt>
                <c:pt idx="186">
                  <c:v>84.949844360352003</c:v>
                </c:pt>
                <c:pt idx="187">
                  <c:v>84.949829101562003</c:v>
                </c:pt>
                <c:pt idx="188">
                  <c:v>84.95027923584</c:v>
                </c:pt>
                <c:pt idx="189">
                  <c:v>84.949935913085994</c:v>
                </c:pt>
                <c:pt idx="190">
                  <c:v>84.950340270995994</c:v>
                </c:pt>
                <c:pt idx="191">
                  <c:v>84.951080322265994</c:v>
                </c:pt>
                <c:pt idx="192">
                  <c:v>84.951133728027003</c:v>
                </c:pt>
                <c:pt idx="193">
                  <c:v>84.951690673827997</c:v>
                </c:pt>
                <c:pt idx="194">
                  <c:v>84.951927185059006</c:v>
                </c:pt>
                <c:pt idx="195">
                  <c:v>84.952827453612997</c:v>
                </c:pt>
                <c:pt idx="196">
                  <c:v>84.953056335449006</c:v>
                </c:pt>
                <c:pt idx="197">
                  <c:v>84.953475952147997</c:v>
                </c:pt>
                <c:pt idx="198">
                  <c:v>84.95401763916</c:v>
                </c:pt>
                <c:pt idx="199">
                  <c:v>84.954078674315994</c:v>
                </c:pt>
                <c:pt idx="200">
                  <c:v>84.954093933105</c:v>
                </c:pt>
                <c:pt idx="201">
                  <c:v>84.954330444335994</c:v>
                </c:pt>
                <c:pt idx="202">
                  <c:v>84.954322814940994</c:v>
                </c:pt>
                <c:pt idx="203">
                  <c:v>84.954170227050994</c:v>
                </c:pt>
                <c:pt idx="204">
                  <c:v>84.954627990722997</c:v>
                </c:pt>
                <c:pt idx="205">
                  <c:v>84.954681396484006</c:v>
                </c:pt>
                <c:pt idx="206">
                  <c:v>84.955307006835994</c:v>
                </c:pt>
                <c:pt idx="207">
                  <c:v>84.955902099609006</c:v>
                </c:pt>
                <c:pt idx="208">
                  <c:v>84.95622253418</c:v>
                </c:pt>
                <c:pt idx="209">
                  <c:v>84.95654296875</c:v>
                </c:pt>
                <c:pt idx="210">
                  <c:v>84.95662689209</c:v>
                </c:pt>
                <c:pt idx="211">
                  <c:v>84.957221984862997</c:v>
                </c:pt>
                <c:pt idx="212">
                  <c:v>84.957893371582003</c:v>
                </c:pt>
                <c:pt idx="213">
                  <c:v>84.958305358887003</c:v>
                </c:pt>
                <c:pt idx="214">
                  <c:v>84.958999633789006</c:v>
                </c:pt>
                <c:pt idx="215">
                  <c:v>84.959663391112997</c:v>
                </c:pt>
                <c:pt idx="216">
                  <c:v>84.961074829102003</c:v>
                </c:pt>
                <c:pt idx="217">
                  <c:v>84.961967468262003</c:v>
                </c:pt>
                <c:pt idx="218">
                  <c:v>84.962188720702997</c:v>
                </c:pt>
                <c:pt idx="219">
                  <c:v>84.962501525879006</c:v>
                </c:pt>
                <c:pt idx="220">
                  <c:v>84.963676452637003</c:v>
                </c:pt>
                <c:pt idx="221">
                  <c:v>84.963745117187997</c:v>
                </c:pt>
                <c:pt idx="222">
                  <c:v>84.963806152344006</c:v>
                </c:pt>
                <c:pt idx="223">
                  <c:v>84.963745117187997</c:v>
                </c:pt>
                <c:pt idx="224">
                  <c:v>84.96312713623</c:v>
                </c:pt>
                <c:pt idx="225">
                  <c:v>84.963256835937997</c:v>
                </c:pt>
                <c:pt idx="226">
                  <c:v>84.963371276855</c:v>
                </c:pt>
                <c:pt idx="227">
                  <c:v>84.963050842285</c:v>
                </c:pt>
                <c:pt idx="228">
                  <c:v>84.963150024414006</c:v>
                </c:pt>
                <c:pt idx="229">
                  <c:v>84.963424682617003</c:v>
                </c:pt>
                <c:pt idx="230">
                  <c:v>84.96346282959</c:v>
                </c:pt>
                <c:pt idx="231">
                  <c:v>84.963424682617003</c:v>
                </c:pt>
                <c:pt idx="232">
                  <c:v>84.96312713623</c:v>
                </c:pt>
                <c:pt idx="233">
                  <c:v>84.96337890625</c:v>
                </c:pt>
                <c:pt idx="234">
                  <c:v>84.964576721190994</c:v>
                </c:pt>
                <c:pt idx="235">
                  <c:v>84.964584350585994</c:v>
                </c:pt>
                <c:pt idx="236">
                  <c:v>84.964599609375</c:v>
                </c:pt>
                <c:pt idx="237">
                  <c:v>84.96460723877</c:v>
                </c:pt>
                <c:pt idx="238">
                  <c:v>84.96541595459</c:v>
                </c:pt>
                <c:pt idx="239">
                  <c:v>84.965927124022997</c:v>
                </c:pt>
                <c:pt idx="240">
                  <c:v>84.966537475585994</c:v>
                </c:pt>
                <c:pt idx="241">
                  <c:v>84.966590881347997</c:v>
                </c:pt>
                <c:pt idx="242">
                  <c:v>84.966217041015994</c:v>
                </c:pt>
                <c:pt idx="243">
                  <c:v>84.967025756835994</c:v>
                </c:pt>
                <c:pt idx="244">
                  <c:v>84.967758178710994</c:v>
                </c:pt>
                <c:pt idx="245">
                  <c:v>84.968902587890994</c:v>
                </c:pt>
                <c:pt idx="246">
                  <c:v>84.967094421387003</c:v>
                </c:pt>
                <c:pt idx="247">
                  <c:v>84.967094421387003</c:v>
                </c:pt>
                <c:pt idx="248">
                  <c:v>84.967132568359006</c:v>
                </c:pt>
                <c:pt idx="249">
                  <c:v>84.972259521484006</c:v>
                </c:pt>
                <c:pt idx="250">
                  <c:v>84.972229003905994</c:v>
                </c:pt>
                <c:pt idx="251">
                  <c:v>84.972381591797003</c:v>
                </c:pt>
                <c:pt idx="252">
                  <c:v>84.972465515137003</c:v>
                </c:pt>
                <c:pt idx="253">
                  <c:v>84.972854614257997</c:v>
                </c:pt>
                <c:pt idx="254">
                  <c:v>84.972686767577997</c:v>
                </c:pt>
                <c:pt idx="255">
                  <c:v>84.97274017334</c:v>
                </c:pt>
                <c:pt idx="256">
                  <c:v>84.972702026367003</c:v>
                </c:pt>
                <c:pt idx="257">
                  <c:v>84.972785949707003</c:v>
                </c:pt>
                <c:pt idx="258">
                  <c:v>84.97282409668</c:v>
                </c:pt>
                <c:pt idx="259">
                  <c:v>84.972564697265994</c:v>
                </c:pt>
                <c:pt idx="260">
                  <c:v>84.972541809082003</c:v>
                </c:pt>
                <c:pt idx="261">
                  <c:v>84.973213195800994</c:v>
                </c:pt>
                <c:pt idx="262">
                  <c:v>84.972808837890994</c:v>
                </c:pt>
                <c:pt idx="263">
                  <c:v>84.972564697265994</c:v>
                </c:pt>
                <c:pt idx="264">
                  <c:v>84.972747802734006</c:v>
                </c:pt>
                <c:pt idx="265">
                  <c:v>84.972854614257997</c:v>
                </c:pt>
                <c:pt idx="266">
                  <c:v>84.974075317382997</c:v>
                </c:pt>
                <c:pt idx="267">
                  <c:v>84.972244262695</c:v>
                </c:pt>
                <c:pt idx="268">
                  <c:v>84.97241973877</c:v>
                </c:pt>
                <c:pt idx="269">
                  <c:v>84.97233581543</c:v>
                </c:pt>
                <c:pt idx="270">
                  <c:v>84.973922729492003</c:v>
                </c:pt>
                <c:pt idx="271">
                  <c:v>84.974327087402003</c:v>
                </c:pt>
                <c:pt idx="272">
                  <c:v>84.974258422852003</c:v>
                </c:pt>
                <c:pt idx="273">
                  <c:v>84.972099304199006</c:v>
                </c:pt>
                <c:pt idx="274">
                  <c:v>84.978866577147997</c:v>
                </c:pt>
                <c:pt idx="275">
                  <c:v>84.978889465332003</c:v>
                </c:pt>
                <c:pt idx="276">
                  <c:v>84.974899291992003</c:v>
                </c:pt>
                <c:pt idx="277">
                  <c:v>84.974700927734006</c:v>
                </c:pt>
                <c:pt idx="278">
                  <c:v>84.977127075195</c:v>
                </c:pt>
                <c:pt idx="279">
                  <c:v>84.979187011719006</c:v>
                </c:pt>
                <c:pt idx="280">
                  <c:v>84.979957580565994</c:v>
                </c:pt>
                <c:pt idx="281">
                  <c:v>84.98063659668</c:v>
                </c:pt>
                <c:pt idx="282">
                  <c:v>84.981567382812003</c:v>
                </c:pt>
                <c:pt idx="283">
                  <c:v>84.982177734375</c:v>
                </c:pt>
                <c:pt idx="284">
                  <c:v>84.984817504882997</c:v>
                </c:pt>
                <c:pt idx="285">
                  <c:v>84.987594604492003</c:v>
                </c:pt>
                <c:pt idx="286">
                  <c:v>84.988723754882997</c:v>
                </c:pt>
                <c:pt idx="287">
                  <c:v>84.990829467772997</c:v>
                </c:pt>
                <c:pt idx="288">
                  <c:v>84.991630554199006</c:v>
                </c:pt>
                <c:pt idx="289">
                  <c:v>84.994049072265994</c:v>
                </c:pt>
                <c:pt idx="290">
                  <c:v>84.996864318847997</c:v>
                </c:pt>
                <c:pt idx="291">
                  <c:v>84.997406005859006</c:v>
                </c:pt>
                <c:pt idx="292">
                  <c:v>85.001037597655994</c:v>
                </c:pt>
                <c:pt idx="293">
                  <c:v>85.001708984375</c:v>
                </c:pt>
                <c:pt idx="294">
                  <c:v>85.006294250487997</c:v>
                </c:pt>
                <c:pt idx="295">
                  <c:v>85.010147094727003</c:v>
                </c:pt>
                <c:pt idx="296">
                  <c:v>85.009124755859006</c:v>
                </c:pt>
                <c:pt idx="297">
                  <c:v>85.012908935547003</c:v>
                </c:pt>
                <c:pt idx="298">
                  <c:v>85.004600524902003</c:v>
                </c:pt>
                <c:pt idx="299">
                  <c:v>85.004768371582003</c:v>
                </c:pt>
                <c:pt idx="300">
                  <c:v>85.009117126465</c:v>
                </c:pt>
                <c:pt idx="301">
                  <c:v>85.009613037109006</c:v>
                </c:pt>
                <c:pt idx="302">
                  <c:v>85.005004882812003</c:v>
                </c:pt>
                <c:pt idx="303">
                  <c:v>85.006370544434006</c:v>
                </c:pt>
                <c:pt idx="304">
                  <c:v>85.010231018065994</c:v>
                </c:pt>
                <c:pt idx="305">
                  <c:v>85.008010864257997</c:v>
                </c:pt>
                <c:pt idx="306">
                  <c:v>85.007339477539006</c:v>
                </c:pt>
                <c:pt idx="307">
                  <c:v>85.007217407227003</c:v>
                </c:pt>
                <c:pt idx="308">
                  <c:v>85.011245727539006</c:v>
                </c:pt>
                <c:pt idx="309">
                  <c:v>85.013481140137003</c:v>
                </c:pt>
                <c:pt idx="310">
                  <c:v>85.012313842772997</c:v>
                </c:pt>
                <c:pt idx="311">
                  <c:v>85.012794494629006</c:v>
                </c:pt>
                <c:pt idx="312">
                  <c:v>85.017967224120994</c:v>
                </c:pt>
                <c:pt idx="313">
                  <c:v>85.017852783202997</c:v>
                </c:pt>
                <c:pt idx="314">
                  <c:v>85.011367797852003</c:v>
                </c:pt>
                <c:pt idx="315">
                  <c:v>85.011077880859006</c:v>
                </c:pt>
                <c:pt idx="316">
                  <c:v>85.012001037597997</c:v>
                </c:pt>
                <c:pt idx="317">
                  <c:v>85.007118225097997</c:v>
                </c:pt>
                <c:pt idx="318">
                  <c:v>85.008323669434006</c:v>
                </c:pt>
                <c:pt idx="319">
                  <c:v>85.017402648925994</c:v>
                </c:pt>
                <c:pt idx="320">
                  <c:v>85.017578125</c:v>
                </c:pt>
                <c:pt idx="321">
                  <c:v>85.017730712890994</c:v>
                </c:pt>
                <c:pt idx="322">
                  <c:v>85.018836975097997</c:v>
                </c:pt>
                <c:pt idx="323">
                  <c:v>85.019035339355</c:v>
                </c:pt>
                <c:pt idx="324">
                  <c:v>85.018241882324006</c:v>
                </c:pt>
                <c:pt idx="325">
                  <c:v>85.018409729004006</c:v>
                </c:pt>
                <c:pt idx="326">
                  <c:v>85.020561218262003</c:v>
                </c:pt>
                <c:pt idx="327">
                  <c:v>85.020599365234006</c:v>
                </c:pt>
                <c:pt idx="328">
                  <c:v>85.022285461425994</c:v>
                </c:pt>
                <c:pt idx="329">
                  <c:v>85.022369384765994</c:v>
                </c:pt>
                <c:pt idx="330">
                  <c:v>85.023750305175994</c:v>
                </c:pt>
                <c:pt idx="331">
                  <c:v>85.024124145507997</c:v>
                </c:pt>
                <c:pt idx="332">
                  <c:v>85.024360656737997</c:v>
                </c:pt>
                <c:pt idx="333">
                  <c:v>85.02515411377</c:v>
                </c:pt>
                <c:pt idx="334">
                  <c:v>85.031242370605</c:v>
                </c:pt>
                <c:pt idx="335">
                  <c:v>85.032684326172003</c:v>
                </c:pt>
                <c:pt idx="336">
                  <c:v>85.032707214355</c:v>
                </c:pt>
                <c:pt idx="337">
                  <c:v>85.032646179199006</c:v>
                </c:pt>
                <c:pt idx="338">
                  <c:v>85.030906677245994</c:v>
                </c:pt>
                <c:pt idx="339">
                  <c:v>85.030426025390994</c:v>
                </c:pt>
                <c:pt idx="340">
                  <c:v>85.030982971190994</c:v>
                </c:pt>
                <c:pt idx="341">
                  <c:v>85.029541015625</c:v>
                </c:pt>
                <c:pt idx="342">
                  <c:v>85.029647827147997</c:v>
                </c:pt>
                <c:pt idx="343">
                  <c:v>85.030204772949006</c:v>
                </c:pt>
                <c:pt idx="344">
                  <c:v>85.028999328612997</c:v>
                </c:pt>
                <c:pt idx="345">
                  <c:v>85.029151916504006</c:v>
                </c:pt>
                <c:pt idx="346">
                  <c:v>85.030029296875</c:v>
                </c:pt>
                <c:pt idx="347">
                  <c:v>85.030860900879006</c:v>
                </c:pt>
                <c:pt idx="348">
                  <c:v>85.035110473632997</c:v>
                </c:pt>
                <c:pt idx="349">
                  <c:v>85.040222167969006</c:v>
                </c:pt>
                <c:pt idx="350">
                  <c:v>85.04906463623</c:v>
                </c:pt>
                <c:pt idx="351">
                  <c:v>85.051055908202997</c:v>
                </c:pt>
                <c:pt idx="352">
                  <c:v>85.047012329102003</c:v>
                </c:pt>
                <c:pt idx="353">
                  <c:v>85.048377990722997</c:v>
                </c:pt>
                <c:pt idx="354">
                  <c:v>85.049377441405994</c:v>
                </c:pt>
                <c:pt idx="355">
                  <c:v>85.054092407227003</c:v>
                </c:pt>
                <c:pt idx="356">
                  <c:v>85.059410095215</c:v>
                </c:pt>
                <c:pt idx="357">
                  <c:v>85.059181213379006</c:v>
                </c:pt>
                <c:pt idx="358">
                  <c:v>85.062698364257997</c:v>
                </c:pt>
                <c:pt idx="359">
                  <c:v>85.06812286377</c:v>
                </c:pt>
                <c:pt idx="360">
                  <c:v>85.064888000487997</c:v>
                </c:pt>
                <c:pt idx="361">
                  <c:v>85.077102661132997</c:v>
                </c:pt>
                <c:pt idx="362">
                  <c:v>85.079689025879006</c:v>
                </c:pt>
                <c:pt idx="363">
                  <c:v>85.07975769043</c:v>
                </c:pt>
                <c:pt idx="364">
                  <c:v>85.079956054687997</c:v>
                </c:pt>
                <c:pt idx="365">
                  <c:v>85.084503173827997</c:v>
                </c:pt>
                <c:pt idx="366">
                  <c:v>85.090919494629006</c:v>
                </c:pt>
                <c:pt idx="367">
                  <c:v>85.093353271484006</c:v>
                </c:pt>
                <c:pt idx="368">
                  <c:v>85.092811584472997</c:v>
                </c:pt>
                <c:pt idx="369">
                  <c:v>85.095825195312003</c:v>
                </c:pt>
                <c:pt idx="370">
                  <c:v>85.104606628417997</c:v>
                </c:pt>
                <c:pt idx="371">
                  <c:v>85.102027893065994</c:v>
                </c:pt>
                <c:pt idx="372">
                  <c:v>85.111755371094006</c:v>
                </c:pt>
                <c:pt idx="373">
                  <c:v>85.111610412597997</c:v>
                </c:pt>
                <c:pt idx="374">
                  <c:v>85.111534118652003</c:v>
                </c:pt>
                <c:pt idx="375">
                  <c:v>85.11954498291</c:v>
                </c:pt>
                <c:pt idx="376">
                  <c:v>85.121215820312003</c:v>
                </c:pt>
                <c:pt idx="377">
                  <c:v>85.121742248535</c:v>
                </c:pt>
                <c:pt idx="378">
                  <c:v>85.123817443847997</c:v>
                </c:pt>
                <c:pt idx="379">
                  <c:v>85.126274108887003</c:v>
                </c:pt>
                <c:pt idx="380">
                  <c:v>85.126129150390994</c:v>
                </c:pt>
                <c:pt idx="381">
                  <c:v>85.127403259277003</c:v>
                </c:pt>
                <c:pt idx="382">
                  <c:v>85.128318786620994</c:v>
                </c:pt>
                <c:pt idx="383">
                  <c:v>85.129180908202997</c:v>
                </c:pt>
                <c:pt idx="384">
                  <c:v>85.129623413085994</c:v>
                </c:pt>
                <c:pt idx="385">
                  <c:v>85.130592346190994</c:v>
                </c:pt>
                <c:pt idx="386">
                  <c:v>85.131401062012003</c:v>
                </c:pt>
                <c:pt idx="387">
                  <c:v>85.131858825684006</c:v>
                </c:pt>
                <c:pt idx="388">
                  <c:v>85.131980895995994</c:v>
                </c:pt>
                <c:pt idx="389">
                  <c:v>85.133232116699006</c:v>
                </c:pt>
                <c:pt idx="390">
                  <c:v>85.134826660155994</c:v>
                </c:pt>
                <c:pt idx="391">
                  <c:v>85.134765625</c:v>
                </c:pt>
                <c:pt idx="392">
                  <c:v>85.135681152344006</c:v>
                </c:pt>
                <c:pt idx="393">
                  <c:v>85.136505126952997</c:v>
                </c:pt>
                <c:pt idx="394">
                  <c:v>85.135734558105</c:v>
                </c:pt>
                <c:pt idx="395">
                  <c:v>85.137008666992003</c:v>
                </c:pt>
                <c:pt idx="396">
                  <c:v>85.1376953125</c:v>
                </c:pt>
                <c:pt idx="397">
                  <c:v>85.136451721190994</c:v>
                </c:pt>
                <c:pt idx="398">
                  <c:v>85.137962341309006</c:v>
                </c:pt>
                <c:pt idx="399">
                  <c:v>85.137428283690994</c:v>
                </c:pt>
                <c:pt idx="400">
                  <c:v>85.138618469237997</c:v>
                </c:pt>
                <c:pt idx="401">
                  <c:v>85.139602661132997</c:v>
                </c:pt>
                <c:pt idx="402">
                  <c:v>85.138450622559006</c:v>
                </c:pt>
                <c:pt idx="403">
                  <c:v>85.140754699707003</c:v>
                </c:pt>
                <c:pt idx="404">
                  <c:v>85.141006469727003</c:v>
                </c:pt>
                <c:pt idx="405">
                  <c:v>85.137283325195</c:v>
                </c:pt>
                <c:pt idx="406">
                  <c:v>85.139038085937997</c:v>
                </c:pt>
                <c:pt idx="407">
                  <c:v>85.141670227050994</c:v>
                </c:pt>
                <c:pt idx="408">
                  <c:v>85.142250061035</c:v>
                </c:pt>
                <c:pt idx="409">
                  <c:v>85.147850036620994</c:v>
                </c:pt>
                <c:pt idx="410">
                  <c:v>85.153991699219006</c:v>
                </c:pt>
                <c:pt idx="411">
                  <c:v>85.161026000977003</c:v>
                </c:pt>
                <c:pt idx="412">
                  <c:v>85.169975280762003</c:v>
                </c:pt>
                <c:pt idx="413">
                  <c:v>85.171089172362997</c:v>
                </c:pt>
                <c:pt idx="414">
                  <c:v>85.177375793457003</c:v>
                </c:pt>
                <c:pt idx="415">
                  <c:v>85.17813873291</c:v>
                </c:pt>
                <c:pt idx="416">
                  <c:v>85.178901672362997</c:v>
                </c:pt>
                <c:pt idx="417">
                  <c:v>85.190147399902003</c:v>
                </c:pt>
                <c:pt idx="418">
                  <c:v>85.194816589355</c:v>
                </c:pt>
                <c:pt idx="419">
                  <c:v>85.201240539550994</c:v>
                </c:pt>
                <c:pt idx="420">
                  <c:v>85.222038269042997</c:v>
                </c:pt>
                <c:pt idx="421">
                  <c:v>85.192001342772997</c:v>
                </c:pt>
                <c:pt idx="422">
                  <c:v>85.201995849609006</c:v>
                </c:pt>
                <c:pt idx="423">
                  <c:v>85.186187744140994</c:v>
                </c:pt>
                <c:pt idx="424">
                  <c:v>85.174896240234006</c:v>
                </c:pt>
                <c:pt idx="425">
                  <c:v>85.174163818359006</c:v>
                </c:pt>
                <c:pt idx="426">
                  <c:v>85.152938842772997</c:v>
                </c:pt>
                <c:pt idx="427">
                  <c:v>85.176910400390994</c:v>
                </c:pt>
                <c:pt idx="428">
                  <c:v>85.183120727539006</c:v>
                </c:pt>
                <c:pt idx="429">
                  <c:v>85.206420898437997</c:v>
                </c:pt>
                <c:pt idx="430">
                  <c:v>85.201431274414006</c:v>
                </c:pt>
                <c:pt idx="431">
                  <c:v>85.20369720459</c:v>
                </c:pt>
                <c:pt idx="432">
                  <c:v>85.212677001952997</c:v>
                </c:pt>
                <c:pt idx="433">
                  <c:v>85.212554931640994</c:v>
                </c:pt>
                <c:pt idx="434">
                  <c:v>85.219818115234006</c:v>
                </c:pt>
                <c:pt idx="435">
                  <c:v>85.222122192382997</c:v>
                </c:pt>
                <c:pt idx="436">
                  <c:v>85.222473144530994</c:v>
                </c:pt>
                <c:pt idx="437">
                  <c:v>85.227340698242003</c:v>
                </c:pt>
                <c:pt idx="438">
                  <c:v>85.231101989745994</c:v>
                </c:pt>
                <c:pt idx="439">
                  <c:v>85.235900878905994</c:v>
                </c:pt>
                <c:pt idx="440">
                  <c:v>85.23999786377</c:v>
                </c:pt>
                <c:pt idx="441">
                  <c:v>85.244407653809006</c:v>
                </c:pt>
                <c:pt idx="442">
                  <c:v>85.245063781737997</c:v>
                </c:pt>
                <c:pt idx="443">
                  <c:v>85.250312805175994</c:v>
                </c:pt>
                <c:pt idx="444">
                  <c:v>85.25626373291</c:v>
                </c:pt>
                <c:pt idx="445">
                  <c:v>85.258392333984006</c:v>
                </c:pt>
                <c:pt idx="446">
                  <c:v>85.262435913085994</c:v>
                </c:pt>
                <c:pt idx="447">
                  <c:v>85.268295288085994</c:v>
                </c:pt>
                <c:pt idx="448">
                  <c:v>85.274238586425994</c:v>
                </c:pt>
                <c:pt idx="449">
                  <c:v>85.279975891112997</c:v>
                </c:pt>
                <c:pt idx="450">
                  <c:v>85.285758972167997</c:v>
                </c:pt>
                <c:pt idx="451">
                  <c:v>85.291351318359006</c:v>
                </c:pt>
                <c:pt idx="452">
                  <c:v>85.292854309082003</c:v>
                </c:pt>
                <c:pt idx="453">
                  <c:v>85.297370910645</c:v>
                </c:pt>
                <c:pt idx="454">
                  <c:v>85.302536010742003</c:v>
                </c:pt>
                <c:pt idx="455">
                  <c:v>85.310173034667997</c:v>
                </c:pt>
                <c:pt idx="456">
                  <c:v>85.317222595215</c:v>
                </c:pt>
                <c:pt idx="457">
                  <c:v>85.315933227539006</c:v>
                </c:pt>
                <c:pt idx="458">
                  <c:v>85.331123352050994</c:v>
                </c:pt>
                <c:pt idx="459">
                  <c:v>85.312767028809006</c:v>
                </c:pt>
                <c:pt idx="460">
                  <c:v>85.33666229248</c:v>
                </c:pt>
                <c:pt idx="461">
                  <c:v>85.35383605957</c:v>
                </c:pt>
                <c:pt idx="462">
                  <c:v>85.337188720702997</c:v>
                </c:pt>
                <c:pt idx="463">
                  <c:v>85.359481811522997</c:v>
                </c:pt>
                <c:pt idx="464">
                  <c:v>85.352966308594006</c:v>
                </c:pt>
                <c:pt idx="465">
                  <c:v>85.363258361815994</c:v>
                </c:pt>
                <c:pt idx="466">
                  <c:v>85.363151550292997</c:v>
                </c:pt>
                <c:pt idx="467">
                  <c:v>85.364028930664006</c:v>
                </c:pt>
                <c:pt idx="468">
                  <c:v>85.36954498291</c:v>
                </c:pt>
                <c:pt idx="469">
                  <c:v>85.371765136719006</c:v>
                </c:pt>
                <c:pt idx="470">
                  <c:v>85.375366210937997</c:v>
                </c:pt>
                <c:pt idx="471">
                  <c:v>85.376434326172003</c:v>
                </c:pt>
                <c:pt idx="472">
                  <c:v>85.376586914062003</c:v>
                </c:pt>
                <c:pt idx="473">
                  <c:v>85.388092041015994</c:v>
                </c:pt>
                <c:pt idx="474">
                  <c:v>85.380561828612997</c:v>
                </c:pt>
                <c:pt idx="475">
                  <c:v>85.36247253418</c:v>
                </c:pt>
                <c:pt idx="476">
                  <c:v>85.361625671387003</c:v>
                </c:pt>
                <c:pt idx="477">
                  <c:v>85.404754638672003</c:v>
                </c:pt>
                <c:pt idx="478">
                  <c:v>85.402435302734006</c:v>
                </c:pt>
                <c:pt idx="479">
                  <c:v>85.400856018065994</c:v>
                </c:pt>
                <c:pt idx="480">
                  <c:v>85.406723022460994</c:v>
                </c:pt>
                <c:pt idx="481">
                  <c:v>85.415954589844006</c:v>
                </c:pt>
                <c:pt idx="482">
                  <c:v>85.429122924805</c:v>
                </c:pt>
                <c:pt idx="483">
                  <c:v>85.406883239745994</c:v>
                </c:pt>
                <c:pt idx="484">
                  <c:v>85.413093566895</c:v>
                </c:pt>
                <c:pt idx="485">
                  <c:v>85.422897338867003</c:v>
                </c:pt>
                <c:pt idx="486">
                  <c:v>85.422843933105</c:v>
                </c:pt>
                <c:pt idx="487">
                  <c:v>85.422096252440994</c:v>
                </c:pt>
                <c:pt idx="488">
                  <c:v>85.422332763672003</c:v>
                </c:pt>
                <c:pt idx="489">
                  <c:v>85.419845581055</c:v>
                </c:pt>
                <c:pt idx="490">
                  <c:v>85.429313659667997</c:v>
                </c:pt>
                <c:pt idx="491">
                  <c:v>85.424125671387003</c:v>
                </c:pt>
                <c:pt idx="492">
                  <c:v>85.423934936522997</c:v>
                </c:pt>
                <c:pt idx="493">
                  <c:v>85.424934387207003</c:v>
                </c:pt>
                <c:pt idx="494">
                  <c:v>85.444053649902003</c:v>
                </c:pt>
                <c:pt idx="495">
                  <c:v>85.424537658690994</c:v>
                </c:pt>
                <c:pt idx="496">
                  <c:v>85.457473754882997</c:v>
                </c:pt>
                <c:pt idx="497">
                  <c:v>85.461700439452997</c:v>
                </c:pt>
                <c:pt idx="498">
                  <c:v>85.475196838379006</c:v>
                </c:pt>
                <c:pt idx="499">
                  <c:v>85.467308044434006</c:v>
                </c:pt>
                <c:pt idx="500">
                  <c:v>85.469421386719006</c:v>
                </c:pt>
                <c:pt idx="501">
                  <c:v>85.466361999512003</c:v>
                </c:pt>
                <c:pt idx="502">
                  <c:v>85.465309143065994</c:v>
                </c:pt>
                <c:pt idx="503">
                  <c:v>85.467918395995994</c:v>
                </c:pt>
                <c:pt idx="504">
                  <c:v>85.448234558105</c:v>
                </c:pt>
                <c:pt idx="505">
                  <c:v>85.481910705565994</c:v>
                </c:pt>
                <c:pt idx="506">
                  <c:v>85.482749938965</c:v>
                </c:pt>
                <c:pt idx="507">
                  <c:v>85.448501586914006</c:v>
                </c:pt>
                <c:pt idx="508">
                  <c:v>85.474678039550994</c:v>
                </c:pt>
                <c:pt idx="509">
                  <c:v>85.482940673827997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9-4C60-409B-91A2-0F0710BFE3B0}"/>
            </c:ext>
          </c:extLst>
        </c:ser>
        <c:ser>
          <c:idx val="4"/>
          <c:order val="10"/>
          <c:tx>
            <c:v>WSPL_HQ100_PLAN</c:v>
          </c:tx>
          <c:spPr>
            <a:ln w="12700" cap="rnd">
              <a:solidFill>
                <a:srgbClr val="0909FF"/>
              </a:solidFill>
              <a:round/>
            </a:ln>
            <a:effectLst/>
          </c:spPr>
          <c:marker>
            <c:symbol val="none"/>
          </c:marker>
          <c:xVal>
            <c:numRef>
              <c:f>'WSPL_2D-Model_PLAN'!$B$4:$B$513</c:f>
              <c:numCache>
                <c:formatCode>0.00</c:formatCode>
                <c:ptCount val="510"/>
                <c:pt idx="0">
                  <c:v>0</c:v>
                </c:pt>
                <c:pt idx="1">
                  <c:v>3.6596042005499001</c:v>
                </c:pt>
                <c:pt idx="2">
                  <c:v>5.8787353152988997</c:v>
                </c:pt>
                <c:pt idx="3">
                  <c:v>8.5657214229527003</c:v>
                </c:pt>
                <c:pt idx="4">
                  <c:v>11.970336010860001</c:v>
                </c:pt>
                <c:pt idx="5">
                  <c:v>13.369877344958001</c:v>
                </c:pt>
                <c:pt idx="6">
                  <c:v>15.847956266153</c:v>
                </c:pt>
                <c:pt idx="7">
                  <c:v>17.889664938951999</c:v>
                </c:pt>
                <c:pt idx="8">
                  <c:v>19.874677332861001</c:v>
                </c:pt>
                <c:pt idx="9">
                  <c:v>21.714913928788999</c:v>
                </c:pt>
                <c:pt idx="10">
                  <c:v>24.552432224663999</c:v>
                </c:pt>
                <c:pt idx="11">
                  <c:v>27.391554350124999</c:v>
                </c:pt>
                <c:pt idx="12">
                  <c:v>29.239349188464001</c:v>
                </c:pt>
                <c:pt idx="13">
                  <c:v>30.402082170728001</c:v>
                </c:pt>
                <c:pt idx="14">
                  <c:v>30.471673777199999</c:v>
                </c:pt>
                <c:pt idx="15">
                  <c:v>31.449919559272001</c:v>
                </c:pt>
                <c:pt idx="16">
                  <c:v>33.584231981529001</c:v>
                </c:pt>
                <c:pt idx="17">
                  <c:v>37.204971148376998</c:v>
                </c:pt>
                <c:pt idx="18">
                  <c:v>37.501368667904998</c:v>
                </c:pt>
                <c:pt idx="19">
                  <c:v>37.938721386075997</c:v>
                </c:pt>
                <c:pt idx="20">
                  <c:v>39.085411248890999</c:v>
                </c:pt>
                <c:pt idx="21">
                  <c:v>39.745231705994001</c:v>
                </c:pt>
                <c:pt idx="22">
                  <c:v>39.852579681039003</c:v>
                </c:pt>
                <c:pt idx="23">
                  <c:v>41.978743864823997</c:v>
                </c:pt>
                <c:pt idx="24">
                  <c:v>43.609320741120001</c:v>
                </c:pt>
                <c:pt idx="25">
                  <c:v>44.118346969268998</c:v>
                </c:pt>
                <c:pt idx="26">
                  <c:v>45.210240042465998</c:v>
                </c:pt>
                <c:pt idx="27">
                  <c:v>45.363539816649997</c:v>
                </c:pt>
                <c:pt idx="28">
                  <c:v>45.896522593728001</c:v>
                </c:pt>
                <c:pt idx="29">
                  <c:v>46.145355996265998</c:v>
                </c:pt>
                <c:pt idx="30">
                  <c:v>46.295176260878002</c:v>
                </c:pt>
                <c:pt idx="31">
                  <c:v>47.335072975187998</c:v>
                </c:pt>
                <c:pt idx="32">
                  <c:v>47.356688038747997</c:v>
                </c:pt>
                <c:pt idx="33">
                  <c:v>48.404299238927003</c:v>
                </c:pt>
                <c:pt idx="34">
                  <c:v>49.444066828337</c:v>
                </c:pt>
                <c:pt idx="35">
                  <c:v>50.489098337921</c:v>
                </c:pt>
                <c:pt idx="36">
                  <c:v>51.773709796101002</c:v>
                </c:pt>
                <c:pt idx="37">
                  <c:v>52.911549182553998</c:v>
                </c:pt>
                <c:pt idx="38">
                  <c:v>53.044873133099998</c:v>
                </c:pt>
                <c:pt idx="39">
                  <c:v>54.317846621732997</c:v>
                </c:pt>
                <c:pt idx="40">
                  <c:v>55.600446523108999</c:v>
                </c:pt>
                <c:pt idx="41">
                  <c:v>56.882577618383998</c:v>
                </c:pt>
                <c:pt idx="42">
                  <c:v>58.148662393099997</c:v>
                </c:pt>
                <c:pt idx="43">
                  <c:v>58.322507981279998</c:v>
                </c:pt>
                <c:pt idx="44">
                  <c:v>59.407232041870998</c:v>
                </c:pt>
                <c:pt idx="45">
                  <c:v>60.652203099792999</c:v>
                </c:pt>
                <c:pt idx="46">
                  <c:v>61.892847278715003</c:v>
                </c:pt>
                <c:pt idx="47">
                  <c:v>63.136080395310998</c:v>
                </c:pt>
                <c:pt idx="48">
                  <c:v>63.463310038186997</c:v>
                </c:pt>
                <c:pt idx="49">
                  <c:v>64.389823713365999</c:v>
                </c:pt>
                <c:pt idx="50">
                  <c:v>64.824242694310001</c:v>
                </c:pt>
                <c:pt idx="51">
                  <c:v>65.632773945357002</c:v>
                </c:pt>
                <c:pt idx="52">
                  <c:v>65.739205045524997</c:v>
                </c:pt>
                <c:pt idx="53">
                  <c:v>66.882784659587003</c:v>
                </c:pt>
                <c:pt idx="54">
                  <c:v>67.109621636849994</c:v>
                </c:pt>
                <c:pt idx="55">
                  <c:v>68.133841967487001</c:v>
                </c:pt>
                <c:pt idx="56">
                  <c:v>68.929267950525997</c:v>
                </c:pt>
                <c:pt idx="57">
                  <c:v>69.403999718875994</c:v>
                </c:pt>
                <c:pt idx="58">
                  <c:v>69.881216569881005</c:v>
                </c:pt>
                <c:pt idx="59">
                  <c:v>70.636652874449993</c:v>
                </c:pt>
                <c:pt idx="60">
                  <c:v>70.878897972736993</c:v>
                </c:pt>
                <c:pt idx="61">
                  <c:v>71.845028653997005</c:v>
                </c:pt>
                <c:pt idx="62">
                  <c:v>72.017562578037001</c:v>
                </c:pt>
                <c:pt idx="63">
                  <c:v>73.080109799389007</c:v>
                </c:pt>
                <c:pt idx="64">
                  <c:v>73.167679683941003</c:v>
                </c:pt>
                <c:pt idx="65">
                  <c:v>74.204875185922006</c:v>
                </c:pt>
                <c:pt idx="66">
                  <c:v>74.345573774475994</c:v>
                </c:pt>
                <c:pt idx="67">
                  <c:v>75.593940310177004</c:v>
                </c:pt>
                <c:pt idx="68">
                  <c:v>75.868541523382007</c:v>
                </c:pt>
                <c:pt idx="69">
                  <c:v>76.814302736236996</c:v>
                </c:pt>
                <c:pt idx="70">
                  <c:v>78.021242750682006</c:v>
                </c:pt>
                <c:pt idx="71">
                  <c:v>79.223787055879995</c:v>
                </c:pt>
                <c:pt idx="72">
                  <c:v>80.840910483008003</c:v>
                </c:pt>
                <c:pt idx="73">
                  <c:v>81.399318920471998</c:v>
                </c:pt>
                <c:pt idx="74">
                  <c:v>82.356742926653993</c:v>
                </c:pt>
                <c:pt idx="75">
                  <c:v>82.449518718071005</c:v>
                </c:pt>
                <c:pt idx="76">
                  <c:v>84.072917698308999</c:v>
                </c:pt>
                <c:pt idx="77">
                  <c:v>84.269555137899999</c:v>
                </c:pt>
                <c:pt idx="78">
                  <c:v>84.544569551411001</c:v>
                </c:pt>
                <c:pt idx="79">
                  <c:v>85.887843122123002</c:v>
                </c:pt>
                <c:pt idx="80">
                  <c:v>86.413048071036997</c:v>
                </c:pt>
                <c:pt idx="81">
                  <c:v>87.150014000571005</c:v>
                </c:pt>
                <c:pt idx="82">
                  <c:v>88.101214282244001</c:v>
                </c:pt>
                <c:pt idx="83">
                  <c:v>88.835200466930004</c:v>
                </c:pt>
                <c:pt idx="84">
                  <c:v>88.987407239877001</c:v>
                </c:pt>
                <c:pt idx="85">
                  <c:v>90.053989571379006</c:v>
                </c:pt>
                <c:pt idx="86">
                  <c:v>91.215334906438002</c:v>
                </c:pt>
                <c:pt idx="87">
                  <c:v>92.683884238410997</c:v>
                </c:pt>
                <c:pt idx="88">
                  <c:v>93.861442592252004</c:v>
                </c:pt>
                <c:pt idx="89">
                  <c:v>95.413456245527996</c:v>
                </c:pt>
                <c:pt idx="90">
                  <c:v>95.954241435685006</c:v>
                </c:pt>
                <c:pt idx="91">
                  <c:v>97.518335514865001</c:v>
                </c:pt>
                <c:pt idx="92">
                  <c:v>98.846746860370999</c:v>
                </c:pt>
                <c:pt idx="93">
                  <c:v>100.18814461012001</c:v>
                </c:pt>
                <c:pt idx="94">
                  <c:v>102.08068804097999</c:v>
                </c:pt>
                <c:pt idx="95">
                  <c:v>103.52274356028001</c:v>
                </c:pt>
                <c:pt idx="96">
                  <c:v>104.81967403593001</c:v>
                </c:pt>
                <c:pt idx="97">
                  <c:v>106.55860351699</c:v>
                </c:pt>
                <c:pt idx="98">
                  <c:v>108.05365473880001</c:v>
                </c:pt>
                <c:pt idx="99">
                  <c:v>109.27629656674</c:v>
                </c:pt>
                <c:pt idx="100">
                  <c:v>110.94913613337</c:v>
                </c:pt>
                <c:pt idx="101">
                  <c:v>113.35926370227</c:v>
                </c:pt>
                <c:pt idx="102">
                  <c:v>115.15878128385</c:v>
                </c:pt>
                <c:pt idx="103">
                  <c:v>117.59812684457999</c:v>
                </c:pt>
                <c:pt idx="104">
                  <c:v>118.6691362465</c:v>
                </c:pt>
                <c:pt idx="105">
                  <c:v>121.15534942981</c:v>
                </c:pt>
                <c:pt idx="106">
                  <c:v>123.0683855379</c:v>
                </c:pt>
                <c:pt idx="107">
                  <c:v>123.27467729639</c:v>
                </c:pt>
                <c:pt idx="108">
                  <c:v>125.33072288818001</c:v>
                </c:pt>
                <c:pt idx="109">
                  <c:v>128.00676221184</c:v>
                </c:pt>
                <c:pt idx="110">
                  <c:v>128.8532725936</c:v>
                </c:pt>
                <c:pt idx="111">
                  <c:v>130.14843787664</c:v>
                </c:pt>
                <c:pt idx="112">
                  <c:v>131.75054260638001</c:v>
                </c:pt>
                <c:pt idx="113">
                  <c:v>134.08733824325</c:v>
                </c:pt>
                <c:pt idx="114">
                  <c:v>136.88145173103999</c:v>
                </c:pt>
                <c:pt idx="115">
                  <c:v>138.75352367457</c:v>
                </c:pt>
                <c:pt idx="116">
                  <c:v>139.25638332834001</c:v>
                </c:pt>
                <c:pt idx="117">
                  <c:v>141.28553466709999</c:v>
                </c:pt>
                <c:pt idx="118">
                  <c:v>143.80864155188999</c:v>
                </c:pt>
                <c:pt idx="119">
                  <c:v>146.56826826105001</c:v>
                </c:pt>
                <c:pt idx="120">
                  <c:v>147.17693227172001</c:v>
                </c:pt>
                <c:pt idx="121">
                  <c:v>149.39713803288001</c:v>
                </c:pt>
                <c:pt idx="122">
                  <c:v>150.78132543157</c:v>
                </c:pt>
                <c:pt idx="123">
                  <c:v>156.69036465828</c:v>
                </c:pt>
                <c:pt idx="124">
                  <c:v>158.67770667259001</c:v>
                </c:pt>
                <c:pt idx="125">
                  <c:v>160.41924207982001</c:v>
                </c:pt>
                <c:pt idx="126">
                  <c:v>166.16881531964</c:v>
                </c:pt>
                <c:pt idx="127">
                  <c:v>167.41106266931999</c:v>
                </c:pt>
                <c:pt idx="128">
                  <c:v>168.55038050248001</c:v>
                </c:pt>
                <c:pt idx="129">
                  <c:v>169.38912086293999</c:v>
                </c:pt>
                <c:pt idx="130">
                  <c:v>170.08215537162999</c:v>
                </c:pt>
                <c:pt idx="131">
                  <c:v>172.75905748215999</c:v>
                </c:pt>
                <c:pt idx="132">
                  <c:v>174.56202412452001</c:v>
                </c:pt>
                <c:pt idx="133">
                  <c:v>176.48150015183001</c:v>
                </c:pt>
                <c:pt idx="134">
                  <c:v>178.20476110368</c:v>
                </c:pt>
                <c:pt idx="135">
                  <c:v>179.44689906835001</c:v>
                </c:pt>
                <c:pt idx="136">
                  <c:v>182.30277367299001</c:v>
                </c:pt>
                <c:pt idx="137">
                  <c:v>184.11156619446001</c:v>
                </c:pt>
                <c:pt idx="138">
                  <c:v>185.71718351992999</c:v>
                </c:pt>
                <c:pt idx="139">
                  <c:v>187.18697939671</c:v>
                </c:pt>
                <c:pt idx="140">
                  <c:v>189.01899441110001</c:v>
                </c:pt>
                <c:pt idx="141">
                  <c:v>191.95659472976999</c:v>
                </c:pt>
                <c:pt idx="142">
                  <c:v>193.96156864426001</c:v>
                </c:pt>
                <c:pt idx="143">
                  <c:v>195.35537898379999</c:v>
                </c:pt>
                <c:pt idx="144">
                  <c:v>195.8591847026</c:v>
                </c:pt>
                <c:pt idx="145">
                  <c:v>200.37467610242001</c:v>
                </c:pt>
                <c:pt idx="146">
                  <c:v>200.45865477321999</c:v>
                </c:pt>
                <c:pt idx="147">
                  <c:v>200.70773770541999</c:v>
                </c:pt>
                <c:pt idx="148">
                  <c:v>204.17216786538</c:v>
                </c:pt>
                <c:pt idx="149">
                  <c:v>205.73600946361</c:v>
                </c:pt>
                <c:pt idx="150">
                  <c:v>206.02594334634</c:v>
                </c:pt>
                <c:pt idx="151">
                  <c:v>206.88259250572</c:v>
                </c:pt>
                <c:pt idx="152">
                  <c:v>207.63905947584999</c:v>
                </c:pt>
                <c:pt idx="153">
                  <c:v>209.12277138256999</c:v>
                </c:pt>
                <c:pt idx="154">
                  <c:v>211.36077337515999</c:v>
                </c:pt>
                <c:pt idx="155">
                  <c:v>211.44369649382</c:v>
                </c:pt>
                <c:pt idx="156">
                  <c:v>212.13883298281999</c:v>
                </c:pt>
                <c:pt idx="157">
                  <c:v>212.42940811285999</c:v>
                </c:pt>
                <c:pt idx="158">
                  <c:v>212.68941976637001</c:v>
                </c:pt>
                <c:pt idx="159">
                  <c:v>213.14303536768</c:v>
                </c:pt>
                <c:pt idx="160">
                  <c:v>213.77560309725001</c:v>
                </c:pt>
                <c:pt idx="161">
                  <c:v>213.97404970900001</c:v>
                </c:pt>
                <c:pt idx="162">
                  <c:v>213.98381653057001</c:v>
                </c:pt>
                <c:pt idx="163">
                  <c:v>215.21633217022</c:v>
                </c:pt>
                <c:pt idx="164">
                  <c:v>215.27085893284001</c:v>
                </c:pt>
                <c:pt idx="165">
                  <c:v>216.45565877159001</c:v>
                </c:pt>
                <c:pt idx="166">
                  <c:v>216.55294609648001</c:v>
                </c:pt>
                <c:pt idx="167">
                  <c:v>217.69155844059</c:v>
                </c:pt>
                <c:pt idx="168">
                  <c:v>217.82866758076</c:v>
                </c:pt>
                <c:pt idx="169">
                  <c:v>218.90335956771</c:v>
                </c:pt>
                <c:pt idx="170">
                  <c:v>218.93041129712</c:v>
                </c:pt>
                <c:pt idx="171">
                  <c:v>219.09382735471999</c:v>
                </c:pt>
                <c:pt idx="172">
                  <c:v>220.11739862911</c:v>
                </c:pt>
                <c:pt idx="173">
                  <c:v>220.32071262775</c:v>
                </c:pt>
                <c:pt idx="174">
                  <c:v>220.65613773595001</c:v>
                </c:pt>
                <c:pt idx="175">
                  <c:v>221.85375632642999</c:v>
                </c:pt>
                <c:pt idx="176">
                  <c:v>223.01931407628001</c:v>
                </c:pt>
                <c:pt idx="177">
                  <c:v>224.07957091051</c:v>
                </c:pt>
                <c:pt idx="178">
                  <c:v>224.94860562022001</c:v>
                </c:pt>
                <c:pt idx="179">
                  <c:v>225.45346457136</c:v>
                </c:pt>
                <c:pt idx="180">
                  <c:v>226.93766727882999</c:v>
                </c:pt>
                <c:pt idx="181">
                  <c:v>227.89319335261001</c:v>
                </c:pt>
                <c:pt idx="182">
                  <c:v>229.22587626197</c:v>
                </c:pt>
                <c:pt idx="183">
                  <c:v>230.88522811132</c:v>
                </c:pt>
                <c:pt idx="184">
                  <c:v>230.89913078408</c:v>
                </c:pt>
                <c:pt idx="185">
                  <c:v>234.85701182361001</c:v>
                </c:pt>
                <c:pt idx="186">
                  <c:v>237.16263368783001</c:v>
                </c:pt>
                <c:pt idx="187">
                  <c:v>238.60275975924</c:v>
                </c:pt>
                <c:pt idx="188">
                  <c:v>239.81347700182999</c:v>
                </c:pt>
                <c:pt idx="189">
                  <c:v>241.90238238782999</c:v>
                </c:pt>
                <c:pt idx="190">
                  <c:v>244.18303985159</c:v>
                </c:pt>
                <c:pt idx="191">
                  <c:v>252.6781051497</c:v>
                </c:pt>
                <c:pt idx="192">
                  <c:v>258.33470903120002</c:v>
                </c:pt>
                <c:pt idx="193">
                  <c:v>264.24203622389001</c:v>
                </c:pt>
                <c:pt idx="194">
                  <c:v>266.72192059499997</c:v>
                </c:pt>
                <c:pt idx="195">
                  <c:v>272.46458113678</c:v>
                </c:pt>
                <c:pt idx="196">
                  <c:v>280.68103058266001</c:v>
                </c:pt>
                <c:pt idx="197">
                  <c:v>286.57207675354999</c:v>
                </c:pt>
                <c:pt idx="198">
                  <c:v>294.58598218207999</c:v>
                </c:pt>
                <c:pt idx="199">
                  <c:v>299.39393091545998</c:v>
                </c:pt>
                <c:pt idx="200">
                  <c:v>300.61307327117999</c:v>
                </c:pt>
                <c:pt idx="201">
                  <c:v>302.62597881117</c:v>
                </c:pt>
                <c:pt idx="202">
                  <c:v>305.20907573353003</c:v>
                </c:pt>
                <c:pt idx="203">
                  <c:v>306.28050003801002</c:v>
                </c:pt>
                <c:pt idx="204">
                  <c:v>309.54674031962003</c:v>
                </c:pt>
                <c:pt idx="205">
                  <c:v>311.92571890464001</c:v>
                </c:pt>
                <c:pt idx="206">
                  <c:v>319.32902454190003</c:v>
                </c:pt>
                <c:pt idx="207">
                  <c:v>323.90740186913001</c:v>
                </c:pt>
                <c:pt idx="208">
                  <c:v>328.70587166791</c:v>
                </c:pt>
                <c:pt idx="209">
                  <c:v>334.38765607127999</c:v>
                </c:pt>
                <c:pt idx="210">
                  <c:v>335.82279131972001</c:v>
                </c:pt>
                <c:pt idx="211">
                  <c:v>340.91683285078</c:v>
                </c:pt>
                <c:pt idx="212">
                  <c:v>347.72211194848001</c:v>
                </c:pt>
                <c:pt idx="213">
                  <c:v>354.57391319909999</c:v>
                </c:pt>
                <c:pt idx="214">
                  <c:v>359.59855143183</c:v>
                </c:pt>
                <c:pt idx="215">
                  <c:v>363.67814547666001</c:v>
                </c:pt>
                <c:pt idx="216">
                  <c:v>369.30567600917999</c:v>
                </c:pt>
                <c:pt idx="217">
                  <c:v>371.49645098781002</c:v>
                </c:pt>
                <c:pt idx="218">
                  <c:v>373.75731251128002</c:v>
                </c:pt>
                <c:pt idx="219">
                  <c:v>374.58296053063998</c:v>
                </c:pt>
                <c:pt idx="220">
                  <c:v>377.68803261031002</c:v>
                </c:pt>
                <c:pt idx="221">
                  <c:v>377.87357059375</c:v>
                </c:pt>
                <c:pt idx="222">
                  <c:v>377.98223611425999</c:v>
                </c:pt>
                <c:pt idx="223">
                  <c:v>377.98960916227003</c:v>
                </c:pt>
                <c:pt idx="224">
                  <c:v>378.24781729295</c:v>
                </c:pt>
                <c:pt idx="225">
                  <c:v>378.43155328411001</c:v>
                </c:pt>
                <c:pt idx="226">
                  <c:v>379.83100814648998</c:v>
                </c:pt>
                <c:pt idx="227">
                  <c:v>379.901491007</c:v>
                </c:pt>
                <c:pt idx="228">
                  <c:v>380.00791445796</c:v>
                </c:pt>
                <c:pt idx="229">
                  <c:v>381.96351146640001</c:v>
                </c:pt>
                <c:pt idx="230">
                  <c:v>382.43555625558997</c:v>
                </c:pt>
                <c:pt idx="231">
                  <c:v>382.61287666304003</c:v>
                </c:pt>
                <c:pt idx="232">
                  <c:v>384.86795030893001</c:v>
                </c:pt>
                <c:pt idx="233">
                  <c:v>386.41987078065</c:v>
                </c:pt>
                <c:pt idx="234">
                  <c:v>393.07490431602002</c:v>
                </c:pt>
                <c:pt idx="235">
                  <c:v>393.16164757214</c:v>
                </c:pt>
                <c:pt idx="236">
                  <c:v>393.22832973645001</c:v>
                </c:pt>
                <c:pt idx="237">
                  <c:v>393.35740414393001</c:v>
                </c:pt>
                <c:pt idx="238">
                  <c:v>403.08072171793998</c:v>
                </c:pt>
                <c:pt idx="239">
                  <c:v>404.62234801531997</c:v>
                </c:pt>
                <c:pt idx="240">
                  <c:v>406.46515287147997</c:v>
                </c:pt>
                <c:pt idx="241">
                  <c:v>406.86578775395998</c:v>
                </c:pt>
                <c:pt idx="242">
                  <c:v>408.62501294604999</c:v>
                </c:pt>
                <c:pt idx="243">
                  <c:v>411.38448033608</c:v>
                </c:pt>
                <c:pt idx="244">
                  <c:v>415.63347560808</c:v>
                </c:pt>
                <c:pt idx="245">
                  <c:v>418.79409274966002</c:v>
                </c:pt>
                <c:pt idx="246">
                  <c:v>423.75534099842002</c:v>
                </c:pt>
                <c:pt idx="247">
                  <c:v>423.77786595815002</c:v>
                </c:pt>
                <c:pt idx="248">
                  <c:v>423.82297588061999</c:v>
                </c:pt>
                <c:pt idx="249">
                  <c:v>428.47445715303002</c:v>
                </c:pt>
                <c:pt idx="250">
                  <c:v>432.33035891083</c:v>
                </c:pt>
                <c:pt idx="251">
                  <c:v>433.23151248261001</c:v>
                </c:pt>
                <c:pt idx="252">
                  <c:v>434.13727600408998</c:v>
                </c:pt>
                <c:pt idx="253">
                  <c:v>435.57433658959002</c:v>
                </c:pt>
                <c:pt idx="254">
                  <c:v>435.62065793414001</c:v>
                </c:pt>
                <c:pt idx="255">
                  <c:v>436.34012603523001</c:v>
                </c:pt>
                <c:pt idx="256">
                  <c:v>436.54365803898997</c:v>
                </c:pt>
                <c:pt idx="257">
                  <c:v>437.15716135349999</c:v>
                </c:pt>
                <c:pt idx="258">
                  <c:v>437.38776733287</c:v>
                </c:pt>
                <c:pt idx="259">
                  <c:v>437.57582459384997</c:v>
                </c:pt>
                <c:pt idx="260">
                  <c:v>438.40484382431998</c:v>
                </c:pt>
                <c:pt idx="261">
                  <c:v>438.99096924810999</c:v>
                </c:pt>
                <c:pt idx="262">
                  <c:v>442.01409475464999</c:v>
                </c:pt>
                <c:pt idx="263">
                  <c:v>443.29002919128999</c:v>
                </c:pt>
                <c:pt idx="264">
                  <c:v>444.72182931591999</c:v>
                </c:pt>
                <c:pt idx="265">
                  <c:v>445.58069151875998</c:v>
                </c:pt>
                <c:pt idx="266">
                  <c:v>448.18791279822</c:v>
                </c:pt>
                <c:pt idx="267">
                  <c:v>450.25030876864997</c:v>
                </c:pt>
                <c:pt idx="268">
                  <c:v>450.65786105826999</c:v>
                </c:pt>
                <c:pt idx="269">
                  <c:v>451.52394061564002</c:v>
                </c:pt>
                <c:pt idx="270">
                  <c:v>453.26684451155</c:v>
                </c:pt>
                <c:pt idx="271">
                  <c:v>453.99402691543003</c:v>
                </c:pt>
                <c:pt idx="272">
                  <c:v>454.43188411231</c:v>
                </c:pt>
                <c:pt idx="273">
                  <c:v>457.09378816519001</c:v>
                </c:pt>
                <c:pt idx="274">
                  <c:v>458.8276915564</c:v>
                </c:pt>
                <c:pt idx="275">
                  <c:v>459.12398589204997</c:v>
                </c:pt>
                <c:pt idx="276">
                  <c:v>460.13764564617998</c:v>
                </c:pt>
                <c:pt idx="277">
                  <c:v>461.90321986713002</c:v>
                </c:pt>
                <c:pt idx="278">
                  <c:v>463.78631320833</c:v>
                </c:pt>
                <c:pt idx="279">
                  <c:v>465.06762602550998</c:v>
                </c:pt>
                <c:pt idx="280">
                  <c:v>466.95062142102</c:v>
                </c:pt>
                <c:pt idx="281">
                  <c:v>468.23199762402999</c:v>
                </c:pt>
                <c:pt idx="282">
                  <c:v>470.11505712463997</c:v>
                </c:pt>
                <c:pt idx="283">
                  <c:v>471.40022367853999</c:v>
                </c:pt>
                <c:pt idx="284">
                  <c:v>472.67898667129998</c:v>
                </c:pt>
                <c:pt idx="285">
                  <c:v>474.56446394341998</c:v>
                </c:pt>
                <c:pt idx="286">
                  <c:v>477.97655683849001</c:v>
                </c:pt>
                <c:pt idx="287">
                  <c:v>481.09539179472</c:v>
                </c:pt>
                <c:pt idx="288">
                  <c:v>483.24873440964001</c:v>
                </c:pt>
                <c:pt idx="289">
                  <c:v>486.65298940224</c:v>
                </c:pt>
                <c:pt idx="290">
                  <c:v>491.93300470283998</c:v>
                </c:pt>
                <c:pt idx="291">
                  <c:v>495.33987942498999</c:v>
                </c:pt>
                <c:pt idx="292">
                  <c:v>499.78900738811001</c:v>
                </c:pt>
                <c:pt idx="293">
                  <c:v>500.61355173161002</c:v>
                </c:pt>
                <c:pt idx="294">
                  <c:v>504.03713638583002</c:v>
                </c:pt>
                <c:pt idx="295">
                  <c:v>509.23486065319997</c:v>
                </c:pt>
                <c:pt idx="296">
                  <c:v>512.71885225071003</c:v>
                </c:pt>
                <c:pt idx="297">
                  <c:v>513.84764490533996</c:v>
                </c:pt>
                <c:pt idx="298">
                  <c:v>516.17228580050005</c:v>
                </c:pt>
                <c:pt idx="299">
                  <c:v>516.60762941966004</c:v>
                </c:pt>
                <c:pt idx="300">
                  <c:v>518.31678535013998</c:v>
                </c:pt>
                <c:pt idx="301">
                  <c:v>518.65074097279</c:v>
                </c:pt>
                <c:pt idx="302">
                  <c:v>519.80091481902002</c:v>
                </c:pt>
                <c:pt idx="303">
                  <c:v>520.31115082974998</c:v>
                </c:pt>
                <c:pt idx="304">
                  <c:v>521.30421906735</c:v>
                </c:pt>
                <c:pt idx="305">
                  <c:v>522.14020729849005</c:v>
                </c:pt>
                <c:pt idx="306">
                  <c:v>522.89887288166005</c:v>
                </c:pt>
                <c:pt idx="307">
                  <c:v>523.63854170873003</c:v>
                </c:pt>
                <c:pt idx="308">
                  <c:v>524.64812035150999</c:v>
                </c:pt>
                <c:pt idx="309">
                  <c:v>525.65618805328995</c:v>
                </c:pt>
                <c:pt idx="310">
                  <c:v>526.79673376367998</c:v>
                </c:pt>
                <c:pt idx="311">
                  <c:v>527.06451279672001</c:v>
                </c:pt>
                <c:pt idx="312">
                  <c:v>528.48258097678001</c:v>
                </c:pt>
                <c:pt idx="313">
                  <c:v>528.61700570383005</c:v>
                </c:pt>
                <c:pt idx="314">
                  <c:v>530.18627563924997</c:v>
                </c:pt>
                <c:pt idx="315">
                  <c:v>531.07439520126002</c:v>
                </c:pt>
                <c:pt idx="316">
                  <c:v>531.83794552927998</c:v>
                </c:pt>
                <c:pt idx="317">
                  <c:v>533.36735973020996</c:v>
                </c:pt>
                <c:pt idx="318">
                  <c:v>533.44491080993998</c:v>
                </c:pt>
                <c:pt idx="319">
                  <c:v>534.27747787393002</c:v>
                </c:pt>
                <c:pt idx="320">
                  <c:v>535.03396058742999</c:v>
                </c:pt>
                <c:pt idx="321">
                  <c:v>535.11031398987996</c:v>
                </c:pt>
                <c:pt idx="322">
                  <c:v>536.41794539524005</c:v>
                </c:pt>
                <c:pt idx="323">
                  <c:v>536.49868362660004</c:v>
                </c:pt>
                <c:pt idx="324">
                  <c:v>537.79501737611997</c:v>
                </c:pt>
                <c:pt idx="325">
                  <c:v>537.87420353765003</c:v>
                </c:pt>
                <c:pt idx="326">
                  <c:v>539.17810617674002</c:v>
                </c:pt>
                <c:pt idx="327">
                  <c:v>539.25155289882002</c:v>
                </c:pt>
                <c:pt idx="328">
                  <c:v>540.56417090170999</c:v>
                </c:pt>
                <c:pt idx="329">
                  <c:v>540.60810924409998</c:v>
                </c:pt>
                <c:pt idx="330">
                  <c:v>541.68338342773995</c:v>
                </c:pt>
                <c:pt idx="331">
                  <c:v>541.85659856898997</c:v>
                </c:pt>
                <c:pt idx="332">
                  <c:v>541.96386747383997</c:v>
                </c:pt>
                <c:pt idx="333">
                  <c:v>542.51948186524999</c:v>
                </c:pt>
                <c:pt idx="334">
                  <c:v>543.01623439075001</c:v>
                </c:pt>
                <c:pt idx="335">
                  <c:v>543.32857789823004</c:v>
                </c:pt>
                <c:pt idx="336">
                  <c:v>543.37015291390003</c:v>
                </c:pt>
                <c:pt idx="337">
                  <c:v>543.42787564319997</c:v>
                </c:pt>
                <c:pt idx="338">
                  <c:v>544.49678412787</c:v>
                </c:pt>
                <c:pt idx="339">
                  <c:v>544.78407783476996</c:v>
                </c:pt>
                <c:pt idx="340">
                  <c:v>545.20442572104002</c:v>
                </c:pt>
                <c:pt idx="341">
                  <c:v>546.20545705697998</c:v>
                </c:pt>
                <c:pt idx="342">
                  <c:v>547.12890106786995</c:v>
                </c:pt>
                <c:pt idx="343">
                  <c:v>547.67958725713004</c:v>
                </c:pt>
                <c:pt idx="344">
                  <c:v>548.3853485052</c:v>
                </c:pt>
                <c:pt idx="345">
                  <c:v>549.25758922905004</c:v>
                </c:pt>
                <c:pt idx="346">
                  <c:v>549.65894571744002</c:v>
                </c:pt>
                <c:pt idx="347">
                  <c:v>550.66010811931005</c:v>
                </c:pt>
                <c:pt idx="348">
                  <c:v>552.57677348308005</c:v>
                </c:pt>
                <c:pt idx="349">
                  <c:v>553.83650031288005</c:v>
                </c:pt>
                <c:pt idx="350">
                  <c:v>555.51606833111998</c:v>
                </c:pt>
                <c:pt idx="351">
                  <c:v>555.93749265881002</c:v>
                </c:pt>
                <c:pt idx="352">
                  <c:v>557.04687913598002</c:v>
                </c:pt>
                <c:pt idx="353">
                  <c:v>559.54141009745001</c:v>
                </c:pt>
                <c:pt idx="354">
                  <c:v>561.23390792213002</c:v>
                </c:pt>
                <c:pt idx="355">
                  <c:v>565.40398679783004</c:v>
                </c:pt>
                <c:pt idx="356">
                  <c:v>569.17721992826</c:v>
                </c:pt>
                <c:pt idx="357">
                  <c:v>573.20986364196006</c:v>
                </c:pt>
                <c:pt idx="358">
                  <c:v>577.08119793626997</c:v>
                </c:pt>
                <c:pt idx="359">
                  <c:v>580.98904615603999</c:v>
                </c:pt>
                <c:pt idx="360">
                  <c:v>584.94752166089995</c:v>
                </c:pt>
                <c:pt idx="361">
                  <c:v>588.97506502390002</c:v>
                </c:pt>
                <c:pt idx="362">
                  <c:v>592.78243881085996</c:v>
                </c:pt>
                <c:pt idx="363">
                  <c:v>593.77078133478994</c:v>
                </c:pt>
                <c:pt idx="364">
                  <c:v>596.85318510477998</c:v>
                </c:pt>
                <c:pt idx="365">
                  <c:v>600.59889255237999</c:v>
                </c:pt>
                <c:pt idx="366">
                  <c:v>604.69046641157001</c:v>
                </c:pt>
                <c:pt idx="367">
                  <c:v>608.41806622178001</c:v>
                </c:pt>
                <c:pt idx="368">
                  <c:v>612.51612300744</c:v>
                </c:pt>
                <c:pt idx="369">
                  <c:v>616.22901968324004</c:v>
                </c:pt>
                <c:pt idx="370">
                  <c:v>620.33601218032004</c:v>
                </c:pt>
                <c:pt idx="371">
                  <c:v>621.26375598153004</c:v>
                </c:pt>
                <c:pt idx="372">
                  <c:v>621.94706685062999</c:v>
                </c:pt>
                <c:pt idx="373">
                  <c:v>623.25125114605999</c:v>
                </c:pt>
                <c:pt idx="374">
                  <c:v>624.04440147296998</c:v>
                </c:pt>
                <c:pt idx="375">
                  <c:v>628.14883178811999</c:v>
                </c:pt>
                <c:pt idx="376">
                  <c:v>629.16100788315998</c:v>
                </c:pt>
                <c:pt idx="377">
                  <c:v>629.65153696703999</c:v>
                </c:pt>
                <c:pt idx="378">
                  <c:v>633.95354867999004</c:v>
                </c:pt>
                <c:pt idx="379">
                  <c:v>635.96330879003006</c:v>
                </c:pt>
                <c:pt idx="380">
                  <c:v>637.87716003752996</c:v>
                </c:pt>
                <c:pt idx="381">
                  <c:v>641.95304015181</c:v>
                </c:pt>
                <c:pt idx="382">
                  <c:v>643.78641361896996</c:v>
                </c:pt>
                <c:pt idx="383">
                  <c:v>647.86922124480998</c:v>
                </c:pt>
                <c:pt idx="384">
                  <c:v>651.61072259539003</c:v>
                </c:pt>
                <c:pt idx="385">
                  <c:v>655.68100844571995</c:v>
                </c:pt>
                <c:pt idx="386">
                  <c:v>659.43812163883001</c:v>
                </c:pt>
                <c:pt idx="387">
                  <c:v>662.64960771828999</c:v>
                </c:pt>
                <c:pt idx="388">
                  <c:v>663.49122387372995</c:v>
                </c:pt>
                <c:pt idx="389">
                  <c:v>671.28141754912997</c:v>
                </c:pt>
                <c:pt idx="390">
                  <c:v>679.12086661633998</c:v>
                </c:pt>
                <c:pt idx="391">
                  <c:v>680.05664710911003</c:v>
                </c:pt>
                <c:pt idx="392">
                  <c:v>687.01064771156996</c:v>
                </c:pt>
                <c:pt idx="393">
                  <c:v>687.67264730457998</c:v>
                </c:pt>
                <c:pt idx="394">
                  <c:v>688.67725634702003</c:v>
                </c:pt>
                <c:pt idx="395">
                  <c:v>692.10588888740995</c:v>
                </c:pt>
                <c:pt idx="396">
                  <c:v>693.93139141487995</c:v>
                </c:pt>
                <c:pt idx="397">
                  <c:v>694.94456206117002</c:v>
                </c:pt>
                <c:pt idx="398">
                  <c:v>696.09109170419003</c:v>
                </c:pt>
                <c:pt idx="399">
                  <c:v>701.19403183735994</c:v>
                </c:pt>
                <c:pt idx="400">
                  <c:v>702.89884425895002</c:v>
                </c:pt>
                <c:pt idx="401">
                  <c:v>706.33332961714996</c:v>
                </c:pt>
                <c:pt idx="402">
                  <c:v>709.48540394143004</c:v>
                </c:pt>
                <c:pt idx="403">
                  <c:v>710.87663839048003</c:v>
                </c:pt>
                <c:pt idx="404">
                  <c:v>714.25193836285996</c:v>
                </c:pt>
                <c:pt idx="405">
                  <c:v>715.44014212829995</c:v>
                </c:pt>
                <c:pt idx="406">
                  <c:v>716.81217351763996</c:v>
                </c:pt>
                <c:pt idx="407">
                  <c:v>718.86995129331001</c:v>
                </c:pt>
                <c:pt idx="408">
                  <c:v>722.19485828771997</c:v>
                </c:pt>
                <c:pt idx="409">
                  <c:v>726.83546761792002</c:v>
                </c:pt>
                <c:pt idx="410">
                  <c:v>730.15257516968995</c:v>
                </c:pt>
                <c:pt idx="411">
                  <c:v>732.50669901507001</c:v>
                </c:pt>
                <c:pt idx="412">
                  <c:v>736.27485379156997</c:v>
                </c:pt>
                <c:pt idx="413">
                  <c:v>738.77360436271999</c:v>
                </c:pt>
                <c:pt idx="414">
                  <c:v>741.25826935471002</c:v>
                </c:pt>
                <c:pt idx="415">
                  <c:v>741.43208343452</c:v>
                </c:pt>
                <c:pt idx="416">
                  <c:v>741.74100711254005</c:v>
                </c:pt>
                <c:pt idx="417">
                  <c:v>746.12994986455999</c:v>
                </c:pt>
                <c:pt idx="418">
                  <c:v>747.31964281700004</c:v>
                </c:pt>
                <c:pt idx="419">
                  <c:v>749.68301500933001</c:v>
                </c:pt>
                <c:pt idx="420">
                  <c:v>751.19156900871997</c:v>
                </c:pt>
                <c:pt idx="421">
                  <c:v>753.85861150885</c:v>
                </c:pt>
                <c:pt idx="422">
                  <c:v>754.32603730892004</c:v>
                </c:pt>
                <c:pt idx="423">
                  <c:v>754.63039702464005</c:v>
                </c:pt>
                <c:pt idx="424">
                  <c:v>756.28225260090005</c:v>
                </c:pt>
                <c:pt idx="425">
                  <c:v>759.16468915330995</c:v>
                </c:pt>
                <c:pt idx="426">
                  <c:v>762.02346199686997</c:v>
                </c:pt>
                <c:pt idx="427">
                  <c:v>765.57682250045002</c:v>
                </c:pt>
                <c:pt idx="428">
                  <c:v>766.28374617161001</c:v>
                </c:pt>
                <c:pt idx="429">
                  <c:v>769.17925248321001</c:v>
                </c:pt>
                <c:pt idx="430">
                  <c:v>771.78448608905001</c:v>
                </c:pt>
                <c:pt idx="431">
                  <c:v>772.31533244394996</c:v>
                </c:pt>
                <c:pt idx="432">
                  <c:v>774.38928589071998</c:v>
                </c:pt>
                <c:pt idx="433">
                  <c:v>776.99931566815997</c:v>
                </c:pt>
                <c:pt idx="434">
                  <c:v>779.61376712310005</c:v>
                </c:pt>
                <c:pt idx="435">
                  <c:v>782.23752579858001</c:v>
                </c:pt>
                <c:pt idx="436">
                  <c:v>782.41873910751997</c:v>
                </c:pt>
                <c:pt idx="437">
                  <c:v>784.84004197851004</c:v>
                </c:pt>
                <c:pt idx="438">
                  <c:v>787.44083001880006</c:v>
                </c:pt>
                <c:pt idx="439">
                  <c:v>790.04428119886995</c:v>
                </c:pt>
                <c:pt idx="440">
                  <c:v>792.65190819812005</c:v>
                </c:pt>
                <c:pt idx="441">
                  <c:v>795.26984069034995</c:v>
                </c:pt>
                <c:pt idx="442">
                  <c:v>795.67197859628004</c:v>
                </c:pt>
                <c:pt idx="443">
                  <c:v>798.94288860724998</c:v>
                </c:pt>
                <c:pt idx="444">
                  <c:v>802.61637796177001</c:v>
                </c:pt>
                <c:pt idx="445">
                  <c:v>803.87860972300996</c:v>
                </c:pt>
                <c:pt idx="446">
                  <c:v>806.28096071996004</c:v>
                </c:pt>
                <c:pt idx="447">
                  <c:v>809.95037886110003</c:v>
                </c:pt>
                <c:pt idx="448">
                  <c:v>813.61549217746995</c:v>
                </c:pt>
                <c:pt idx="449">
                  <c:v>817.28145182018</c:v>
                </c:pt>
                <c:pt idx="450">
                  <c:v>820.95277264599997</c:v>
                </c:pt>
                <c:pt idx="451">
                  <c:v>824.62361847543002</c:v>
                </c:pt>
                <c:pt idx="452">
                  <c:v>825.54445998045003</c:v>
                </c:pt>
                <c:pt idx="453">
                  <c:v>828.29972198565997</c:v>
                </c:pt>
                <c:pt idx="454">
                  <c:v>831.97348900168004</c:v>
                </c:pt>
                <c:pt idx="455">
                  <c:v>835.64499729337001</c:v>
                </c:pt>
                <c:pt idx="456">
                  <c:v>839.31996515805997</c:v>
                </c:pt>
                <c:pt idx="457">
                  <c:v>842.98971430608003</c:v>
                </c:pt>
                <c:pt idx="458">
                  <c:v>846.65934769581997</c:v>
                </c:pt>
                <c:pt idx="459">
                  <c:v>850.33318645359998</c:v>
                </c:pt>
                <c:pt idx="460">
                  <c:v>852.51031278173002</c:v>
                </c:pt>
                <c:pt idx="461">
                  <c:v>854.01123444573</c:v>
                </c:pt>
                <c:pt idx="462">
                  <c:v>857.68665094590006</c:v>
                </c:pt>
                <c:pt idx="463">
                  <c:v>861.36361704621004</c:v>
                </c:pt>
                <c:pt idx="464">
                  <c:v>865.03673450551003</c:v>
                </c:pt>
                <c:pt idx="465">
                  <c:v>868.70313656665996</c:v>
                </c:pt>
                <c:pt idx="466">
                  <c:v>868.95156906744</c:v>
                </c:pt>
                <c:pt idx="467">
                  <c:v>871.74383590187006</c:v>
                </c:pt>
                <c:pt idx="468">
                  <c:v>874.77509050112997</c:v>
                </c:pt>
                <c:pt idx="469">
                  <c:v>877.81463412372</c:v>
                </c:pt>
                <c:pt idx="470">
                  <c:v>880.16241466763995</c:v>
                </c:pt>
                <c:pt idx="471">
                  <c:v>880.85230482455995</c:v>
                </c:pt>
                <c:pt idx="472">
                  <c:v>883.90829071726</c:v>
                </c:pt>
                <c:pt idx="473">
                  <c:v>886.96649047734002</c:v>
                </c:pt>
                <c:pt idx="474">
                  <c:v>887.75977966518997</c:v>
                </c:pt>
                <c:pt idx="475">
                  <c:v>889.8731410012</c:v>
                </c:pt>
                <c:pt idx="476">
                  <c:v>890.01792846424996</c:v>
                </c:pt>
                <c:pt idx="477">
                  <c:v>893.04751404712999</c:v>
                </c:pt>
                <c:pt idx="478">
                  <c:v>896.10358715988002</c:v>
                </c:pt>
                <c:pt idx="479">
                  <c:v>898.29622891126996</c:v>
                </c:pt>
                <c:pt idx="480">
                  <c:v>899.17479284497006</c:v>
                </c:pt>
                <c:pt idx="481">
                  <c:v>899.29188846421005</c:v>
                </c:pt>
                <c:pt idx="482">
                  <c:v>899.38962082298997</c:v>
                </c:pt>
                <c:pt idx="483">
                  <c:v>901.91365078777005</c:v>
                </c:pt>
                <c:pt idx="484">
                  <c:v>903.15789458526001</c:v>
                </c:pt>
                <c:pt idx="485">
                  <c:v>905.45367413509996</c:v>
                </c:pt>
                <c:pt idx="486">
                  <c:v>905.61795602224004</c:v>
                </c:pt>
                <c:pt idx="487">
                  <c:v>908.13768541719003</c:v>
                </c:pt>
                <c:pt idx="488">
                  <c:v>908.98787252733996</c:v>
                </c:pt>
                <c:pt idx="489">
                  <c:v>909.67993151733003</c:v>
                </c:pt>
                <c:pt idx="490">
                  <c:v>911.94150562974005</c:v>
                </c:pt>
                <c:pt idx="491">
                  <c:v>914.01544374295997</c:v>
                </c:pt>
                <c:pt idx="492">
                  <c:v>914.08709183468</c:v>
                </c:pt>
                <c:pt idx="493">
                  <c:v>914.74061606909004</c:v>
                </c:pt>
                <c:pt idx="494">
                  <c:v>916.44854159206</c:v>
                </c:pt>
                <c:pt idx="495">
                  <c:v>917.52735617475003</c:v>
                </c:pt>
                <c:pt idx="496">
                  <c:v>919.71494834777002</c:v>
                </c:pt>
                <c:pt idx="497">
                  <c:v>921.02083261403004</c:v>
                </c:pt>
                <c:pt idx="498">
                  <c:v>925.99252543370994</c:v>
                </c:pt>
                <c:pt idx="499">
                  <c:v>930.76870361478996</c:v>
                </c:pt>
                <c:pt idx="500">
                  <c:v>933.10534063825003</c:v>
                </c:pt>
                <c:pt idx="501">
                  <c:v>935.93879206759004</c:v>
                </c:pt>
                <c:pt idx="502">
                  <c:v>940.91034539605005</c:v>
                </c:pt>
                <c:pt idx="503">
                  <c:v>941.70676783302997</c:v>
                </c:pt>
                <c:pt idx="504">
                  <c:v>945.88367539527997</c:v>
                </c:pt>
                <c:pt idx="505">
                  <c:v>949.87528898011999</c:v>
                </c:pt>
                <c:pt idx="506">
                  <c:v>949.97588646712995</c:v>
                </c:pt>
                <c:pt idx="507">
                  <c:v>954.06843886591003</c:v>
                </c:pt>
                <c:pt idx="508">
                  <c:v>958.99907516364999</c:v>
                </c:pt>
                <c:pt idx="509">
                  <c:v>963.88507128815002</c:v>
                </c:pt>
              </c:numCache>
            </c:numRef>
          </c:xVal>
          <c:yVal>
            <c:numRef>
              <c:f>'WSPL_2D-Model_PLAN'!$G$4:$G$513</c:f>
              <c:numCache>
                <c:formatCode>0.00</c:formatCode>
                <c:ptCount val="510"/>
                <c:pt idx="0">
                  <c:v>84.935104370117003</c:v>
                </c:pt>
                <c:pt idx="1">
                  <c:v>84.996139526367003</c:v>
                </c:pt>
                <c:pt idx="2">
                  <c:v>84.977905273437997</c:v>
                </c:pt>
                <c:pt idx="3">
                  <c:v>84.996955871582003</c:v>
                </c:pt>
                <c:pt idx="4">
                  <c:v>84.989311218262003</c:v>
                </c:pt>
                <c:pt idx="5">
                  <c:v>84.995864868164006</c:v>
                </c:pt>
                <c:pt idx="6">
                  <c:v>84.992881774902003</c:v>
                </c:pt>
                <c:pt idx="7">
                  <c:v>84.990921020507997</c:v>
                </c:pt>
                <c:pt idx="8">
                  <c:v>85.002731323242003</c:v>
                </c:pt>
                <c:pt idx="9">
                  <c:v>85.000335693359006</c:v>
                </c:pt>
                <c:pt idx="10">
                  <c:v>85.007255554199006</c:v>
                </c:pt>
                <c:pt idx="11">
                  <c:v>85.002983093262003</c:v>
                </c:pt>
                <c:pt idx="12">
                  <c:v>85.005081176757997</c:v>
                </c:pt>
                <c:pt idx="13">
                  <c:v>85.008766174315994</c:v>
                </c:pt>
                <c:pt idx="14">
                  <c:v>85.008140563965</c:v>
                </c:pt>
                <c:pt idx="15">
                  <c:v>84.998374938965</c:v>
                </c:pt>
                <c:pt idx="16">
                  <c:v>84.988670349120994</c:v>
                </c:pt>
                <c:pt idx="17">
                  <c:v>84.974716186522997</c:v>
                </c:pt>
                <c:pt idx="18">
                  <c:v>84.97868347168</c:v>
                </c:pt>
                <c:pt idx="19">
                  <c:v>84.984092712402003</c:v>
                </c:pt>
                <c:pt idx="20">
                  <c:v>84.996170043945</c:v>
                </c:pt>
                <c:pt idx="21">
                  <c:v>85.018737792969006</c:v>
                </c:pt>
                <c:pt idx="22">
                  <c:v>85.020141601562003</c:v>
                </c:pt>
                <c:pt idx="23">
                  <c:v>85.006538391112997</c:v>
                </c:pt>
                <c:pt idx="24">
                  <c:v>85.011489868164006</c:v>
                </c:pt>
                <c:pt idx="25">
                  <c:v>85.011054992675994</c:v>
                </c:pt>
                <c:pt idx="26">
                  <c:v>85.017509460449006</c:v>
                </c:pt>
                <c:pt idx="27">
                  <c:v>85.01774597168</c:v>
                </c:pt>
                <c:pt idx="28">
                  <c:v>85.017295837402003</c:v>
                </c:pt>
                <c:pt idx="29">
                  <c:v>85.016395568847997</c:v>
                </c:pt>
                <c:pt idx="30">
                  <c:v>85.016326904297003</c:v>
                </c:pt>
                <c:pt idx="31">
                  <c:v>85.022552490234006</c:v>
                </c:pt>
                <c:pt idx="32">
                  <c:v>85.022659301757997</c:v>
                </c:pt>
                <c:pt idx="33">
                  <c:v>85.031150817870994</c:v>
                </c:pt>
                <c:pt idx="34">
                  <c:v>85.037231445312003</c:v>
                </c:pt>
                <c:pt idx="35">
                  <c:v>85.041511535645</c:v>
                </c:pt>
                <c:pt idx="36">
                  <c:v>85.048927307129006</c:v>
                </c:pt>
                <c:pt idx="37">
                  <c:v>85.057479858397997</c:v>
                </c:pt>
                <c:pt idx="38">
                  <c:v>85.058662414550994</c:v>
                </c:pt>
                <c:pt idx="39">
                  <c:v>85.058486938477003</c:v>
                </c:pt>
                <c:pt idx="40">
                  <c:v>85.07120513916</c:v>
                </c:pt>
                <c:pt idx="41">
                  <c:v>85.069183349609006</c:v>
                </c:pt>
                <c:pt idx="42">
                  <c:v>85.080780029297003</c:v>
                </c:pt>
                <c:pt idx="43">
                  <c:v>85.080917358397997</c:v>
                </c:pt>
                <c:pt idx="44">
                  <c:v>85.081436157227003</c:v>
                </c:pt>
                <c:pt idx="45">
                  <c:v>85.085014343262003</c:v>
                </c:pt>
                <c:pt idx="46">
                  <c:v>85.086608886719006</c:v>
                </c:pt>
                <c:pt idx="47">
                  <c:v>85.086769104004006</c:v>
                </c:pt>
                <c:pt idx="48">
                  <c:v>85.087455749512003</c:v>
                </c:pt>
                <c:pt idx="49">
                  <c:v>85.096244812012003</c:v>
                </c:pt>
                <c:pt idx="50">
                  <c:v>85.099365234375</c:v>
                </c:pt>
                <c:pt idx="51">
                  <c:v>85.100929260254006</c:v>
                </c:pt>
                <c:pt idx="52">
                  <c:v>85.100540161132997</c:v>
                </c:pt>
                <c:pt idx="53">
                  <c:v>85.101676940917997</c:v>
                </c:pt>
                <c:pt idx="54">
                  <c:v>85.103073120117003</c:v>
                </c:pt>
                <c:pt idx="55">
                  <c:v>85.103553771972997</c:v>
                </c:pt>
                <c:pt idx="56">
                  <c:v>85.113265991210994</c:v>
                </c:pt>
                <c:pt idx="57">
                  <c:v>85.111175537109006</c:v>
                </c:pt>
                <c:pt idx="58">
                  <c:v>85.114921569824006</c:v>
                </c:pt>
                <c:pt idx="59">
                  <c:v>85.108665466309006</c:v>
                </c:pt>
                <c:pt idx="60">
                  <c:v>85.10856628418</c:v>
                </c:pt>
                <c:pt idx="61">
                  <c:v>85.116088867187997</c:v>
                </c:pt>
                <c:pt idx="62">
                  <c:v>85.115783691405994</c:v>
                </c:pt>
                <c:pt idx="63">
                  <c:v>85.114151000977003</c:v>
                </c:pt>
                <c:pt idx="64">
                  <c:v>85.115142822265994</c:v>
                </c:pt>
                <c:pt idx="65">
                  <c:v>85.119026184082003</c:v>
                </c:pt>
                <c:pt idx="66">
                  <c:v>85.119194030762003</c:v>
                </c:pt>
                <c:pt idx="67">
                  <c:v>85.118446350097997</c:v>
                </c:pt>
                <c:pt idx="68">
                  <c:v>85.117897033690994</c:v>
                </c:pt>
                <c:pt idx="69">
                  <c:v>85.119987487792997</c:v>
                </c:pt>
                <c:pt idx="70">
                  <c:v>85.121604919434006</c:v>
                </c:pt>
                <c:pt idx="71">
                  <c:v>85.12427520752</c:v>
                </c:pt>
                <c:pt idx="72">
                  <c:v>85.126655578612997</c:v>
                </c:pt>
                <c:pt idx="73">
                  <c:v>85.128395080565994</c:v>
                </c:pt>
                <c:pt idx="74">
                  <c:v>85.127807617187997</c:v>
                </c:pt>
                <c:pt idx="75">
                  <c:v>85.127540588379006</c:v>
                </c:pt>
                <c:pt idx="76">
                  <c:v>85.129554748535</c:v>
                </c:pt>
                <c:pt idx="77">
                  <c:v>85.130096435547003</c:v>
                </c:pt>
                <c:pt idx="78">
                  <c:v>85.129722595215</c:v>
                </c:pt>
                <c:pt idx="79">
                  <c:v>85.131103515625</c:v>
                </c:pt>
                <c:pt idx="80">
                  <c:v>85.131362915039006</c:v>
                </c:pt>
                <c:pt idx="81">
                  <c:v>85.131492614745994</c:v>
                </c:pt>
                <c:pt idx="82">
                  <c:v>85.131927490234006</c:v>
                </c:pt>
                <c:pt idx="83">
                  <c:v>85.132270812987997</c:v>
                </c:pt>
                <c:pt idx="84">
                  <c:v>85.132217407227003</c:v>
                </c:pt>
                <c:pt idx="85">
                  <c:v>85.132247924805</c:v>
                </c:pt>
                <c:pt idx="86">
                  <c:v>85.133239746094006</c:v>
                </c:pt>
                <c:pt idx="87">
                  <c:v>85.134483337402003</c:v>
                </c:pt>
                <c:pt idx="88">
                  <c:v>85.135009765625</c:v>
                </c:pt>
                <c:pt idx="89">
                  <c:v>85.135749816895</c:v>
                </c:pt>
                <c:pt idx="90">
                  <c:v>85.135498046875</c:v>
                </c:pt>
                <c:pt idx="91">
                  <c:v>85.136810302734006</c:v>
                </c:pt>
                <c:pt idx="92">
                  <c:v>85.138000488280994</c:v>
                </c:pt>
                <c:pt idx="93">
                  <c:v>85.138572692870994</c:v>
                </c:pt>
                <c:pt idx="94">
                  <c:v>85.139526367187997</c:v>
                </c:pt>
                <c:pt idx="95">
                  <c:v>85.140342712402003</c:v>
                </c:pt>
                <c:pt idx="96">
                  <c:v>85.140823364257997</c:v>
                </c:pt>
                <c:pt idx="97">
                  <c:v>85.141624450684006</c:v>
                </c:pt>
                <c:pt idx="98">
                  <c:v>85.142845153809006</c:v>
                </c:pt>
                <c:pt idx="99">
                  <c:v>85.142486572265994</c:v>
                </c:pt>
                <c:pt idx="100">
                  <c:v>85.143890380859006</c:v>
                </c:pt>
                <c:pt idx="101">
                  <c:v>85.144538879395</c:v>
                </c:pt>
                <c:pt idx="102">
                  <c:v>85.146049499512003</c:v>
                </c:pt>
                <c:pt idx="103">
                  <c:v>85.14672088623</c:v>
                </c:pt>
                <c:pt idx="104">
                  <c:v>85.147033691405994</c:v>
                </c:pt>
                <c:pt idx="105">
                  <c:v>85.147705078125</c:v>
                </c:pt>
                <c:pt idx="106">
                  <c:v>85.148918151855</c:v>
                </c:pt>
                <c:pt idx="107">
                  <c:v>85.148956298827997</c:v>
                </c:pt>
                <c:pt idx="108">
                  <c:v>85.149322509765994</c:v>
                </c:pt>
                <c:pt idx="109">
                  <c:v>85.149887084960994</c:v>
                </c:pt>
                <c:pt idx="110">
                  <c:v>85.150077819824006</c:v>
                </c:pt>
                <c:pt idx="111">
                  <c:v>85.150856018065994</c:v>
                </c:pt>
                <c:pt idx="112">
                  <c:v>85.151084899902003</c:v>
                </c:pt>
                <c:pt idx="113">
                  <c:v>85.151550292969006</c:v>
                </c:pt>
                <c:pt idx="114">
                  <c:v>85.152519226074006</c:v>
                </c:pt>
                <c:pt idx="115">
                  <c:v>85.153038024902003</c:v>
                </c:pt>
                <c:pt idx="116">
                  <c:v>85.152992248535</c:v>
                </c:pt>
                <c:pt idx="117">
                  <c:v>85.153480529785</c:v>
                </c:pt>
                <c:pt idx="118">
                  <c:v>85.153884887695</c:v>
                </c:pt>
                <c:pt idx="119">
                  <c:v>85.154762268065994</c:v>
                </c:pt>
                <c:pt idx="120">
                  <c:v>85.154823303222997</c:v>
                </c:pt>
                <c:pt idx="121">
                  <c:v>85.155548095702997</c:v>
                </c:pt>
                <c:pt idx="122">
                  <c:v>85.155822753905994</c:v>
                </c:pt>
                <c:pt idx="123">
                  <c:v>85.157249450684006</c:v>
                </c:pt>
                <c:pt idx="124">
                  <c:v>85.157707214355</c:v>
                </c:pt>
                <c:pt idx="125">
                  <c:v>85.158065795897997</c:v>
                </c:pt>
                <c:pt idx="126">
                  <c:v>85.159187316895</c:v>
                </c:pt>
                <c:pt idx="127">
                  <c:v>85.159629821777003</c:v>
                </c:pt>
                <c:pt idx="128">
                  <c:v>85.159721374512003</c:v>
                </c:pt>
                <c:pt idx="129">
                  <c:v>85.159782409667997</c:v>
                </c:pt>
                <c:pt idx="130">
                  <c:v>85.160415649414006</c:v>
                </c:pt>
                <c:pt idx="131">
                  <c:v>85.160934448242003</c:v>
                </c:pt>
                <c:pt idx="132">
                  <c:v>85.161888122559006</c:v>
                </c:pt>
                <c:pt idx="133">
                  <c:v>85.161674499512003</c:v>
                </c:pt>
                <c:pt idx="134">
                  <c:v>85.161712646484006</c:v>
                </c:pt>
                <c:pt idx="135">
                  <c:v>85.162895202637003</c:v>
                </c:pt>
                <c:pt idx="136">
                  <c:v>85.163276672362997</c:v>
                </c:pt>
                <c:pt idx="137">
                  <c:v>85.163162231445</c:v>
                </c:pt>
                <c:pt idx="138">
                  <c:v>85.163749694824006</c:v>
                </c:pt>
                <c:pt idx="139">
                  <c:v>85.163558959960994</c:v>
                </c:pt>
                <c:pt idx="140">
                  <c:v>85.164573669434006</c:v>
                </c:pt>
                <c:pt idx="141">
                  <c:v>85.164535522460994</c:v>
                </c:pt>
                <c:pt idx="142">
                  <c:v>85.164985656737997</c:v>
                </c:pt>
                <c:pt idx="143">
                  <c:v>85.165115356445</c:v>
                </c:pt>
                <c:pt idx="144">
                  <c:v>85.165100097655994</c:v>
                </c:pt>
                <c:pt idx="145">
                  <c:v>85.166175842285</c:v>
                </c:pt>
                <c:pt idx="146">
                  <c:v>85.166175842285</c:v>
                </c:pt>
                <c:pt idx="147">
                  <c:v>85.16618347168</c:v>
                </c:pt>
                <c:pt idx="148">
                  <c:v>85.165809631347997</c:v>
                </c:pt>
                <c:pt idx="149">
                  <c:v>85.165863037109006</c:v>
                </c:pt>
                <c:pt idx="150">
                  <c:v>85.16576385498</c:v>
                </c:pt>
                <c:pt idx="151">
                  <c:v>85.16577911377</c:v>
                </c:pt>
                <c:pt idx="152">
                  <c:v>85.16576385498</c:v>
                </c:pt>
                <c:pt idx="153">
                  <c:v>85.166130065917997</c:v>
                </c:pt>
                <c:pt idx="154">
                  <c:v>85.166046142577997</c:v>
                </c:pt>
                <c:pt idx="155">
                  <c:v>85.166007995605</c:v>
                </c:pt>
                <c:pt idx="156">
                  <c:v>85.166236877440994</c:v>
                </c:pt>
                <c:pt idx="157">
                  <c:v>85.166366577147997</c:v>
                </c:pt>
                <c:pt idx="158">
                  <c:v>85.166259765625</c:v>
                </c:pt>
                <c:pt idx="159">
                  <c:v>85.166076660155994</c:v>
                </c:pt>
                <c:pt idx="160">
                  <c:v>85.16641998291</c:v>
                </c:pt>
                <c:pt idx="161">
                  <c:v>85.166488647460994</c:v>
                </c:pt>
                <c:pt idx="162">
                  <c:v>85.166488647460994</c:v>
                </c:pt>
                <c:pt idx="163">
                  <c:v>85.166236877440994</c:v>
                </c:pt>
                <c:pt idx="164">
                  <c:v>85.16625213623</c:v>
                </c:pt>
                <c:pt idx="165">
                  <c:v>85.166320800780994</c:v>
                </c:pt>
                <c:pt idx="166">
                  <c:v>85.166313171387003</c:v>
                </c:pt>
                <c:pt idx="167">
                  <c:v>85.166641235352003</c:v>
                </c:pt>
                <c:pt idx="168">
                  <c:v>85.166648864745994</c:v>
                </c:pt>
                <c:pt idx="169">
                  <c:v>85.166519165039006</c:v>
                </c:pt>
                <c:pt idx="170">
                  <c:v>85.166511535645</c:v>
                </c:pt>
                <c:pt idx="171">
                  <c:v>85.166557312012003</c:v>
                </c:pt>
                <c:pt idx="172">
                  <c:v>85.166610717772997</c:v>
                </c:pt>
                <c:pt idx="173">
                  <c:v>85.166656494140994</c:v>
                </c:pt>
                <c:pt idx="174">
                  <c:v>85.166831970215</c:v>
                </c:pt>
                <c:pt idx="175">
                  <c:v>85.166793823242003</c:v>
                </c:pt>
                <c:pt idx="176">
                  <c:v>85.166831970215</c:v>
                </c:pt>
                <c:pt idx="177">
                  <c:v>85.166870117187997</c:v>
                </c:pt>
                <c:pt idx="178">
                  <c:v>85.166870117187997</c:v>
                </c:pt>
                <c:pt idx="179">
                  <c:v>85.167030334472997</c:v>
                </c:pt>
                <c:pt idx="180">
                  <c:v>85.166969299315994</c:v>
                </c:pt>
                <c:pt idx="181">
                  <c:v>85.167053222655994</c:v>
                </c:pt>
                <c:pt idx="182">
                  <c:v>85.167060852050994</c:v>
                </c:pt>
                <c:pt idx="183">
                  <c:v>85.167350769042997</c:v>
                </c:pt>
                <c:pt idx="184">
                  <c:v>85.167350769042997</c:v>
                </c:pt>
                <c:pt idx="185">
                  <c:v>85.167304992675994</c:v>
                </c:pt>
                <c:pt idx="186">
                  <c:v>85.167350769042997</c:v>
                </c:pt>
                <c:pt idx="187">
                  <c:v>85.167366027832003</c:v>
                </c:pt>
                <c:pt idx="188">
                  <c:v>85.167587280272997</c:v>
                </c:pt>
                <c:pt idx="189">
                  <c:v>85.167442321777003</c:v>
                </c:pt>
                <c:pt idx="190">
                  <c:v>85.167663574219006</c:v>
                </c:pt>
                <c:pt idx="191">
                  <c:v>85.168006896972997</c:v>
                </c:pt>
                <c:pt idx="192">
                  <c:v>85.168090820312003</c:v>
                </c:pt>
                <c:pt idx="193">
                  <c:v>85.168441772460994</c:v>
                </c:pt>
                <c:pt idx="194">
                  <c:v>85.168586730957003</c:v>
                </c:pt>
                <c:pt idx="195">
                  <c:v>85.168983459472997</c:v>
                </c:pt>
                <c:pt idx="196">
                  <c:v>85.16918182373</c:v>
                </c:pt>
                <c:pt idx="197">
                  <c:v>85.169357299805</c:v>
                </c:pt>
                <c:pt idx="198">
                  <c:v>85.169647216797003</c:v>
                </c:pt>
                <c:pt idx="199">
                  <c:v>85.169807434082003</c:v>
                </c:pt>
                <c:pt idx="200">
                  <c:v>85.169845581055</c:v>
                </c:pt>
                <c:pt idx="201">
                  <c:v>85.169784545897997</c:v>
                </c:pt>
                <c:pt idx="202">
                  <c:v>85.169792175292997</c:v>
                </c:pt>
                <c:pt idx="203">
                  <c:v>85.169883728027003</c:v>
                </c:pt>
                <c:pt idx="204">
                  <c:v>85.170028686522997</c:v>
                </c:pt>
                <c:pt idx="205">
                  <c:v>85.170028686522997</c:v>
                </c:pt>
                <c:pt idx="206">
                  <c:v>85.170349121094006</c:v>
                </c:pt>
                <c:pt idx="207">
                  <c:v>85.17064666748</c:v>
                </c:pt>
                <c:pt idx="208">
                  <c:v>85.170761108397997</c:v>
                </c:pt>
                <c:pt idx="209">
                  <c:v>85.170944213867003</c:v>
                </c:pt>
                <c:pt idx="210">
                  <c:v>85.170989990234006</c:v>
                </c:pt>
                <c:pt idx="211">
                  <c:v>85.171356201172003</c:v>
                </c:pt>
                <c:pt idx="212">
                  <c:v>85.171661376952997</c:v>
                </c:pt>
                <c:pt idx="213">
                  <c:v>85.171852111815994</c:v>
                </c:pt>
                <c:pt idx="214">
                  <c:v>85.172058105469006</c:v>
                </c:pt>
                <c:pt idx="215">
                  <c:v>85.172431945800994</c:v>
                </c:pt>
                <c:pt idx="216">
                  <c:v>85.173011779785</c:v>
                </c:pt>
                <c:pt idx="217">
                  <c:v>85.173301696777003</c:v>
                </c:pt>
                <c:pt idx="218">
                  <c:v>85.173439025879006</c:v>
                </c:pt>
                <c:pt idx="219">
                  <c:v>85.17357635498</c:v>
                </c:pt>
                <c:pt idx="220">
                  <c:v>85.174110412597997</c:v>
                </c:pt>
                <c:pt idx="221">
                  <c:v>85.174140930175994</c:v>
                </c:pt>
                <c:pt idx="222">
                  <c:v>85.174171447754006</c:v>
                </c:pt>
                <c:pt idx="223">
                  <c:v>85.17414855957</c:v>
                </c:pt>
                <c:pt idx="224">
                  <c:v>85.174034118652003</c:v>
                </c:pt>
                <c:pt idx="225">
                  <c:v>85.17406463623</c:v>
                </c:pt>
                <c:pt idx="226">
                  <c:v>85.173950195312003</c:v>
                </c:pt>
                <c:pt idx="227">
                  <c:v>85.173866271972997</c:v>
                </c:pt>
                <c:pt idx="228">
                  <c:v>85.173919677734006</c:v>
                </c:pt>
                <c:pt idx="229">
                  <c:v>85.173980712890994</c:v>
                </c:pt>
                <c:pt idx="230">
                  <c:v>85.17399597168</c:v>
                </c:pt>
                <c:pt idx="231">
                  <c:v>85.173965454102003</c:v>
                </c:pt>
                <c:pt idx="232">
                  <c:v>85.173805236815994</c:v>
                </c:pt>
                <c:pt idx="233">
                  <c:v>85.173904418945</c:v>
                </c:pt>
                <c:pt idx="234">
                  <c:v>85.174407958984006</c:v>
                </c:pt>
                <c:pt idx="235">
                  <c:v>85.174415588379006</c:v>
                </c:pt>
                <c:pt idx="236">
                  <c:v>85.174415588379006</c:v>
                </c:pt>
                <c:pt idx="237">
                  <c:v>85.174423217772997</c:v>
                </c:pt>
                <c:pt idx="238">
                  <c:v>85.174743652344006</c:v>
                </c:pt>
                <c:pt idx="239">
                  <c:v>85.174987792969006</c:v>
                </c:pt>
                <c:pt idx="240">
                  <c:v>85.175285339355</c:v>
                </c:pt>
                <c:pt idx="241">
                  <c:v>85.17529296875</c:v>
                </c:pt>
                <c:pt idx="242">
                  <c:v>85.175071716309006</c:v>
                </c:pt>
                <c:pt idx="243">
                  <c:v>85.175422668457003</c:v>
                </c:pt>
                <c:pt idx="244">
                  <c:v>85.175773620605</c:v>
                </c:pt>
                <c:pt idx="245">
                  <c:v>85.176239013672003</c:v>
                </c:pt>
                <c:pt idx="246">
                  <c:v>85.175476074219006</c:v>
                </c:pt>
                <c:pt idx="247">
                  <c:v>85.175483703612997</c:v>
                </c:pt>
                <c:pt idx="248">
                  <c:v>85.175498962402003</c:v>
                </c:pt>
                <c:pt idx="249">
                  <c:v>85.177604675292997</c:v>
                </c:pt>
                <c:pt idx="250">
                  <c:v>85.177680969237997</c:v>
                </c:pt>
                <c:pt idx="251">
                  <c:v>85.177803039550994</c:v>
                </c:pt>
                <c:pt idx="252">
                  <c:v>85.177825927734006</c:v>
                </c:pt>
                <c:pt idx="253">
                  <c:v>85.178016662597997</c:v>
                </c:pt>
                <c:pt idx="254">
                  <c:v>85.177932739257997</c:v>
                </c:pt>
                <c:pt idx="255">
                  <c:v>85.17797088623</c:v>
                </c:pt>
                <c:pt idx="256">
                  <c:v>85.17797088623</c:v>
                </c:pt>
                <c:pt idx="257">
                  <c:v>85.178047180175994</c:v>
                </c:pt>
                <c:pt idx="258">
                  <c:v>85.178070068359006</c:v>
                </c:pt>
                <c:pt idx="259">
                  <c:v>85.177886962890994</c:v>
                </c:pt>
                <c:pt idx="260">
                  <c:v>85.177940368652003</c:v>
                </c:pt>
                <c:pt idx="261">
                  <c:v>85.178146362305</c:v>
                </c:pt>
                <c:pt idx="262">
                  <c:v>85.178085327147997</c:v>
                </c:pt>
                <c:pt idx="263">
                  <c:v>85.177925109862997</c:v>
                </c:pt>
                <c:pt idx="264">
                  <c:v>85.17805480957</c:v>
                </c:pt>
                <c:pt idx="265">
                  <c:v>85.17813873291</c:v>
                </c:pt>
                <c:pt idx="266">
                  <c:v>85.178413391112997</c:v>
                </c:pt>
                <c:pt idx="267">
                  <c:v>85.177833557129006</c:v>
                </c:pt>
                <c:pt idx="268">
                  <c:v>85.177848815917997</c:v>
                </c:pt>
                <c:pt idx="269">
                  <c:v>85.177772521972997</c:v>
                </c:pt>
                <c:pt idx="270">
                  <c:v>85.178421020507997</c:v>
                </c:pt>
                <c:pt idx="271">
                  <c:v>85.178703308105</c:v>
                </c:pt>
                <c:pt idx="272">
                  <c:v>85.178451538085994</c:v>
                </c:pt>
                <c:pt idx="273">
                  <c:v>85.177856445312003</c:v>
                </c:pt>
                <c:pt idx="274">
                  <c:v>85.180084228515994</c:v>
                </c:pt>
                <c:pt idx="275">
                  <c:v>85.180160522460994</c:v>
                </c:pt>
                <c:pt idx="276">
                  <c:v>85.178100585937997</c:v>
                </c:pt>
                <c:pt idx="277">
                  <c:v>85.178901672362997</c:v>
                </c:pt>
                <c:pt idx="278">
                  <c:v>85.179183959960994</c:v>
                </c:pt>
                <c:pt idx="279">
                  <c:v>85.179710388184006</c:v>
                </c:pt>
                <c:pt idx="280">
                  <c:v>85.179817199707003</c:v>
                </c:pt>
                <c:pt idx="281">
                  <c:v>85.180244445800994</c:v>
                </c:pt>
                <c:pt idx="282">
                  <c:v>85.180892944335994</c:v>
                </c:pt>
                <c:pt idx="283">
                  <c:v>85.180320739745994</c:v>
                </c:pt>
                <c:pt idx="284">
                  <c:v>85.181465148925994</c:v>
                </c:pt>
                <c:pt idx="285">
                  <c:v>85.182235717772997</c:v>
                </c:pt>
                <c:pt idx="286">
                  <c:v>85.18180847168</c:v>
                </c:pt>
                <c:pt idx="287">
                  <c:v>85.182670593262003</c:v>
                </c:pt>
                <c:pt idx="288">
                  <c:v>85.18196105957</c:v>
                </c:pt>
                <c:pt idx="289">
                  <c:v>85.183807373047003</c:v>
                </c:pt>
                <c:pt idx="290">
                  <c:v>85.185394287109006</c:v>
                </c:pt>
                <c:pt idx="291">
                  <c:v>85.184135437012003</c:v>
                </c:pt>
                <c:pt idx="292">
                  <c:v>85.185325622559006</c:v>
                </c:pt>
                <c:pt idx="293">
                  <c:v>85.185539245605</c:v>
                </c:pt>
                <c:pt idx="294">
                  <c:v>85.188697814940994</c:v>
                </c:pt>
                <c:pt idx="295">
                  <c:v>85.189544677734006</c:v>
                </c:pt>
                <c:pt idx="296">
                  <c:v>85.189407348632997</c:v>
                </c:pt>
                <c:pt idx="297">
                  <c:v>85.191131591797003</c:v>
                </c:pt>
                <c:pt idx="298">
                  <c:v>85.189071655272997</c:v>
                </c:pt>
                <c:pt idx="299">
                  <c:v>85.189247131347997</c:v>
                </c:pt>
                <c:pt idx="300">
                  <c:v>85.190544128417997</c:v>
                </c:pt>
                <c:pt idx="301">
                  <c:v>85.190704345702997</c:v>
                </c:pt>
                <c:pt idx="302">
                  <c:v>85.189331054687997</c:v>
                </c:pt>
                <c:pt idx="303">
                  <c:v>85.189743041992003</c:v>
                </c:pt>
                <c:pt idx="304">
                  <c:v>85.190811157227003</c:v>
                </c:pt>
                <c:pt idx="305">
                  <c:v>85.190437316895</c:v>
                </c:pt>
                <c:pt idx="306">
                  <c:v>85.190147399902003</c:v>
                </c:pt>
                <c:pt idx="307">
                  <c:v>85.190048217772997</c:v>
                </c:pt>
                <c:pt idx="308">
                  <c:v>85.191741943359006</c:v>
                </c:pt>
                <c:pt idx="309">
                  <c:v>85.192161560059006</c:v>
                </c:pt>
                <c:pt idx="310">
                  <c:v>85.192085266112997</c:v>
                </c:pt>
                <c:pt idx="311">
                  <c:v>85.192314147949006</c:v>
                </c:pt>
                <c:pt idx="312">
                  <c:v>85.19367980957</c:v>
                </c:pt>
                <c:pt idx="313">
                  <c:v>85.193626403809006</c:v>
                </c:pt>
                <c:pt idx="314">
                  <c:v>85.191680908202997</c:v>
                </c:pt>
                <c:pt idx="315">
                  <c:v>85.191139221190994</c:v>
                </c:pt>
                <c:pt idx="316">
                  <c:v>85.191482543945</c:v>
                </c:pt>
                <c:pt idx="317">
                  <c:v>85.190208435059006</c:v>
                </c:pt>
                <c:pt idx="318">
                  <c:v>85.190620422362997</c:v>
                </c:pt>
                <c:pt idx="319">
                  <c:v>85.193473815917997</c:v>
                </c:pt>
                <c:pt idx="320">
                  <c:v>85.193420410155994</c:v>
                </c:pt>
                <c:pt idx="321">
                  <c:v>85.193473815917997</c:v>
                </c:pt>
                <c:pt idx="322">
                  <c:v>85.193466186522997</c:v>
                </c:pt>
                <c:pt idx="323">
                  <c:v>85.193511962890994</c:v>
                </c:pt>
                <c:pt idx="324">
                  <c:v>85.193534851074006</c:v>
                </c:pt>
                <c:pt idx="325">
                  <c:v>85.193572998047003</c:v>
                </c:pt>
                <c:pt idx="326">
                  <c:v>85.193656921387003</c:v>
                </c:pt>
                <c:pt idx="327">
                  <c:v>85.193695068359006</c:v>
                </c:pt>
                <c:pt idx="328">
                  <c:v>85.193977355957003</c:v>
                </c:pt>
                <c:pt idx="329">
                  <c:v>85.193984985352003</c:v>
                </c:pt>
                <c:pt idx="330">
                  <c:v>85.194450378417997</c:v>
                </c:pt>
                <c:pt idx="331">
                  <c:v>85.194610595702997</c:v>
                </c:pt>
                <c:pt idx="332">
                  <c:v>85.194717407227003</c:v>
                </c:pt>
                <c:pt idx="333">
                  <c:v>85.195098876952997</c:v>
                </c:pt>
                <c:pt idx="334">
                  <c:v>85.197593688965</c:v>
                </c:pt>
                <c:pt idx="335">
                  <c:v>85.198104858397997</c:v>
                </c:pt>
                <c:pt idx="336">
                  <c:v>85.198143005370994</c:v>
                </c:pt>
                <c:pt idx="337">
                  <c:v>85.198081970215</c:v>
                </c:pt>
                <c:pt idx="338">
                  <c:v>85.196807861327997</c:v>
                </c:pt>
                <c:pt idx="339">
                  <c:v>85.196464538574006</c:v>
                </c:pt>
                <c:pt idx="340">
                  <c:v>85.196876525879006</c:v>
                </c:pt>
                <c:pt idx="341">
                  <c:v>85.196617126465</c:v>
                </c:pt>
                <c:pt idx="342">
                  <c:v>85.195991516112997</c:v>
                </c:pt>
                <c:pt idx="343">
                  <c:v>85.196159362792997</c:v>
                </c:pt>
                <c:pt idx="344">
                  <c:v>85.195510864257997</c:v>
                </c:pt>
                <c:pt idx="345">
                  <c:v>85.19580078125</c:v>
                </c:pt>
                <c:pt idx="346">
                  <c:v>85.196014404297003</c:v>
                </c:pt>
                <c:pt idx="347">
                  <c:v>85.197372436522997</c:v>
                </c:pt>
                <c:pt idx="348">
                  <c:v>85.197662353515994</c:v>
                </c:pt>
                <c:pt idx="349">
                  <c:v>85.198974609375</c:v>
                </c:pt>
                <c:pt idx="350">
                  <c:v>85.201614379882997</c:v>
                </c:pt>
                <c:pt idx="351">
                  <c:v>85.202476501465</c:v>
                </c:pt>
                <c:pt idx="352">
                  <c:v>85.201538085937997</c:v>
                </c:pt>
                <c:pt idx="353">
                  <c:v>85.200866699219006</c:v>
                </c:pt>
                <c:pt idx="354">
                  <c:v>85.20133972168</c:v>
                </c:pt>
                <c:pt idx="355">
                  <c:v>85.202049255370994</c:v>
                </c:pt>
                <c:pt idx="356">
                  <c:v>85.203720092772997</c:v>
                </c:pt>
                <c:pt idx="357">
                  <c:v>85.203102111815994</c:v>
                </c:pt>
                <c:pt idx="358">
                  <c:v>85.203407287597997</c:v>
                </c:pt>
                <c:pt idx="359">
                  <c:v>85.205352783202997</c:v>
                </c:pt>
                <c:pt idx="360">
                  <c:v>85.205345153809006</c:v>
                </c:pt>
                <c:pt idx="361">
                  <c:v>85.206085205077997</c:v>
                </c:pt>
                <c:pt idx="362">
                  <c:v>85.208198547362997</c:v>
                </c:pt>
                <c:pt idx="363">
                  <c:v>85.20809173584</c:v>
                </c:pt>
                <c:pt idx="364">
                  <c:v>85.20775604248</c:v>
                </c:pt>
                <c:pt idx="365">
                  <c:v>85.20825958252</c:v>
                </c:pt>
                <c:pt idx="366">
                  <c:v>85.210632324219006</c:v>
                </c:pt>
                <c:pt idx="367">
                  <c:v>85.215896606445</c:v>
                </c:pt>
                <c:pt idx="368">
                  <c:v>85.209831237792997</c:v>
                </c:pt>
                <c:pt idx="369">
                  <c:v>85.211051940917997</c:v>
                </c:pt>
                <c:pt idx="370">
                  <c:v>85.227584838867003</c:v>
                </c:pt>
                <c:pt idx="371">
                  <c:v>85.218536376952997</c:v>
                </c:pt>
                <c:pt idx="372">
                  <c:v>85.227241516112997</c:v>
                </c:pt>
                <c:pt idx="373">
                  <c:v>85.229682922362997</c:v>
                </c:pt>
                <c:pt idx="374">
                  <c:v>85.231163024902003</c:v>
                </c:pt>
                <c:pt idx="375">
                  <c:v>85.229957580565994</c:v>
                </c:pt>
                <c:pt idx="376">
                  <c:v>85.23072052002</c:v>
                </c:pt>
                <c:pt idx="377">
                  <c:v>85.232521057129006</c:v>
                </c:pt>
                <c:pt idx="378">
                  <c:v>85.239067077637003</c:v>
                </c:pt>
                <c:pt idx="379">
                  <c:v>85.235595703125</c:v>
                </c:pt>
                <c:pt idx="380">
                  <c:v>85.24112701416</c:v>
                </c:pt>
                <c:pt idx="381">
                  <c:v>85.238891601562003</c:v>
                </c:pt>
                <c:pt idx="382">
                  <c:v>85.23819732666</c:v>
                </c:pt>
                <c:pt idx="383">
                  <c:v>85.245674133300994</c:v>
                </c:pt>
                <c:pt idx="384">
                  <c:v>85.24462890625</c:v>
                </c:pt>
                <c:pt idx="385">
                  <c:v>85.243370056152003</c:v>
                </c:pt>
                <c:pt idx="386">
                  <c:v>85.245193481445</c:v>
                </c:pt>
                <c:pt idx="387">
                  <c:v>85.248306274414006</c:v>
                </c:pt>
                <c:pt idx="388">
                  <c:v>85.249122619629006</c:v>
                </c:pt>
                <c:pt idx="389">
                  <c:v>85.248825073242003</c:v>
                </c:pt>
                <c:pt idx="390">
                  <c:v>85.252006530762003</c:v>
                </c:pt>
                <c:pt idx="391">
                  <c:v>85.251358032227003</c:v>
                </c:pt>
                <c:pt idx="392">
                  <c:v>85.252838134765994</c:v>
                </c:pt>
                <c:pt idx="393">
                  <c:v>85.25350189209</c:v>
                </c:pt>
                <c:pt idx="394">
                  <c:v>85.252769470215</c:v>
                </c:pt>
                <c:pt idx="395">
                  <c:v>85.254425048827997</c:v>
                </c:pt>
                <c:pt idx="396">
                  <c:v>85.255302429199006</c:v>
                </c:pt>
                <c:pt idx="397">
                  <c:v>85.25366973877</c:v>
                </c:pt>
                <c:pt idx="398">
                  <c:v>85.255439758300994</c:v>
                </c:pt>
                <c:pt idx="399">
                  <c:v>85.254821777344006</c:v>
                </c:pt>
                <c:pt idx="400">
                  <c:v>85.256256103515994</c:v>
                </c:pt>
                <c:pt idx="401">
                  <c:v>85.257209777832003</c:v>
                </c:pt>
                <c:pt idx="402">
                  <c:v>85.255531311035</c:v>
                </c:pt>
                <c:pt idx="403">
                  <c:v>85.25895690918</c:v>
                </c:pt>
                <c:pt idx="404">
                  <c:v>85.259216308594006</c:v>
                </c:pt>
                <c:pt idx="405">
                  <c:v>85.253524780272997</c:v>
                </c:pt>
                <c:pt idx="406">
                  <c:v>85.255920410155994</c:v>
                </c:pt>
                <c:pt idx="407">
                  <c:v>85.259521484375</c:v>
                </c:pt>
                <c:pt idx="408">
                  <c:v>85.259887695312003</c:v>
                </c:pt>
                <c:pt idx="409">
                  <c:v>85.267150878905994</c:v>
                </c:pt>
                <c:pt idx="410">
                  <c:v>85.275444030762003</c:v>
                </c:pt>
                <c:pt idx="411">
                  <c:v>85.286552429199006</c:v>
                </c:pt>
                <c:pt idx="412">
                  <c:v>85.30012512207</c:v>
                </c:pt>
                <c:pt idx="413">
                  <c:v>85.298690795897997</c:v>
                </c:pt>
                <c:pt idx="414">
                  <c:v>85.306930541992003</c:v>
                </c:pt>
                <c:pt idx="415">
                  <c:v>85.307258605957003</c:v>
                </c:pt>
                <c:pt idx="416">
                  <c:v>85.308059692382997</c:v>
                </c:pt>
                <c:pt idx="417">
                  <c:v>85.311225891112997</c:v>
                </c:pt>
                <c:pt idx="418">
                  <c:v>85.316284179687997</c:v>
                </c:pt>
                <c:pt idx="419">
                  <c:v>85.326026916504006</c:v>
                </c:pt>
                <c:pt idx="420">
                  <c:v>85.343574523925994</c:v>
                </c:pt>
                <c:pt idx="421">
                  <c:v>85.309310913085994</c:v>
                </c:pt>
                <c:pt idx="422">
                  <c:v>85.327255249022997</c:v>
                </c:pt>
                <c:pt idx="423">
                  <c:v>85.309898376465</c:v>
                </c:pt>
                <c:pt idx="424">
                  <c:v>85.292793273925994</c:v>
                </c:pt>
                <c:pt idx="425">
                  <c:v>85.299293518065994</c:v>
                </c:pt>
                <c:pt idx="426">
                  <c:v>85.274833679199006</c:v>
                </c:pt>
                <c:pt idx="427">
                  <c:v>85.288902282715</c:v>
                </c:pt>
                <c:pt idx="428">
                  <c:v>85.299186706542997</c:v>
                </c:pt>
                <c:pt idx="429">
                  <c:v>85.337745666504006</c:v>
                </c:pt>
                <c:pt idx="430">
                  <c:v>85.327713012695</c:v>
                </c:pt>
                <c:pt idx="431">
                  <c:v>85.331489562987997</c:v>
                </c:pt>
                <c:pt idx="432">
                  <c:v>85.346412658690994</c:v>
                </c:pt>
                <c:pt idx="433">
                  <c:v>85.345520019530994</c:v>
                </c:pt>
                <c:pt idx="434">
                  <c:v>85.356887817382997</c:v>
                </c:pt>
                <c:pt idx="435">
                  <c:v>85.361961364745994</c:v>
                </c:pt>
                <c:pt idx="436">
                  <c:v>85.362503051757997</c:v>
                </c:pt>
                <c:pt idx="437">
                  <c:v>85.368698120117003</c:v>
                </c:pt>
                <c:pt idx="438">
                  <c:v>85.374145507812003</c:v>
                </c:pt>
                <c:pt idx="439">
                  <c:v>85.38077545166</c:v>
                </c:pt>
                <c:pt idx="440">
                  <c:v>85.386405944824006</c:v>
                </c:pt>
                <c:pt idx="441">
                  <c:v>85.393623352050994</c:v>
                </c:pt>
                <c:pt idx="442">
                  <c:v>85.394203186035</c:v>
                </c:pt>
                <c:pt idx="443">
                  <c:v>85.399955749512003</c:v>
                </c:pt>
                <c:pt idx="444">
                  <c:v>85.41495513916</c:v>
                </c:pt>
                <c:pt idx="445">
                  <c:v>85.417633056640994</c:v>
                </c:pt>
                <c:pt idx="446">
                  <c:v>85.425811767577997</c:v>
                </c:pt>
                <c:pt idx="447">
                  <c:v>85.440895080565994</c:v>
                </c:pt>
                <c:pt idx="448">
                  <c:v>85.452033996582003</c:v>
                </c:pt>
                <c:pt idx="449">
                  <c:v>85.464385986327997</c:v>
                </c:pt>
                <c:pt idx="450">
                  <c:v>85.477607727050994</c:v>
                </c:pt>
                <c:pt idx="451">
                  <c:v>85.490661621094006</c:v>
                </c:pt>
                <c:pt idx="452">
                  <c:v>85.492904663085994</c:v>
                </c:pt>
                <c:pt idx="453">
                  <c:v>85.49927520752</c:v>
                </c:pt>
                <c:pt idx="454">
                  <c:v>85.515579223632997</c:v>
                </c:pt>
                <c:pt idx="455">
                  <c:v>85.522766113280994</c:v>
                </c:pt>
                <c:pt idx="456">
                  <c:v>85.536697387695</c:v>
                </c:pt>
                <c:pt idx="457">
                  <c:v>85.544799804687997</c:v>
                </c:pt>
                <c:pt idx="458">
                  <c:v>85.563873291015994</c:v>
                </c:pt>
                <c:pt idx="459">
                  <c:v>85.544982910155994</c:v>
                </c:pt>
                <c:pt idx="460">
                  <c:v>85.561912536620994</c:v>
                </c:pt>
                <c:pt idx="461">
                  <c:v>85.575553894042997</c:v>
                </c:pt>
                <c:pt idx="462">
                  <c:v>85.588035583495994</c:v>
                </c:pt>
                <c:pt idx="463">
                  <c:v>85.600318908690994</c:v>
                </c:pt>
                <c:pt idx="464">
                  <c:v>85.607086181640994</c:v>
                </c:pt>
                <c:pt idx="465">
                  <c:v>85.615715026855</c:v>
                </c:pt>
                <c:pt idx="466">
                  <c:v>85.61589050293</c:v>
                </c:pt>
                <c:pt idx="467">
                  <c:v>85.624855041504006</c:v>
                </c:pt>
                <c:pt idx="468">
                  <c:v>85.630340576172003</c:v>
                </c:pt>
                <c:pt idx="469">
                  <c:v>85.635925292969006</c:v>
                </c:pt>
                <c:pt idx="470">
                  <c:v>85.639320373535</c:v>
                </c:pt>
                <c:pt idx="471">
                  <c:v>85.641189575195</c:v>
                </c:pt>
                <c:pt idx="472">
                  <c:v>85.650726318359006</c:v>
                </c:pt>
                <c:pt idx="473">
                  <c:v>85.657402038574006</c:v>
                </c:pt>
                <c:pt idx="474">
                  <c:v>85.654327392577997</c:v>
                </c:pt>
                <c:pt idx="475">
                  <c:v>85.661842346190994</c:v>
                </c:pt>
                <c:pt idx="476">
                  <c:v>85.662406921387003</c:v>
                </c:pt>
                <c:pt idx="477">
                  <c:v>85.680374145507997</c:v>
                </c:pt>
                <c:pt idx="478">
                  <c:v>85.690437316895</c:v>
                </c:pt>
                <c:pt idx="479">
                  <c:v>85.686309814452997</c:v>
                </c:pt>
                <c:pt idx="480">
                  <c:v>85.689064025879006</c:v>
                </c:pt>
                <c:pt idx="481">
                  <c:v>85.695129394530994</c:v>
                </c:pt>
                <c:pt idx="482">
                  <c:v>85.70393371582</c:v>
                </c:pt>
                <c:pt idx="483">
                  <c:v>85.685401916504006</c:v>
                </c:pt>
                <c:pt idx="484">
                  <c:v>85.693511962890994</c:v>
                </c:pt>
                <c:pt idx="485">
                  <c:v>85.694496154785</c:v>
                </c:pt>
                <c:pt idx="486">
                  <c:v>85.695243835449006</c:v>
                </c:pt>
                <c:pt idx="487">
                  <c:v>85.706634521484006</c:v>
                </c:pt>
                <c:pt idx="488">
                  <c:v>85.701072692870994</c:v>
                </c:pt>
                <c:pt idx="489">
                  <c:v>85.705184936522997</c:v>
                </c:pt>
                <c:pt idx="490">
                  <c:v>85.706657409667997</c:v>
                </c:pt>
                <c:pt idx="491">
                  <c:v>85.710639953612997</c:v>
                </c:pt>
                <c:pt idx="492">
                  <c:v>85.710708618164006</c:v>
                </c:pt>
                <c:pt idx="493">
                  <c:v>85.708961486815994</c:v>
                </c:pt>
                <c:pt idx="494">
                  <c:v>85.722869873047003</c:v>
                </c:pt>
                <c:pt idx="495">
                  <c:v>85.719207763672003</c:v>
                </c:pt>
                <c:pt idx="496">
                  <c:v>85.731430053710994</c:v>
                </c:pt>
                <c:pt idx="497">
                  <c:v>85.736038208007997</c:v>
                </c:pt>
                <c:pt idx="498">
                  <c:v>85.743583679199006</c:v>
                </c:pt>
                <c:pt idx="499">
                  <c:v>85.738548278809006</c:v>
                </c:pt>
                <c:pt idx="500">
                  <c:v>85.739860534667997</c:v>
                </c:pt>
                <c:pt idx="501">
                  <c:v>85.735542297362997</c:v>
                </c:pt>
                <c:pt idx="502">
                  <c:v>85.731887817382997</c:v>
                </c:pt>
                <c:pt idx="503">
                  <c:v>85.732475280762003</c:v>
                </c:pt>
                <c:pt idx="504">
                  <c:v>85.709419250487997</c:v>
                </c:pt>
                <c:pt idx="505">
                  <c:v>85.750595092772997</c:v>
                </c:pt>
                <c:pt idx="506">
                  <c:v>85.751586914062003</c:v>
                </c:pt>
                <c:pt idx="507">
                  <c:v>85.711975097655994</c:v>
                </c:pt>
                <c:pt idx="508">
                  <c:v>85.747001647949006</c:v>
                </c:pt>
                <c:pt idx="509">
                  <c:v>85.753372192382997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A-4C60-409B-91A2-0F0710BFE3B0}"/>
            </c:ext>
          </c:extLst>
        </c:ser>
        <c:ser>
          <c:idx val="13"/>
          <c:order val="11"/>
          <c:tx>
            <c:strRef>
              <c:f>'WSPL_2D-Model_IST'!$AN$2:$AN$3</c:f>
              <c:strCache>
                <c:ptCount val="2"/>
                <c:pt idx="0">
                  <c:v>Fließgeschwindigkeit [m/s]</c:v>
                </c:pt>
                <c:pt idx="1">
                  <c:v>MNQ</c:v>
                </c:pt>
              </c:strCache>
              <c:extLst xmlns:c15="http://schemas.microsoft.com/office/drawing/2012/chart"/>
            </c:strRef>
          </c:tx>
          <c:spPr>
            <a:ln w="19050" cap="rnd">
              <a:solidFill>
                <a:schemeClr val="accent2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'WSPL_2D-Model_IST'!$B$4:$B$263</c:f>
              <c:numCache>
                <c:formatCode>0.00</c:formatCode>
                <c:ptCount val="260"/>
                <c:pt idx="0">
                  <c:v>0</c:v>
                </c:pt>
                <c:pt idx="1">
                  <c:v>3.7126912906259002</c:v>
                </c:pt>
                <c:pt idx="2">
                  <c:v>8.5651999658832008</c:v>
                </c:pt>
                <c:pt idx="3">
                  <c:v>13.369331455093</c:v>
                </c:pt>
                <c:pt idx="4">
                  <c:v>15.840870174196001</c:v>
                </c:pt>
                <c:pt idx="5">
                  <c:v>17.889179487284999</c:v>
                </c:pt>
                <c:pt idx="6">
                  <c:v>21.714405056074</c:v>
                </c:pt>
                <c:pt idx="7">
                  <c:v>24.551894295795002</c:v>
                </c:pt>
                <c:pt idx="8">
                  <c:v>27.391041351841999</c:v>
                </c:pt>
                <c:pt idx="9">
                  <c:v>30.401569171782999</c:v>
                </c:pt>
                <c:pt idx="10">
                  <c:v>30.471673731164</c:v>
                </c:pt>
                <c:pt idx="11">
                  <c:v>33.808050038669002</c:v>
                </c:pt>
                <c:pt idx="12">
                  <c:v>37.204476948076</c:v>
                </c:pt>
                <c:pt idx="13">
                  <c:v>37.938721338886999</c:v>
                </c:pt>
                <c:pt idx="14">
                  <c:v>41.037080473878</c:v>
                </c:pt>
                <c:pt idx="15">
                  <c:v>41.647063829994003</c:v>
                </c:pt>
                <c:pt idx="16">
                  <c:v>43.682643017247997</c:v>
                </c:pt>
                <c:pt idx="17">
                  <c:v>45.737329920351002</c:v>
                </c:pt>
                <c:pt idx="18">
                  <c:v>45.896522545347999</c:v>
                </c:pt>
                <c:pt idx="19">
                  <c:v>45.916638843344998</c:v>
                </c:pt>
                <c:pt idx="20">
                  <c:v>49.539868252799003</c:v>
                </c:pt>
                <c:pt idx="21">
                  <c:v>54.250283052805003</c:v>
                </c:pt>
                <c:pt idx="22">
                  <c:v>58.940312225542002</c:v>
                </c:pt>
                <c:pt idx="23">
                  <c:v>63.636802308378002</c:v>
                </c:pt>
                <c:pt idx="24">
                  <c:v>66.313192910327004</c:v>
                </c:pt>
                <c:pt idx="25">
                  <c:v>68.383304220556994</c:v>
                </c:pt>
                <c:pt idx="26">
                  <c:v>73.069280233827001</c:v>
                </c:pt>
                <c:pt idx="27">
                  <c:v>78.138976984015002</c:v>
                </c:pt>
                <c:pt idx="28">
                  <c:v>83.205242929600999</c:v>
                </c:pt>
                <c:pt idx="29">
                  <c:v>88.101214226124995</c:v>
                </c:pt>
                <c:pt idx="30">
                  <c:v>88.199169209269996</c:v>
                </c:pt>
                <c:pt idx="31">
                  <c:v>93.242524150459005</c:v>
                </c:pt>
                <c:pt idx="32">
                  <c:v>95.654061516978999</c:v>
                </c:pt>
                <c:pt idx="33">
                  <c:v>98.291182405076</c:v>
                </c:pt>
                <c:pt idx="34">
                  <c:v>103.3458711724</c:v>
                </c:pt>
                <c:pt idx="35">
                  <c:v>108.32519383579</c:v>
                </c:pt>
                <c:pt idx="36">
                  <c:v>113.37302591290999</c:v>
                </c:pt>
                <c:pt idx="37">
                  <c:v>118.42716481149</c:v>
                </c:pt>
                <c:pt idx="38">
                  <c:v>123.27467723565</c:v>
                </c:pt>
                <c:pt idx="39">
                  <c:v>123.41313403197999</c:v>
                </c:pt>
                <c:pt idx="40">
                  <c:v>128.45322701344</c:v>
                </c:pt>
                <c:pt idx="41">
                  <c:v>133.50021323375</c:v>
                </c:pt>
                <c:pt idx="42">
                  <c:v>138.55229194847001</c:v>
                </c:pt>
                <c:pt idx="43">
                  <c:v>143.53896999688001</c:v>
                </c:pt>
                <c:pt idx="44">
                  <c:v>148.58711859875001</c:v>
                </c:pt>
                <c:pt idx="45">
                  <c:v>153.63348546908</c:v>
                </c:pt>
                <c:pt idx="46">
                  <c:v>158.61785836358001</c:v>
                </c:pt>
                <c:pt idx="47">
                  <c:v>163.66576529915</c:v>
                </c:pt>
                <c:pt idx="48">
                  <c:v>168.55038043235999</c:v>
                </c:pt>
                <c:pt idx="49">
                  <c:v>168.70751723537001</c:v>
                </c:pt>
                <c:pt idx="50">
                  <c:v>173.75963295477001</c:v>
                </c:pt>
                <c:pt idx="51">
                  <c:v>178.75361561328</c:v>
                </c:pt>
                <c:pt idx="52">
                  <c:v>183.80188870631</c:v>
                </c:pt>
                <c:pt idx="53">
                  <c:v>188.79472406510001</c:v>
                </c:pt>
                <c:pt idx="54">
                  <c:v>193.84962196110001</c:v>
                </c:pt>
                <c:pt idx="55">
                  <c:v>198.88877490100001</c:v>
                </c:pt>
                <c:pt idx="56">
                  <c:v>203.88330879097001</c:v>
                </c:pt>
                <c:pt idx="57">
                  <c:v>208.94470378373001</c:v>
                </c:pt>
                <c:pt idx="58">
                  <c:v>213.99910435213999</c:v>
                </c:pt>
                <c:pt idx="59">
                  <c:v>218.90335948922001</c:v>
                </c:pt>
                <c:pt idx="60">
                  <c:v>218.98616642178999</c:v>
                </c:pt>
                <c:pt idx="61">
                  <c:v>224.04115315544001</c:v>
                </c:pt>
                <c:pt idx="62">
                  <c:v>225.57899281428001</c:v>
                </c:pt>
                <c:pt idx="63">
                  <c:v>229.09613989229999</c:v>
                </c:pt>
                <c:pt idx="64">
                  <c:v>234.07430878072</c:v>
                </c:pt>
                <c:pt idx="65">
                  <c:v>239.16094594862</c:v>
                </c:pt>
                <c:pt idx="66">
                  <c:v>244.18582107594</c:v>
                </c:pt>
                <c:pt idx="67">
                  <c:v>249.21822410272</c:v>
                </c:pt>
                <c:pt idx="68">
                  <c:v>254.23557132415999</c:v>
                </c:pt>
                <c:pt idx="69">
                  <c:v>259.26044645011001</c:v>
                </c:pt>
                <c:pt idx="70">
                  <c:v>264.24203613479</c:v>
                </c:pt>
                <c:pt idx="71">
                  <c:v>264.28650405812999</c:v>
                </c:pt>
                <c:pt idx="72">
                  <c:v>269.29573576493999</c:v>
                </c:pt>
                <c:pt idx="73">
                  <c:v>274.32121448097001</c:v>
                </c:pt>
                <c:pt idx="74">
                  <c:v>279.33856969100998</c:v>
                </c:pt>
                <c:pt idx="75">
                  <c:v>279.84405832426</c:v>
                </c:pt>
                <c:pt idx="76">
                  <c:v>284.42211836121999</c:v>
                </c:pt>
                <c:pt idx="77">
                  <c:v>289.44030896929002</c:v>
                </c:pt>
                <c:pt idx="78">
                  <c:v>294.44948992757003</c:v>
                </c:pt>
                <c:pt idx="79">
                  <c:v>298.10152959149002</c:v>
                </c:pt>
                <c:pt idx="80">
                  <c:v>299.39393082242998</c:v>
                </c:pt>
                <c:pt idx="81">
                  <c:v>299.44093658038997</c:v>
                </c:pt>
                <c:pt idx="82">
                  <c:v>301.15849918036002</c:v>
                </c:pt>
                <c:pt idx="83">
                  <c:v>304.47069575620998</c:v>
                </c:pt>
                <c:pt idx="84">
                  <c:v>309.47210108720998</c:v>
                </c:pt>
                <c:pt idx="85">
                  <c:v>314.47496764804998</c:v>
                </c:pt>
                <c:pt idx="86">
                  <c:v>315.24303709765002</c:v>
                </c:pt>
                <c:pt idx="87">
                  <c:v>319.47993620032003</c:v>
                </c:pt>
                <c:pt idx="88">
                  <c:v>324.48528599407001</c:v>
                </c:pt>
                <c:pt idx="89">
                  <c:v>329.49411789516</c:v>
                </c:pt>
                <c:pt idx="90">
                  <c:v>329.54936155207002</c:v>
                </c:pt>
                <c:pt idx="91">
                  <c:v>329.65131670039</c:v>
                </c:pt>
                <c:pt idx="92">
                  <c:v>334.38765597321998</c:v>
                </c:pt>
                <c:pt idx="93">
                  <c:v>334.55193385644998</c:v>
                </c:pt>
                <c:pt idx="94">
                  <c:v>339.54717086606001</c:v>
                </c:pt>
                <c:pt idx="95">
                  <c:v>344.55349672833</c:v>
                </c:pt>
                <c:pt idx="96">
                  <c:v>349.55645341809998</c:v>
                </c:pt>
                <c:pt idx="97">
                  <c:v>352.63884914634002</c:v>
                </c:pt>
                <c:pt idx="98">
                  <c:v>354.61920230584002</c:v>
                </c:pt>
                <c:pt idx="99">
                  <c:v>359.62269950365999</c:v>
                </c:pt>
                <c:pt idx="100">
                  <c:v>364.62619670287</c:v>
                </c:pt>
                <c:pt idx="101">
                  <c:v>369.63014374059998</c:v>
                </c:pt>
                <c:pt idx="102">
                  <c:v>374.58296042440998</c:v>
                </c:pt>
                <c:pt idx="103">
                  <c:v>374.62536612271998</c:v>
                </c:pt>
                <c:pt idx="104">
                  <c:v>375.54077800411</c:v>
                </c:pt>
                <c:pt idx="105">
                  <c:v>379.62905985766997</c:v>
                </c:pt>
                <c:pt idx="106">
                  <c:v>384.62497422874998</c:v>
                </c:pt>
                <c:pt idx="107">
                  <c:v>386.26054141527999</c:v>
                </c:pt>
                <c:pt idx="108">
                  <c:v>389.68866263903999</c:v>
                </c:pt>
                <c:pt idx="109">
                  <c:v>394.68865923409999</c:v>
                </c:pt>
                <c:pt idx="110">
                  <c:v>399.68394658251998</c:v>
                </c:pt>
                <c:pt idx="111">
                  <c:v>404.62234790366</c:v>
                </c:pt>
                <c:pt idx="112">
                  <c:v>404.67878617346003</c:v>
                </c:pt>
                <c:pt idx="113">
                  <c:v>409.72750980149999</c:v>
                </c:pt>
                <c:pt idx="114">
                  <c:v>414.72121506841</c:v>
                </c:pt>
                <c:pt idx="115">
                  <c:v>418.49991347028998</c:v>
                </c:pt>
                <c:pt idx="116">
                  <c:v>419.71556868753999</c:v>
                </c:pt>
                <c:pt idx="117">
                  <c:v>420.80422533392999</c:v>
                </c:pt>
                <c:pt idx="118">
                  <c:v>424.76707880756999</c:v>
                </c:pt>
                <c:pt idx="119">
                  <c:v>429.19310836872</c:v>
                </c:pt>
                <c:pt idx="120">
                  <c:v>429.76419858782998</c:v>
                </c:pt>
                <c:pt idx="121">
                  <c:v>434.75449040855</c:v>
                </c:pt>
                <c:pt idx="122">
                  <c:v>439.73685925893</c:v>
                </c:pt>
                <c:pt idx="123">
                  <c:v>439.81379532963001</c:v>
                </c:pt>
                <c:pt idx="124">
                  <c:v>439.92487497760999</c:v>
                </c:pt>
                <c:pt idx="125">
                  <c:v>444.72182919584998</c:v>
                </c:pt>
                <c:pt idx="126">
                  <c:v>444.79270984627999</c:v>
                </c:pt>
                <c:pt idx="127">
                  <c:v>449.01630857172</c:v>
                </c:pt>
                <c:pt idx="128">
                  <c:v>449.78979576961001</c:v>
                </c:pt>
                <c:pt idx="129">
                  <c:v>454.83943585794998</c:v>
                </c:pt>
                <c:pt idx="130">
                  <c:v>459.85652306678003</c:v>
                </c:pt>
                <c:pt idx="131">
                  <c:v>464.86095814355002</c:v>
                </c:pt>
                <c:pt idx="132">
                  <c:v>469.86754025066</c:v>
                </c:pt>
                <c:pt idx="133">
                  <c:v>474.86982829919998</c:v>
                </c:pt>
                <c:pt idx="134">
                  <c:v>479.90919386601001</c:v>
                </c:pt>
                <c:pt idx="135">
                  <c:v>484.91144007746999</c:v>
                </c:pt>
                <c:pt idx="136">
                  <c:v>489.91427128397999</c:v>
                </c:pt>
                <c:pt idx="137">
                  <c:v>494.95856492529998</c:v>
                </c:pt>
                <c:pt idx="138">
                  <c:v>499.78900725952002</c:v>
                </c:pt>
                <c:pt idx="139">
                  <c:v>499.96810953211002</c:v>
                </c:pt>
                <c:pt idx="140">
                  <c:v>504.97125615093</c:v>
                </c:pt>
                <c:pt idx="141">
                  <c:v>509.98936494685</c:v>
                </c:pt>
                <c:pt idx="142">
                  <c:v>514.99744269300004</c:v>
                </c:pt>
                <c:pt idx="143">
                  <c:v>519.99819558572005</c:v>
                </c:pt>
                <c:pt idx="144">
                  <c:v>524.93380506335996</c:v>
                </c:pt>
                <c:pt idx="145">
                  <c:v>529.83332612743004</c:v>
                </c:pt>
                <c:pt idx="146">
                  <c:v>534.77810083846998</c:v>
                </c:pt>
                <c:pt idx="147">
                  <c:v>539.69212095583998</c:v>
                </c:pt>
                <c:pt idx="148">
                  <c:v>544.49678398971002</c:v>
                </c:pt>
                <c:pt idx="149">
                  <c:v>544.58823362237001</c:v>
                </c:pt>
                <c:pt idx="150">
                  <c:v>549.50930333861004</c:v>
                </c:pt>
                <c:pt idx="151">
                  <c:v>554.43491649217003</c:v>
                </c:pt>
                <c:pt idx="152">
                  <c:v>559.35572816086994</c:v>
                </c:pt>
                <c:pt idx="153">
                  <c:v>564.27653983130006</c:v>
                </c:pt>
                <c:pt idx="154">
                  <c:v>569.19735149962003</c:v>
                </c:pt>
                <c:pt idx="155">
                  <c:v>574.10371568864002</c:v>
                </c:pt>
                <c:pt idx="156">
                  <c:v>578.99925844562995</c:v>
                </c:pt>
                <c:pt idx="157">
                  <c:v>583.90199658701999</c:v>
                </c:pt>
                <c:pt idx="158">
                  <c:v>588.87348546483997</c:v>
                </c:pt>
                <c:pt idx="159">
                  <c:v>593.77078118845998</c:v>
                </c:pt>
                <c:pt idx="160">
                  <c:v>593.77267705599002</c:v>
                </c:pt>
                <c:pt idx="161">
                  <c:v>598.67462190977994</c:v>
                </c:pt>
                <c:pt idx="162">
                  <c:v>603.57723601812995</c:v>
                </c:pt>
                <c:pt idx="163">
                  <c:v>608.54738555595998</c:v>
                </c:pt>
                <c:pt idx="164">
                  <c:v>613.43885771439</c:v>
                </c:pt>
                <c:pt idx="165">
                  <c:v>618.34106078295997</c:v>
                </c:pt>
                <c:pt idx="166">
                  <c:v>623.24009991976004</c:v>
                </c:pt>
                <c:pt idx="167">
                  <c:v>623.25125099466004</c:v>
                </c:pt>
                <c:pt idx="168">
                  <c:v>628.21016756306005</c:v>
                </c:pt>
                <c:pt idx="169">
                  <c:v>633.10871727535005</c:v>
                </c:pt>
                <c:pt idx="170">
                  <c:v>638.01104588855003</c:v>
                </c:pt>
                <c:pt idx="171">
                  <c:v>642.94340997216</c:v>
                </c:pt>
                <c:pt idx="172">
                  <c:v>647.86825466638004</c:v>
                </c:pt>
                <c:pt idx="173">
                  <c:v>652.77104064638002</c:v>
                </c:pt>
                <c:pt idx="174">
                  <c:v>657.67023568302</c:v>
                </c:pt>
                <c:pt idx="175">
                  <c:v>662.63549403305001</c:v>
                </c:pt>
                <c:pt idx="176">
                  <c:v>662.64960755924994</c:v>
                </c:pt>
                <c:pt idx="177">
                  <c:v>667.53476416547005</c:v>
                </c:pt>
                <c:pt idx="178">
                  <c:v>672.43403451824997</c:v>
                </c:pt>
                <c:pt idx="179">
                  <c:v>677.39144062518005</c:v>
                </c:pt>
                <c:pt idx="180">
                  <c:v>682.29774468810001</c:v>
                </c:pt>
                <c:pt idx="181">
                  <c:v>686.34842451164002</c:v>
                </c:pt>
                <c:pt idx="182">
                  <c:v>687.21311553582996</c:v>
                </c:pt>
                <c:pt idx="183">
                  <c:v>692.10588872297001</c:v>
                </c:pt>
                <c:pt idx="184">
                  <c:v>692.20127509917995</c:v>
                </c:pt>
                <c:pt idx="185">
                  <c:v>697.11742604143001</c:v>
                </c:pt>
                <c:pt idx="186">
                  <c:v>702.04072990953</c:v>
                </c:pt>
                <c:pt idx="187">
                  <c:v>707.02071151565997</c:v>
                </c:pt>
                <c:pt idx="188">
                  <c:v>711.94683671983</c:v>
                </c:pt>
                <c:pt idx="189">
                  <c:v>716.81217334985001</c:v>
                </c:pt>
                <c:pt idx="190">
                  <c:v>716.86731569852998</c:v>
                </c:pt>
                <c:pt idx="191">
                  <c:v>721.82253700964998</c:v>
                </c:pt>
                <c:pt idx="192">
                  <c:v>726.78171981046</c:v>
                </c:pt>
                <c:pt idx="193">
                  <c:v>731.70826670233998</c:v>
                </c:pt>
                <c:pt idx="194">
                  <c:v>736.63676271412999</c:v>
                </c:pt>
                <c:pt idx="195">
                  <c:v>741.62385696309002</c:v>
                </c:pt>
                <c:pt idx="196">
                  <c:v>746.54576722259003</c:v>
                </c:pt>
                <c:pt idx="197">
                  <c:v>751.45568968406997</c:v>
                </c:pt>
                <c:pt idx="198">
                  <c:v>756.44133237543997</c:v>
                </c:pt>
                <c:pt idx="199">
                  <c:v>761.36566574547999</c:v>
                </c:pt>
                <c:pt idx="200">
                  <c:v>766.28218271373999</c:v>
                </c:pt>
                <c:pt idx="201">
                  <c:v>766.28374599486995</c:v>
                </c:pt>
                <c:pt idx="202">
                  <c:v>771.26108944122996</c:v>
                </c:pt>
                <c:pt idx="203">
                  <c:v>775.79668943312004</c:v>
                </c:pt>
                <c:pt idx="204">
                  <c:v>776.17746668264999</c:v>
                </c:pt>
                <c:pt idx="205">
                  <c:v>776.68363683993005</c:v>
                </c:pt>
                <c:pt idx="206">
                  <c:v>781.14855718752005</c:v>
                </c:pt>
                <c:pt idx="207">
                  <c:v>785.05515068902002</c:v>
                </c:pt>
                <c:pt idx="208">
                  <c:v>786.05711825013998</c:v>
                </c:pt>
                <c:pt idx="209">
                  <c:v>787.20228660762996</c:v>
                </c:pt>
                <c:pt idx="210">
                  <c:v>791.02820875430996</c:v>
                </c:pt>
                <c:pt idx="211">
                  <c:v>793.90634004059996</c:v>
                </c:pt>
                <c:pt idx="212">
                  <c:v>795.94482396668002</c:v>
                </c:pt>
                <c:pt idx="213">
                  <c:v>798.65404164193001</c:v>
                </c:pt>
                <c:pt idx="214">
                  <c:v>800.91567650024001</c:v>
                </c:pt>
                <c:pt idx="215">
                  <c:v>802.61703920753996</c:v>
                </c:pt>
                <c:pt idx="216">
                  <c:v>805.83242910280001</c:v>
                </c:pt>
                <c:pt idx="217">
                  <c:v>810.81098044524003</c:v>
                </c:pt>
                <c:pt idx="218">
                  <c:v>815.72003424033005</c:v>
                </c:pt>
                <c:pt idx="219">
                  <c:v>820.69068813313004</c:v>
                </c:pt>
                <c:pt idx="220">
                  <c:v>825.54445979303</c:v>
                </c:pt>
                <c:pt idx="221">
                  <c:v>825.60029401530005</c:v>
                </c:pt>
                <c:pt idx="222">
                  <c:v>828.92386605424997</c:v>
                </c:pt>
                <c:pt idx="223">
                  <c:v>830.57620664433</c:v>
                </c:pt>
                <c:pt idx="224">
                  <c:v>835.49901388546004</c:v>
                </c:pt>
                <c:pt idx="225">
                  <c:v>838.57631564422002</c:v>
                </c:pt>
                <c:pt idx="226">
                  <c:v>840.42227570957004</c:v>
                </c:pt>
                <c:pt idx="227">
                  <c:v>840.89438962191002</c:v>
                </c:pt>
                <c:pt idx="228">
                  <c:v>845.40974940086005</c:v>
                </c:pt>
                <c:pt idx="229">
                  <c:v>850.34222974206</c:v>
                </c:pt>
                <c:pt idx="230">
                  <c:v>855.25998474954997</c:v>
                </c:pt>
                <c:pt idx="231">
                  <c:v>860.19043341042004</c:v>
                </c:pt>
                <c:pt idx="232">
                  <c:v>865.17841646997999</c:v>
                </c:pt>
                <c:pt idx="233">
                  <c:v>870.10277031585997</c:v>
                </c:pt>
                <c:pt idx="234">
                  <c:v>875.03477062704997</c:v>
                </c:pt>
                <c:pt idx="235">
                  <c:v>879.96692398663004</c:v>
                </c:pt>
                <c:pt idx="236">
                  <c:v>880.67923585797996</c:v>
                </c:pt>
                <c:pt idx="237">
                  <c:v>884.89046355902997</c:v>
                </c:pt>
                <c:pt idx="238">
                  <c:v>885.96785841622</c:v>
                </c:pt>
                <c:pt idx="239">
                  <c:v>889.87314079965995</c:v>
                </c:pt>
                <c:pt idx="240">
                  <c:v>889.87923142245995</c:v>
                </c:pt>
                <c:pt idx="241">
                  <c:v>895.89585393470998</c:v>
                </c:pt>
                <c:pt idx="242">
                  <c:v>901.91308882897999</c:v>
                </c:pt>
                <c:pt idx="243">
                  <c:v>905.45313252559004</c:v>
                </c:pt>
                <c:pt idx="244">
                  <c:v>905.61795581811998</c:v>
                </c:pt>
                <c:pt idx="245">
                  <c:v>908.98735522641005</c:v>
                </c:pt>
                <c:pt idx="246">
                  <c:v>914.01544353817997</c:v>
                </c:pt>
                <c:pt idx="247">
                  <c:v>914.08656943557003</c:v>
                </c:pt>
                <c:pt idx="248">
                  <c:v>917.52682458100003</c:v>
                </c:pt>
                <c:pt idx="249">
                  <c:v>921.02028660360997</c:v>
                </c:pt>
                <c:pt idx="250">
                  <c:v>925.99198431519005</c:v>
                </c:pt>
                <c:pt idx="251">
                  <c:v>930.96504299482001</c:v>
                </c:pt>
                <c:pt idx="252">
                  <c:v>935.93824107385001</c:v>
                </c:pt>
                <c:pt idx="253">
                  <c:v>940.90979938364001</c:v>
                </c:pt>
                <c:pt idx="254">
                  <c:v>945.88312440115999</c:v>
                </c:pt>
                <c:pt idx="255">
                  <c:v>949.87528876885995</c:v>
                </c:pt>
                <c:pt idx="256">
                  <c:v>949.97538098587995</c:v>
                </c:pt>
                <c:pt idx="257">
                  <c:v>954.06795350237996</c:v>
                </c:pt>
                <c:pt idx="258">
                  <c:v>958.99859457955995</c:v>
                </c:pt>
                <c:pt idx="259">
                  <c:v>963.8850710657</c:v>
                </c:pt>
              </c:numCache>
              <c:extLst xmlns:c15="http://schemas.microsoft.com/office/drawing/2012/chart"/>
            </c:numRef>
          </c:xVal>
          <c:yVal>
            <c:numRef>
              <c:f>'WSPL_2D-Model_IST'!$AN$4:$AN$263</c:f>
              <c:extLst xmlns:c15="http://schemas.microsoft.com/office/drawing/2012/chart"/>
            </c:numRef>
          </c:yVal>
          <c:smooth val="1"/>
          <c:extLst xmlns:c15="http://schemas.microsoft.com/office/drawing/2012/chart">
            <c:ext xmlns:c16="http://schemas.microsoft.com/office/drawing/2014/chart" uri="{C3380CC4-5D6E-409C-BE32-E72D297353CC}">
              <c16:uniqueId val="{0000000B-4C60-409B-91A2-0F0710BFE3B0}"/>
            </c:ext>
          </c:extLst>
        </c:ser>
        <c:ser>
          <c:idx val="14"/>
          <c:order val="12"/>
          <c:tx>
            <c:strRef>
              <c:f>'WSPL_2D-Model_IST'!$AO$2:$AO$3</c:f>
              <c:strCache>
                <c:ptCount val="2"/>
                <c:pt idx="0">
                  <c:v>Fließgeschwindigkeit [m/s]</c:v>
                </c:pt>
                <c:pt idx="1">
                  <c:v>MQ</c:v>
                </c:pt>
              </c:strCache>
              <c:extLst xmlns:c15="http://schemas.microsoft.com/office/drawing/2012/chart"/>
            </c:strRef>
          </c:tx>
          <c:spPr>
            <a:ln w="19050" cap="rnd">
              <a:solidFill>
                <a:schemeClr val="accent3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'WSPL_2D-Model_IST'!$B$4:$B$263</c:f>
              <c:numCache>
                <c:formatCode>0.00</c:formatCode>
                <c:ptCount val="260"/>
                <c:pt idx="0">
                  <c:v>0</c:v>
                </c:pt>
                <c:pt idx="1">
                  <c:v>3.7126912906259002</c:v>
                </c:pt>
                <c:pt idx="2">
                  <c:v>8.5651999658832008</c:v>
                </c:pt>
                <c:pt idx="3">
                  <c:v>13.369331455093</c:v>
                </c:pt>
                <c:pt idx="4">
                  <c:v>15.840870174196001</c:v>
                </c:pt>
                <c:pt idx="5">
                  <c:v>17.889179487284999</c:v>
                </c:pt>
                <c:pt idx="6">
                  <c:v>21.714405056074</c:v>
                </c:pt>
                <c:pt idx="7">
                  <c:v>24.551894295795002</c:v>
                </c:pt>
                <c:pt idx="8">
                  <c:v>27.391041351841999</c:v>
                </c:pt>
                <c:pt idx="9">
                  <c:v>30.401569171782999</c:v>
                </c:pt>
                <c:pt idx="10">
                  <c:v>30.471673731164</c:v>
                </c:pt>
                <c:pt idx="11">
                  <c:v>33.808050038669002</c:v>
                </c:pt>
                <c:pt idx="12">
                  <c:v>37.204476948076</c:v>
                </c:pt>
                <c:pt idx="13">
                  <c:v>37.938721338886999</c:v>
                </c:pt>
                <c:pt idx="14">
                  <c:v>41.037080473878</c:v>
                </c:pt>
                <c:pt idx="15">
                  <c:v>41.647063829994003</c:v>
                </c:pt>
                <c:pt idx="16">
                  <c:v>43.682643017247997</c:v>
                </c:pt>
                <c:pt idx="17">
                  <c:v>45.737329920351002</c:v>
                </c:pt>
                <c:pt idx="18">
                  <c:v>45.896522545347999</c:v>
                </c:pt>
                <c:pt idx="19">
                  <c:v>45.916638843344998</c:v>
                </c:pt>
                <c:pt idx="20">
                  <c:v>49.539868252799003</c:v>
                </c:pt>
                <c:pt idx="21">
                  <c:v>54.250283052805003</c:v>
                </c:pt>
                <c:pt idx="22">
                  <c:v>58.940312225542002</c:v>
                </c:pt>
                <c:pt idx="23">
                  <c:v>63.636802308378002</c:v>
                </c:pt>
                <c:pt idx="24">
                  <c:v>66.313192910327004</c:v>
                </c:pt>
                <c:pt idx="25">
                  <c:v>68.383304220556994</c:v>
                </c:pt>
                <c:pt idx="26">
                  <c:v>73.069280233827001</c:v>
                </c:pt>
                <c:pt idx="27">
                  <c:v>78.138976984015002</c:v>
                </c:pt>
                <c:pt idx="28">
                  <c:v>83.205242929600999</c:v>
                </c:pt>
                <c:pt idx="29">
                  <c:v>88.101214226124995</c:v>
                </c:pt>
                <c:pt idx="30">
                  <c:v>88.199169209269996</c:v>
                </c:pt>
                <c:pt idx="31">
                  <c:v>93.242524150459005</c:v>
                </c:pt>
                <c:pt idx="32">
                  <c:v>95.654061516978999</c:v>
                </c:pt>
                <c:pt idx="33">
                  <c:v>98.291182405076</c:v>
                </c:pt>
                <c:pt idx="34">
                  <c:v>103.3458711724</c:v>
                </c:pt>
                <c:pt idx="35">
                  <c:v>108.32519383579</c:v>
                </c:pt>
                <c:pt idx="36">
                  <c:v>113.37302591290999</c:v>
                </c:pt>
                <c:pt idx="37">
                  <c:v>118.42716481149</c:v>
                </c:pt>
                <c:pt idx="38">
                  <c:v>123.27467723565</c:v>
                </c:pt>
                <c:pt idx="39">
                  <c:v>123.41313403197999</c:v>
                </c:pt>
                <c:pt idx="40">
                  <c:v>128.45322701344</c:v>
                </c:pt>
                <c:pt idx="41">
                  <c:v>133.50021323375</c:v>
                </c:pt>
                <c:pt idx="42">
                  <c:v>138.55229194847001</c:v>
                </c:pt>
                <c:pt idx="43">
                  <c:v>143.53896999688001</c:v>
                </c:pt>
                <c:pt idx="44">
                  <c:v>148.58711859875001</c:v>
                </c:pt>
                <c:pt idx="45">
                  <c:v>153.63348546908</c:v>
                </c:pt>
                <c:pt idx="46">
                  <c:v>158.61785836358001</c:v>
                </c:pt>
                <c:pt idx="47">
                  <c:v>163.66576529915</c:v>
                </c:pt>
                <c:pt idx="48">
                  <c:v>168.55038043235999</c:v>
                </c:pt>
                <c:pt idx="49">
                  <c:v>168.70751723537001</c:v>
                </c:pt>
                <c:pt idx="50">
                  <c:v>173.75963295477001</c:v>
                </c:pt>
                <c:pt idx="51">
                  <c:v>178.75361561328</c:v>
                </c:pt>
                <c:pt idx="52">
                  <c:v>183.80188870631</c:v>
                </c:pt>
                <c:pt idx="53">
                  <c:v>188.79472406510001</c:v>
                </c:pt>
                <c:pt idx="54">
                  <c:v>193.84962196110001</c:v>
                </c:pt>
                <c:pt idx="55">
                  <c:v>198.88877490100001</c:v>
                </c:pt>
                <c:pt idx="56">
                  <c:v>203.88330879097001</c:v>
                </c:pt>
                <c:pt idx="57">
                  <c:v>208.94470378373001</c:v>
                </c:pt>
                <c:pt idx="58">
                  <c:v>213.99910435213999</c:v>
                </c:pt>
                <c:pt idx="59">
                  <c:v>218.90335948922001</c:v>
                </c:pt>
                <c:pt idx="60">
                  <c:v>218.98616642178999</c:v>
                </c:pt>
                <c:pt idx="61">
                  <c:v>224.04115315544001</c:v>
                </c:pt>
                <c:pt idx="62">
                  <c:v>225.57899281428001</c:v>
                </c:pt>
                <c:pt idx="63">
                  <c:v>229.09613989229999</c:v>
                </c:pt>
                <c:pt idx="64">
                  <c:v>234.07430878072</c:v>
                </c:pt>
                <c:pt idx="65">
                  <c:v>239.16094594862</c:v>
                </c:pt>
                <c:pt idx="66">
                  <c:v>244.18582107594</c:v>
                </c:pt>
                <c:pt idx="67">
                  <c:v>249.21822410272</c:v>
                </c:pt>
                <c:pt idx="68">
                  <c:v>254.23557132415999</c:v>
                </c:pt>
                <c:pt idx="69">
                  <c:v>259.26044645011001</c:v>
                </c:pt>
                <c:pt idx="70">
                  <c:v>264.24203613479</c:v>
                </c:pt>
                <c:pt idx="71">
                  <c:v>264.28650405812999</c:v>
                </c:pt>
                <c:pt idx="72">
                  <c:v>269.29573576493999</c:v>
                </c:pt>
                <c:pt idx="73">
                  <c:v>274.32121448097001</c:v>
                </c:pt>
                <c:pt idx="74">
                  <c:v>279.33856969100998</c:v>
                </c:pt>
                <c:pt idx="75">
                  <c:v>279.84405832426</c:v>
                </c:pt>
                <c:pt idx="76">
                  <c:v>284.42211836121999</c:v>
                </c:pt>
                <c:pt idx="77">
                  <c:v>289.44030896929002</c:v>
                </c:pt>
                <c:pt idx="78">
                  <c:v>294.44948992757003</c:v>
                </c:pt>
                <c:pt idx="79">
                  <c:v>298.10152959149002</c:v>
                </c:pt>
                <c:pt idx="80">
                  <c:v>299.39393082242998</c:v>
                </c:pt>
                <c:pt idx="81">
                  <c:v>299.44093658038997</c:v>
                </c:pt>
                <c:pt idx="82">
                  <c:v>301.15849918036002</c:v>
                </c:pt>
                <c:pt idx="83">
                  <c:v>304.47069575620998</c:v>
                </c:pt>
                <c:pt idx="84">
                  <c:v>309.47210108720998</c:v>
                </c:pt>
                <c:pt idx="85">
                  <c:v>314.47496764804998</c:v>
                </c:pt>
                <c:pt idx="86">
                  <c:v>315.24303709765002</c:v>
                </c:pt>
                <c:pt idx="87">
                  <c:v>319.47993620032003</c:v>
                </c:pt>
                <c:pt idx="88">
                  <c:v>324.48528599407001</c:v>
                </c:pt>
                <c:pt idx="89">
                  <c:v>329.49411789516</c:v>
                </c:pt>
                <c:pt idx="90">
                  <c:v>329.54936155207002</c:v>
                </c:pt>
                <c:pt idx="91">
                  <c:v>329.65131670039</c:v>
                </c:pt>
                <c:pt idx="92">
                  <c:v>334.38765597321998</c:v>
                </c:pt>
                <c:pt idx="93">
                  <c:v>334.55193385644998</c:v>
                </c:pt>
                <c:pt idx="94">
                  <c:v>339.54717086606001</c:v>
                </c:pt>
                <c:pt idx="95">
                  <c:v>344.55349672833</c:v>
                </c:pt>
                <c:pt idx="96">
                  <c:v>349.55645341809998</c:v>
                </c:pt>
                <c:pt idx="97">
                  <c:v>352.63884914634002</c:v>
                </c:pt>
                <c:pt idx="98">
                  <c:v>354.61920230584002</c:v>
                </c:pt>
                <c:pt idx="99">
                  <c:v>359.62269950365999</c:v>
                </c:pt>
                <c:pt idx="100">
                  <c:v>364.62619670287</c:v>
                </c:pt>
                <c:pt idx="101">
                  <c:v>369.63014374059998</c:v>
                </c:pt>
                <c:pt idx="102">
                  <c:v>374.58296042440998</c:v>
                </c:pt>
                <c:pt idx="103">
                  <c:v>374.62536612271998</c:v>
                </c:pt>
                <c:pt idx="104">
                  <c:v>375.54077800411</c:v>
                </c:pt>
                <c:pt idx="105">
                  <c:v>379.62905985766997</c:v>
                </c:pt>
                <c:pt idx="106">
                  <c:v>384.62497422874998</c:v>
                </c:pt>
                <c:pt idx="107">
                  <c:v>386.26054141527999</c:v>
                </c:pt>
                <c:pt idx="108">
                  <c:v>389.68866263903999</c:v>
                </c:pt>
                <c:pt idx="109">
                  <c:v>394.68865923409999</c:v>
                </c:pt>
                <c:pt idx="110">
                  <c:v>399.68394658251998</c:v>
                </c:pt>
                <c:pt idx="111">
                  <c:v>404.62234790366</c:v>
                </c:pt>
                <c:pt idx="112">
                  <c:v>404.67878617346003</c:v>
                </c:pt>
                <c:pt idx="113">
                  <c:v>409.72750980149999</c:v>
                </c:pt>
                <c:pt idx="114">
                  <c:v>414.72121506841</c:v>
                </c:pt>
                <c:pt idx="115">
                  <c:v>418.49991347028998</c:v>
                </c:pt>
                <c:pt idx="116">
                  <c:v>419.71556868753999</c:v>
                </c:pt>
                <c:pt idx="117">
                  <c:v>420.80422533392999</c:v>
                </c:pt>
                <c:pt idx="118">
                  <c:v>424.76707880756999</c:v>
                </c:pt>
                <c:pt idx="119">
                  <c:v>429.19310836872</c:v>
                </c:pt>
                <c:pt idx="120">
                  <c:v>429.76419858782998</c:v>
                </c:pt>
                <c:pt idx="121">
                  <c:v>434.75449040855</c:v>
                </c:pt>
                <c:pt idx="122">
                  <c:v>439.73685925893</c:v>
                </c:pt>
                <c:pt idx="123">
                  <c:v>439.81379532963001</c:v>
                </c:pt>
                <c:pt idx="124">
                  <c:v>439.92487497760999</c:v>
                </c:pt>
                <c:pt idx="125">
                  <c:v>444.72182919584998</c:v>
                </c:pt>
                <c:pt idx="126">
                  <c:v>444.79270984627999</c:v>
                </c:pt>
                <c:pt idx="127">
                  <c:v>449.01630857172</c:v>
                </c:pt>
                <c:pt idx="128">
                  <c:v>449.78979576961001</c:v>
                </c:pt>
                <c:pt idx="129">
                  <c:v>454.83943585794998</c:v>
                </c:pt>
                <c:pt idx="130">
                  <c:v>459.85652306678003</c:v>
                </c:pt>
                <c:pt idx="131">
                  <c:v>464.86095814355002</c:v>
                </c:pt>
                <c:pt idx="132">
                  <c:v>469.86754025066</c:v>
                </c:pt>
                <c:pt idx="133">
                  <c:v>474.86982829919998</c:v>
                </c:pt>
                <c:pt idx="134">
                  <c:v>479.90919386601001</c:v>
                </c:pt>
                <c:pt idx="135">
                  <c:v>484.91144007746999</c:v>
                </c:pt>
                <c:pt idx="136">
                  <c:v>489.91427128397999</c:v>
                </c:pt>
                <c:pt idx="137">
                  <c:v>494.95856492529998</c:v>
                </c:pt>
                <c:pt idx="138">
                  <c:v>499.78900725952002</c:v>
                </c:pt>
                <c:pt idx="139">
                  <c:v>499.96810953211002</c:v>
                </c:pt>
                <c:pt idx="140">
                  <c:v>504.97125615093</c:v>
                </c:pt>
                <c:pt idx="141">
                  <c:v>509.98936494685</c:v>
                </c:pt>
                <c:pt idx="142">
                  <c:v>514.99744269300004</c:v>
                </c:pt>
                <c:pt idx="143">
                  <c:v>519.99819558572005</c:v>
                </c:pt>
                <c:pt idx="144">
                  <c:v>524.93380506335996</c:v>
                </c:pt>
                <c:pt idx="145">
                  <c:v>529.83332612743004</c:v>
                </c:pt>
                <c:pt idx="146">
                  <c:v>534.77810083846998</c:v>
                </c:pt>
                <c:pt idx="147">
                  <c:v>539.69212095583998</c:v>
                </c:pt>
                <c:pt idx="148">
                  <c:v>544.49678398971002</c:v>
                </c:pt>
                <c:pt idx="149">
                  <c:v>544.58823362237001</c:v>
                </c:pt>
                <c:pt idx="150">
                  <c:v>549.50930333861004</c:v>
                </c:pt>
                <c:pt idx="151">
                  <c:v>554.43491649217003</c:v>
                </c:pt>
                <c:pt idx="152">
                  <c:v>559.35572816086994</c:v>
                </c:pt>
                <c:pt idx="153">
                  <c:v>564.27653983130006</c:v>
                </c:pt>
                <c:pt idx="154">
                  <c:v>569.19735149962003</c:v>
                </c:pt>
                <c:pt idx="155">
                  <c:v>574.10371568864002</c:v>
                </c:pt>
                <c:pt idx="156">
                  <c:v>578.99925844562995</c:v>
                </c:pt>
                <c:pt idx="157">
                  <c:v>583.90199658701999</c:v>
                </c:pt>
                <c:pt idx="158">
                  <c:v>588.87348546483997</c:v>
                </c:pt>
                <c:pt idx="159">
                  <c:v>593.77078118845998</c:v>
                </c:pt>
                <c:pt idx="160">
                  <c:v>593.77267705599002</c:v>
                </c:pt>
                <c:pt idx="161">
                  <c:v>598.67462190977994</c:v>
                </c:pt>
                <c:pt idx="162">
                  <c:v>603.57723601812995</c:v>
                </c:pt>
                <c:pt idx="163">
                  <c:v>608.54738555595998</c:v>
                </c:pt>
                <c:pt idx="164">
                  <c:v>613.43885771439</c:v>
                </c:pt>
                <c:pt idx="165">
                  <c:v>618.34106078295997</c:v>
                </c:pt>
                <c:pt idx="166">
                  <c:v>623.24009991976004</c:v>
                </c:pt>
                <c:pt idx="167">
                  <c:v>623.25125099466004</c:v>
                </c:pt>
                <c:pt idx="168">
                  <c:v>628.21016756306005</c:v>
                </c:pt>
                <c:pt idx="169">
                  <c:v>633.10871727535005</c:v>
                </c:pt>
                <c:pt idx="170">
                  <c:v>638.01104588855003</c:v>
                </c:pt>
                <c:pt idx="171">
                  <c:v>642.94340997216</c:v>
                </c:pt>
                <c:pt idx="172">
                  <c:v>647.86825466638004</c:v>
                </c:pt>
                <c:pt idx="173">
                  <c:v>652.77104064638002</c:v>
                </c:pt>
                <c:pt idx="174">
                  <c:v>657.67023568302</c:v>
                </c:pt>
                <c:pt idx="175">
                  <c:v>662.63549403305001</c:v>
                </c:pt>
                <c:pt idx="176">
                  <c:v>662.64960755924994</c:v>
                </c:pt>
                <c:pt idx="177">
                  <c:v>667.53476416547005</c:v>
                </c:pt>
                <c:pt idx="178">
                  <c:v>672.43403451824997</c:v>
                </c:pt>
                <c:pt idx="179">
                  <c:v>677.39144062518005</c:v>
                </c:pt>
                <c:pt idx="180">
                  <c:v>682.29774468810001</c:v>
                </c:pt>
                <c:pt idx="181">
                  <c:v>686.34842451164002</c:v>
                </c:pt>
                <c:pt idx="182">
                  <c:v>687.21311553582996</c:v>
                </c:pt>
                <c:pt idx="183">
                  <c:v>692.10588872297001</c:v>
                </c:pt>
                <c:pt idx="184">
                  <c:v>692.20127509917995</c:v>
                </c:pt>
                <c:pt idx="185">
                  <c:v>697.11742604143001</c:v>
                </c:pt>
                <c:pt idx="186">
                  <c:v>702.04072990953</c:v>
                </c:pt>
                <c:pt idx="187">
                  <c:v>707.02071151565997</c:v>
                </c:pt>
                <c:pt idx="188">
                  <c:v>711.94683671983</c:v>
                </c:pt>
                <c:pt idx="189">
                  <c:v>716.81217334985001</c:v>
                </c:pt>
                <c:pt idx="190">
                  <c:v>716.86731569852998</c:v>
                </c:pt>
                <c:pt idx="191">
                  <c:v>721.82253700964998</c:v>
                </c:pt>
                <c:pt idx="192">
                  <c:v>726.78171981046</c:v>
                </c:pt>
                <c:pt idx="193">
                  <c:v>731.70826670233998</c:v>
                </c:pt>
                <c:pt idx="194">
                  <c:v>736.63676271412999</c:v>
                </c:pt>
                <c:pt idx="195">
                  <c:v>741.62385696309002</c:v>
                </c:pt>
                <c:pt idx="196">
                  <c:v>746.54576722259003</c:v>
                </c:pt>
                <c:pt idx="197">
                  <c:v>751.45568968406997</c:v>
                </c:pt>
                <c:pt idx="198">
                  <c:v>756.44133237543997</c:v>
                </c:pt>
                <c:pt idx="199">
                  <c:v>761.36566574547999</c:v>
                </c:pt>
                <c:pt idx="200">
                  <c:v>766.28218271373999</c:v>
                </c:pt>
                <c:pt idx="201">
                  <c:v>766.28374599486995</c:v>
                </c:pt>
                <c:pt idx="202">
                  <c:v>771.26108944122996</c:v>
                </c:pt>
                <c:pt idx="203">
                  <c:v>775.79668943312004</c:v>
                </c:pt>
                <c:pt idx="204">
                  <c:v>776.17746668264999</c:v>
                </c:pt>
                <c:pt idx="205">
                  <c:v>776.68363683993005</c:v>
                </c:pt>
                <c:pt idx="206">
                  <c:v>781.14855718752005</c:v>
                </c:pt>
                <c:pt idx="207">
                  <c:v>785.05515068902002</c:v>
                </c:pt>
                <c:pt idx="208">
                  <c:v>786.05711825013998</c:v>
                </c:pt>
                <c:pt idx="209">
                  <c:v>787.20228660762996</c:v>
                </c:pt>
                <c:pt idx="210">
                  <c:v>791.02820875430996</c:v>
                </c:pt>
                <c:pt idx="211">
                  <c:v>793.90634004059996</c:v>
                </c:pt>
                <c:pt idx="212">
                  <c:v>795.94482396668002</c:v>
                </c:pt>
                <c:pt idx="213">
                  <c:v>798.65404164193001</c:v>
                </c:pt>
                <c:pt idx="214">
                  <c:v>800.91567650024001</c:v>
                </c:pt>
                <c:pt idx="215">
                  <c:v>802.61703920753996</c:v>
                </c:pt>
                <c:pt idx="216">
                  <c:v>805.83242910280001</c:v>
                </c:pt>
                <c:pt idx="217">
                  <c:v>810.81098044524003</c:v>
                </c:pt>
                <c:pt idx="218">
                  <c:v>815.72003424033005</c:v>
                </c:pt>
                <c:pt idx="219">
                  <c:v>820.69068813313004</c:v>
                </c:pt>
                <c:pt idx="220">
                  <c:v>825.54445979303</c:v>
                </c:pt>
                <c:pt idx="221">
                  <c:v>825.60029401530005</c:v>
                </c:pt>
                <c:pt idx="222">
                  <c:v>828.92386605424997</c:v>
                </c:pt>
                <c:pt idx="223">
                  <c:v>830.57620664433</c:v>
                </c:pt>
                <c:pt idx="224">
                  <c:v>835.49901388546004</c:v>
                </c:pt>
                <c:pt idx="225">
                  <c:v>838.57631564422002</c:v>
                </c:pt>
                <c:pt idx="226">
                  <c:v>840.42227570957004</c:v>
                </c:pt>
                <c:pt idx="227">
                  <c:v>840.89438962191002</c:v>
                </c:pt>
                <c:pt idx="228">
                  <c:v>845.40974940086005</c:v>
                </c:pt>
                <c:pt idx="229">
                  <c:v>850.34222974206</c:v>
                </c:pt>
                <c:pt idx="230">
                  <c:v>855.25998474954997</c:v>
                </c:pt>
                <c:pt idx="231">
                  <c:v>860.19043341042004</c:v>
                </c:pt>
                <c:pt idx="232">
                  <c:v>865.17841646997999</c:v>
                </c:pt>
                <c:pt idx="233">
                  <c:v>870.10277031585997</c:v>
                </c:pt>
                <c:pt idx="234">
                  <c:v>875.03477062704997</c:v>
                </c:pt>
                <c:pt idx="235">
                  <c:v>879.96692398663004</c:v>
                </c:pt>
                <c:pt idx="236">
                  <c:v>880.67923585797996</c:v>
                </c:pt>
                <c:pt idx="237">
                  <c:v>884.89046355902997</c:v>
                </c:pt>
                <c:pt idx="238">
                  <c:v>885.96785841622</c:v>
                </c:pt>
                <c:pt idx="239">
                  <c:v>889.87314079965995</c:v>
                </c:pt>
                <c:pt idx="240">
                  <c:v>889.87923142245995</c:v>
                </c:pt>
                <c:pt idx="241">
                  <c:v>895.89585393470998</c:v>
                </c:pt>
                <c:pt idx="242">
                  <c:v>901.91308882897999</c:v>
                </c:pt>
                <c:pt idx="243">
                  <c:v>905.45313252559004</c:v>
                </c:pt>
                <c:pt idx="244">
                  <c:v>905.61795581811998</c:v>
                </c:pt>
                <c:pt idx="245">
                  <c:v>908.98735522641005</c:v>
                </c:pt>
                <c:pt idx="246">
                  <c:v>914.01544353817997</c:v>
                </c:pt>
                <c:pt idx="247">
                  <c:v>914.08656943557003</c:v>
                </c:pt>
                <c:pt idx="248">
                  <c:v>917.52682458100003</c:v>
                </c:pt>
                <c:pt idx="249">
                  <c:v>921.02028660360997</c:v>
                </c:pt>
                <c:pt idx="250">
                  <c:v>925.99198431519005</c:v>
                </c:pt>
                <c:pt idx="251">
                  <c:v>930.96504299482001</c:v>
                </c:pt>
                <c:pt idx="252">
                  <c:v>935.93824107385001</c:v>
                </c:pt>
                <c:pt idx="253">
                  <c:v>940.90979938364001</c:v>
                </c:pt>
                <c:pt idx="254">
                  <c:v>945.88312440115999</c:v>
                </c:pt>
                <c:pt idx="255">
                  <c:v>949.87528876885995</c:v>
                </c:pt>
                <c:pt idx="256">
                  <c:v>949.97538098587995</c:v>
                </c:pt>
                <c:pt idx="257">
                  <c:v>954.06795350237996</c:v>
                </c:pt>
                <c:pt idx="258">
                  <c:v>958.99859457955995</c:v>
                </c:pt>
                <c:pt idx="259">
                  <c:v>963.8850710657</c:v>
                </c:pt>
              </c:numCache>
              <c:extLst xmlns:c15="http://schemas.microsoft.com/office/drawing/2012/chart"/>
            </c:numRef>
          </c:xVal>
          <c:yVal>
            <c:numRef>
              <c:f>'WSPL_2D-Model_IST'!$AO$4:$AO$263</c:f>
              <c:extLst xmlns:c15="http://schemas.microsoft.com/office/drawing/2012/chart"/>
            </c:numRef>
          </c:yVal>
          <c:smooth val="1"/>
          <c:extLst xmlns:c15="http://schemas.microsoft.com/office/drawing/2012/chart">
            <c:ext xmlns:c16="http://schemas.microsoft.com/office/drawing/2014/chart" uri="{C3380CC4-5D6E-409C-BE32-E72D297353CC}">
              <c16:uniqueId val="{0000000C-4C60-409B-91A2-0F0710BFE3B0}"/>
            </c:ext>
          </c:extLst>
        </c:ser>
        <c:ser>
          <c:idx val="15"/>
          <c:order val="13"/>
          <c:tx>
            <c:strRef>
              <c:f>'WSPL_2D-Model_IST'!$AP$2:$AP$3</c:f>
              <c:strCache>
                <c:ptCount val="2"/>
                <c:pt idx="0">
                  <c:v>Fließgeschwindigkeit [m/s]</c:v>
                </c:pt>
                <c:pt idx="1">
                  <c:v>HQhaeufig</c:v>
                </c:pt>
              </c:strCache>
              <c:extLst xmlns:c15="http://schemas.microsoft.com/office/drawing/2012/chart"/>
            </c:strRef>
          </c:tx>
          <c:spPr>
            <a:ln w="19050" cap="rnd">
              <a:solidFill>
                <a:schemeClr val="accent4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'WSPL_2D-Model_IST'!$B$4:$B$263</c:f>
              <c:numCache>
                <c:formatCode>0.00</c:formatCode>
                <c:ptCount val="260"/>
                <c:pt idx="0">
                  <c:v>0</c:v>
                </c:pt>
                <c:pt idx="1">
                  <c:v>3.7126912906259002</c:v>
                </c:pt>
                <c:pt idx="2">
                  <c:v>8.5651999658832008</c:v>
                </c:pt>
                <c:pt idx="3">
                  <c:v>13.369331455093</c:v>
                </c:pt>
                <c:pt idx="4">
                  <c:v>15.840870174196001</c:v>
                </c:pt>
                <c:pt idx="5">
                  <c:v>17.889179487284999</c:v>
                </c:pt>
                <c:pt idx="6">
                  <c:v>21.714405056074</c:v>
                </c:pt>
                <c:pt idx="7">
                  <c:v>24.551894295795002</c:v>
                </c:pt>
                <c:pt idx="8">
                  <c:v>27.391041351841999</c:v>
                </c:pt>
                <c:pt idx="9">
                  <c:v>30.401569171782999</c:v>
                </c:pt>
                <c:pt idx="10">
                  <c:v>30.471673731164</c:v>
                </c:pt>
                <c:pt idx="11">
                  <c:v>33.808050038669002</c:v>
                </c:pt>
                <c:pt idx="12">
                  <c:v>37.204476948076</c:v>
                </c:pt>
                <c:pt idx="13">
                  <c:v>37.938721338886999</c:v>
                </c:pt>
                <c:pt idx="14">
                  <c:v>41.037080473878</c:v>
                </c:pt>
                <c:pt idx="15">
                  <c:v>41.647063829994003</c:v>
                </c:pt>
                <c:pt idx="16">
                  <c:v>43.682643017247997</c:v>
                </c:pt>
                <c:pt idx="17">
                  <c:v>45.737329920351002</c:v>
                </c:pt>
                <c:pt idx="18">
                  <c:v>45.896522545347999</c:v>
                </c:pt>
                <c:pt idx="19">
                  <c:v>45.916638843344998</c:v>
                </c:pt>
                <c:pt idx="20">
                  <c:v>49.539868252799003</c:v>
                </c:pt>
                <c:pt idx="21">
                  <c:v>54.250283052805003</c:v>
                </c:pt>
                <c:pt idx="22">
                  <c:v>58.940312225542002</c:v>
                </c:pt>
                <c:pt idx="23">
                  <c:v>63.636802308378002</c:v>
                </c:pt>
                <c:pt idx="24">
                  <c:v>66.313192910327004</c:v>
                </c:pt>
                <c:pt idx="25">
                  <c:v>68.383304220556994</c:v>
                </c:pt>
                <c:pt idx="26">
                  <c:v>73.069280233827001</c:v>
                </c:pt>
                <c:pt idx="27">
                  <c:v>78.138976984015002</c:v>
                </c:pt>
                <c:pt idx="28">
                  <c:v>83.205242929600999</c:v>
                </c:pt>
                <c:pt idx="29">
                  <c:v>88.101214226124995</c:v>
                </c:pt>
                <c:pt idx="30">
                  <c:v>88.199169209269996</c:v>
                </c:pt>
                <c:pt idx="31">
                  <c:v>93.242524150459005</c:v>
                </c:pt>
                <c:pt idx="32">
                  <c:v>95.654061516978999</c:v>
                </c:pt>
                <c:pt idx="33">
                  <c:v>98.291182405076</c:v>
                </c:pt>
                <c:pt idx="34">
                  <c:v>103.3458711724</c:v>
                </c:pt>
                <c:pt idx="35">
                  <c:v>108.32519383579</c:v>
                </c:pt>
                <c:pt idx="36">
                  <c:v>113.37302591290999</c:v>
                </c:pt>
                <c:pt idx="37">
                  <c:v>118.42716481149</c:v>
                </c:pt>
                <c:pt idx="38">
                  <c:v>123.27467723565</c:v>
                </c:pt>
                <c:pt idx="39">
                  <c:v>123.41313403197999</c:v>
                </c:pt>
                <c:pt idx="40">
                  <c:v>128.45322701344</c:v>
                </c:pt>
                <c:pt idx="41">
                  <c:v>133.50021323375</c:v>
                </c:pt>
                <c:pt idx="42">
                  <c:v>138.55229194847001</c:v>
                </c:pt>
                <c:pt idx="43">
                  <c:v>143.53896999688001</c:v>
                </c:pt>
                <c:pt idx="44">
                  <c:v>148.58711859875001</c:v>
                </c:pt>
                <c:pt idx="45">
                  <c:v>153.63348546908</c:v>
                </c:pt>
                <c:pt idx="46">
                  <c:v>158.61785836358001</c:v>
                </c:pt>
                <c:pt idx="47">
                  <c:v>163.66576529915</c:v>
                </c:pt>
                <c:pt idx="48">
                  <c:v>168.55038043235999</c:v>
                </c:pt>
                <c:pt idx="49">
                  <c:v>168.70751723537001</c:v>
                </c:pt>
                <c:pt idx="50">
                  <c:v>173.75963295477001</c:v>
                </c:pt>
                <c:pt idx="51">
                  <c:v>178.75361561328</c:v>
                </c:pt>
                <c:pt idx="52">
                  <c:v>183.80188870631</c:v>
                </c:pt>
                <c:pt idx="53">
                  <c:v>188.79472406510001</c:v>
                </c:pt>
                <c:pt idx="54">
                  <c:v>193.84962196110001</c:v>
                </c:pt>
                <c:pt idx="55">
                  <c:v>198.88877490100001</c:v>
                </c:pt>
                <c:pt idx="56">
                  <c:v>203.88330879097001</c:v>
                </c:pt>
                <c:pt idx="57">
                  <c:v>208.94470378373001</c:v>
                </c:pt>
                <c:pt idx="58">
                  <c:v>213.99910435213999</c:v>
                </c:pt>
                <c:pt idx="59">
                  <c:v>218.90335948922001</c:v>
                </c:pt>
                <c:pt idx="60">
                  <c:v>218.98616642178999</c:v>
                </c:pt>
                <c:pt idx="61">
                  <c:v>224.04115315544001</c:v>
                </c:pt>
                <c:pt idx="62">
                  <c:v>225.57899281428001</c:v>
                </c:pt>
                <c:pt idx="63">
                  <c:v>229.09613989229999</c:v>
                </c:pt>
                <c:pt idx="64">
                  <c:v>234.07430878072</c:v>
                </c:pt>
                <c:pt idx="65">
                  <c:v>239.16094594862</c:v>
                </c:pt>
                <c:pt idx="66">
                  <c:v>244.18582107594</c:v>
                </c:pt>
                <c:pt idx="67">
                  <c:v>249.21822410272</c:v>
                </c:pt>
                <c:pt idx="68">
                  <c:v>254.23557132415999</c:v>
                </c:pt>
                <c:pt idx="69">
                  <c:v>259.26044645011001</c:v>
                </c:pt>
                <c:pt idx="70">
                  <c:v>264.24203613479</c:v>
                </c:pt>
                <c:pt idx="71">
                  <c:v>264.28650405812999</c:v>
                </c:pt>
                <c:pt idx="72">
                  <c:v>269.29573576493999</c:v>
                </c:pt>
                <c:pt idx="73">
                  <c:v>274.32121448097001</c:v>
                </c:pt>
                <c:pt idx="74">
                  <c:v>279.33856969100998</c:v>
                </c:pt>
                <c:pt idx="75">
                  <c:v>279.84405832426</c:v>
                </c:pt>
                <c:pt idx="76">
                  <c:v>284.42211836121999</c:v>
                </c:pt>
                <c:pt idx="77">
                  <c:v>289.44030896929002</c:v>
                </c:pt>
                <c:pt idx="78">
                  <c:v>294.44948992757003</c:v>
                </c:pt>
                <c:pt idx="79">
                  <c:v>298.10152959149002</c:v>
                </c:pt>
                <c:pt idx="80">
                  <c:v>299.39393082242998</c:v>
                </c:pt>
                <c:pt idx="81">
                  <c:v>299.44093658038997</c:v>
                </c:pt>
                <c:pt idx="82">
                  <c:v>301.15849918036002</c:v>
                </c:pt>
                <c:pt idx="83">
                  <c:v>304.47069575620998</c:v>
                </c:pt>
                <c:pt idx="84">
                  <c:v>309.47210108720998</c:v>
                </c:pt>
                <c:pt idx="85">
                  <c:v>314.47496764804998</c:v>
                </c:pt>
                <c:pt idx="86">
                  <c:v>315.24303709765002</c:v>
                </c:pt>
                <c:pt idx="87">
                  <c:v>319.47993620032003</c:v>
                </c:pt>
                <c:pt idx="88">
                  <c:v>324.48528599407001</c:v>
                </c:pt>
                <c:pt idx="89">
                  <c:v>329.49411789516</c:v>
                </c:pt>
                <c:pt idx="90">
                  <c:v>329.54936155207002</c:v>
                </c:pt>
                <c:pt idx="91">
                  <c:v>329.65131670039</c:v>
                </c:pt>
                <c:pt idx="92">
                  <c:v>334.38765597321998</c:v>
                </c:pt>
                <c:pt idx="93">
                  <c:v>334.55193385644998</c:v>
                </c:pt>
                <c:pt idx="94">
                  <c:v>339.54717086606001</c:v>
                </c:pt>
                <c:pt idx="95">
                  <c:v>344.55349672833</c:v>
                </c:pt>
                <c:pt idx="96">
                  <c:v>349.55645341809998</c:v>
                </c:pt>
                <c:pt idx="97">
                  <c:v>352.63884914634002</c:v>
                </c:pt>
                <c:pt idx="98">
                  <c:v>354.61920230584002</c:v>
                </c:pt>
                <c:pt idx="99">
                  <c:v>359.62269950365999</c:v>
                </c:pt>
                <c:pt idx="100">
                  <c:v>364.62619670287</c:v>
                </c:pt>
                <c:pt idx="101">
                  <c:v>369.63014374059998</c:v>
                </c:pt>
                <c:pt idx="102">
                  <c:v>374.58296042440998</c:v>
                </c:pt>
                <c:pt idx="103">
                  <c:v>374.62536612271998</c:v>
                </c:pt>
                <c:pt idx="104">
                  <c:v>375.54077800411</c:v>
                </c:pt>
                <c:pt idx="105">
                  <c:v>379.62905985766997</c:v>
                </c:pt>
                <c:pt idx="106">
                  <c:v>384.62497422874998</c:v>
                </c:pt>
                <c:pt idx="107">
                  <c:v>386.26054141527999</c:v>
                </c:pt>
                <c:pt idx="108">
                  <c:v>389.68866263903999</c:v>
                </c:pt>
                <c:pt idx="109">
                  <c:v>394.68865923409999</c:v>
                </c:pt>
                <c:pt idx="110">
                  <c:v>399.68394658251998</c:v>
                </c:pt>
                <c:pt idx="111">
                  <c:v>404.62234790366</c:v>
                </c:pt>
                <c:pt idx="112">
                  <c:v>404.67878617346003</c:v>
                </c:pt>
                <c:pt idx="113">
                  <c:v>409.72750980149999</c:v>
                </c:pt>
                <c:pt idx="114">
                  <c:v>414.72121506841</c:v>
                </c:pt>
                <c:pt idx="115">
                  <c:v>418.49991347028998</c:v>
                </c:pt>
                <c:pt idx="116">
                  <c:v>419.71556868753999</c:v>
                </c:pt>
                <c:pt idx="117">
                  <c:v>420.80422533392999</c:v>
                </c:pt>
                <c:pt idx="118">
                  <c:v>424.76707880756999</c:v>
                </c:pt>
                <c:pt idx="119">
                  <c:v>429.19310836872</c:v>
                </c:pt>
                <c:pt idx="120">
                  <c:v>429.76419858782998</c:v>
                </c:pt>
                <c:pt idx="121">
                  <c:v>434.75449040855</c:v>
                </c:pt>
                <c:pt idx="122">
                  <c:v>439.73685925893</c:v>
                </c:pt>
                <c:pt idx="123">
                  <c:v>439.81379532963001</c:v>
                </c:pt>
                <c:pt idx="124">
                  <c:v>439.92487497760999</c:v>
                </c:pt>
                <c:pt idx="125">
                  <c:v>444.72182919584998</c:v>
                </c:pt>
                <c:pt idx="126">
                  <c:v>444.79270984627999</c:v>
                </c:pt>
                <c:pt idx="127">
                  <c:v>449.01630857172</c:v>
                </c:pt>
                <c:pt idx="128">
                  <c:v>449.78979576961001</c:v>
                </c:pt>
                <c:pt idx="129">
                  <c:v>454.83943585794998</c:v>
                </c:pt>
                <c:pt idx="130">
                  <c:v>459.85652306678003</c:v>
                </c:pt>
                <c:pt idx="131">
                  <c:v>464.86095814355002</c:v>
                </c:pt>
                <c:pt idx="132">
                  <c:v>469.86754025066</c:v>
                </c:pt>
                <c:pt idx="133">
                  <c:v>474.86982829919998</c:v>
                </c:pt>
                <c:pt idx="134">
                  <c:v>479.90919386601001</c:v>
                </c:pt>
                <c:pt idx="135">
                  <c:v>484.91144007746999</c:v>
                </c:pt>
                <c:pt idx="136">
                  <c:v>489.91427128397999</c:v>
                </c:pt>
                <c:pt idx="137">
                  <c:v>494.95856492529998</c:v>
                </c:pt>
                <c:pt idx="138">
                  <c:v>499.78900725952002</c:v>
                </c:pt>
                <c:pt idx="139">
                  <c:v>499.96810953211002</c:v>
                </c:pt>
                <c:pt idx="140">
                  <c:v>504.97125615093</c:v>
                </c:pt>
                <c:pt idx="141">
                  <c:v>509.98936494685</c:v>
                </c:pt>
                <c:pt idx="142">
                  <c:v>514.99744269300004</c:v>
                </c:pt>
                <c:pt idx="143">
                  <c:v>519.99819558572005</c:v>
                </c:pt>
                <c:pt idx="144">
                  <c:v>524.93380506335996</c:v>
                </c:pt>
                <c:pt idx="145">
                  <c:v>529.83332612743004</c:v>
                </c:pt>
                <c:pt idx="146">
                  <c:v>534.77810083846998</c:v>
                </c:pt>
                <c:pt idx="147">
                  <c:v>539.69212095583998</c:v>
                </c:pt>
                <c:pt idx="148">
                  <c:v>544.49678398971002</c:v>
                </c:pt>
                <c:pt idx="149">
                  <c:v>544.58823362237001</c:v>
                </c:pt>
                <c:pt idx="150">
                  <c:v>549.50930333861004</c:v>
                </c:pt>
                <c:pt idx="151">
                  <c:v>554.43491649217003</c:v>
                </c:pt>
                <c:pt idx="152">
                  <c:v>559.35572816086994</c:v>
                </c:pt>
                <c:pt idx="153">
                  <c:v>564.27653983130006</c:v>
                </c:pt>
                <c:pt idx="154">
                  <c:v>569.19735149962003</c:v>
                </c:pt>
                <c:pt idx="155">
                  <c:v>574.10371568864002</c:v>
                </c:pt>
                <c:pt idx="156">
                  <c:v>578.99925844562995</c:v>
                </c:pt>
                <c:pt idx="157">
                  <c:v>583.90199658701999</c:v>
                </c:pt>
                <c:pt idx="158">
                  <c:v>588.87348546483997</c:v>
                </c:pt>
                <c:pt idx="159">
                  <c:v>593.77078118845998</c:v>
                </c:pt>
                <c:pt idx="160">
                  <c:v>593.77267705599002</c:v>
                </c:pt>
                <c:pt idx="161">
                  <c:v>598.67462190977994</c:v>
                </c:pt>
                <c:pt idx="162">
                  <c:v>603.57723601812995</c:v>
                </c:pt>
                <c:pt idx="163">
                  <c:v>608.54738555595998</c:v>
                </c:pt>
                <c:pt idx="164">
                  <c:v>613.43885771439</c:v>
                </c:pt>
                <c:pt idx="165">
                  <c:v>618.34106078295997</c:v>
                </c:pt>
                <c:pt idx="166">
                  <c:v>623.24009991976004</c:v>
                </c:pt>
                <c:pt idx="167">
                  <c:v>623.25125099466004</c:v>
                </c:pt>
                <c:pt idx="168">
                  <c:v>628.21016756306005</c:v>
                </c:pt>
                <c:pt idx="169">
                  <c:v>633.10871727535005</c:v>
                </c:pt>
                <c:pt idx="170">
                  <c:v>638.01104588855003</c:v>
                </c:pt>
                <c:pt idx="171">
                  <c:v>642.94340997216</c:v>
                </c:pt>
                <c:pt idx="172">
                  <c:v>647.86825466638004</c:v>
                </c:pt>
                <c:pt idx="173">
                  <c:v>652.77104064638002</c:v>
                </c:pt>
                <c:pt idx="174">
                  <c:v>657.67023568302</c:v>
                </c:pt>
                <c:pt idx="175">
                  <c:v>662.63549403305001</c:v>
                </c:pt>
                <c:pt idx="176">
                  <c:v>662.64960755924994</c:v>
                </c:pt>
                <c:pt idx="177">
                  <c:v>667.53476416547005</c:v>
                </c:pt>
                <c:pt idx="178">
                  <c:v>672.43403451824997</c:v>
                </c:pt>
                <c:pt idx="179">
                  <c:v>677.39144062518005</c:v>
                </c:pt>
                <c:pt idx="180">
                  <c:v>682.29774468810001</c:v>
                </c:pt>
                <c:pt idx="181">
                  <c:v>686.34842451164002</c:v>
                </c:pt>
                <c:pt idx="182">
                  <c:v>687.21311553582996</c:v>
                </c:pt>
                <c:pt idx="183">
                  <c:v>692.10588872297001</c:v>
                </c:pt>
                <c:pt idx="184">
                  <c:v>692.20127509917995</c:v>
                </c:pt>
                <c:pt idx="185">
                  <c:v>697.11742604143001</c:v>
                </c:pt>
                <c:pt idx="186">
                  <c:v>702.04072990953</c:v>
                </c:pt>
                <c:pt idx="187">
                  <c:v>707.02071151565997</c:v>
                </c:pt>
                <c:pt idx="188">
                  <c:v>711.94683671983</c:v>
                </c:pt>
                <c:pt idx="189">
                  <c:v>716.81217334985001</c:v>
                </c:pt>
                <c:pt idx="190">
                  <c:v>716.86731569852998</c:v>
                </c:pt>
                <c:pt idx="191">
                  <c:v>721.82253700964998</c:v>
                </c:pt>
                <c:pt idx="192">
                  <c:v>726.78171981046</c:v>
                </c:pt>
                <c:pt idx="193">
                  <c:v>731.70826670233998</c:v>
                </c:pt>
                <c:pt idx="194">
                  <c:v>736.63676271412999</c:v>
                </c:pt>
                <c:pt idx="195">
                  <c:v>741.62385696309002</c:v>
                </c:pt>
                <c:pt idx="196">
                  <c:v>746.54576722259003</c:v>
                </c:pt>
                <c:pt idx="197">
                  <c:v>751.45568968406997</c:v>
                </c:pt>
                <c:pt idx="198">
                  <c:v>756.44133237543997</c:v>
                </c:pt>
                <c:pt idx="199">
                  <c:v>761.36566574547999</c:v>
                </c:pt>
                <c:pt idx="200">
                  <c:v>766.28218271373999</c:v>
                </c:pt>
                <c:pt idx="201">
                  <c:v>766.28374599486995</c:v>
                </c:pt>
                <c:pt idx="202">
                  <c:v>771.26108944122996</c:v>
                </c:pt>
                <c:pt idx="203">
                  <c:v>775.79668943312004</c:v>
                </c:pt>
                <c:pt idx="204">
                  <c:v>776.17746668264999</c:v>
                </c:pt>
                <c:pt idx="205">
                  <c:v>776.68363683993005</c:v>
                </c:pt>
                <c:pt idx="206">
                  <c:v>781.14855718752005</c:v>
                </c:pt>
                <c:pt idx="207">
                  <c:v>785.05515068902002</c:v>
                </c:pt>
                <c:pt idx="208">
                  <c:v>786.05711825013998</c:v>
                </c:pt>
                <c:pt idx="209">
                  <c:v>787.20228660762996</c:v>
                </c:pt>
                <c:pt idx="210">
                  <c:v>791.02820875430996</c:v>
                </c:pt>
                <c:pt idx="211">
                  <c:v>793.90634004059996</c:v>
                </c:pt>
                <c:pt idx="212">
                  <c:v>795.94482396668002</c:v>
                </c:pt>
                <c:pt idx="213">
                  <c:v>798.65404164193001</c:v>
                </c:pt>
                <c:pt idx="214">
                  <c:v>800.91567650024001</c:v>
                </c:pt>
                <c:pt idx="215">
                  <c:v>802.61703920753996</c:v>
                </c:pt>
                <c:pt idx="216">
                  <c:v>805.83242910280001</c:v>
                </c:pt>
                <c:pt idx="217">
                  <c:v>810.81098044524003</c:v>
                </c:pt>
                <c:pt idx="218">
                  <c:v>815.72003424033005</c:v>
                </c:pt>
                <c:pt idx="219">
                  <c:v>820.69068813313004</c:v>
                </c:pt>
                <c:pt idx="220">
                  <c:v>825.54445979303</c:v>
                </c:pt>
                <c:pt idx="221">
                  <c:v>825.60029401530005</c:v>
                </c:pt>
                <c:pt idx="222">
                  <c:v>828.92386605424997</c:v>
                </c:pt>
                <c:pt idx="223">
                  <c:v>830.57620664433</c:v>
                </c:pt>
                <c:pt idx="224">
                  <c:v>835.49901388546004</c:v>
                </c:pt>
                <c:pt idx="225">
                  <c:v>838.57631564422002</c:v>
                </c:pt>
                <c:pt idx="226">
                  <c:v>840.42227570957004</c:v>
                </c:pt>
                <c:pt idx="227">
                  <c:v>840.89438962191002</c:v>
                </c:pt>
                <c:pt idx="228">
                  <c:v>845.40974940086005</c:v>
                </c:pt>
                <c:pt idx="229">
                  <c:v>850.34222974206</c:v>
                </c:pt>
                <c:pt idx="230">
                  <c:v>855.25998474954997</c:v>
                </c:pt>
                <c:pt idx="231">
                  <c:v>860.19043341042004</c:v>
                </c:pt>
                <c:pt idx="232">
                  <c:v>865.17841646997999</c:v>
                </c:pt>
                <c:pt idx="233">
                  <c:v>870.10277031585997</c:v>
                </c:pt>
                <c:pt idx="234">
                  <c:v>875.03477062704997</c:v>
                </c:pt>
                <c:pt idx="235">
                  <c:v>879.96692398663004</c:v>
                </c:pt>
                <c:pt idx="236">
                  <c:v>880.67923585797996</c:v>
                </c:pt>
                <c:pt idx="237">
                  <c:v>884.89046355902997</c:v>
                </c:pt>
                <c:pt idx="238">
                  <c:v>885.96785841622</c:v>
                </c:pt>
                <c:pt idx="239">
                  <c:v>889.87314079965995</c:v>
                </c:pt>
                <c:pt idx="240">
                  <c:v>889.87923142245995</c:v>
                </c:pt>
                <c:pt idx="241">
                  <c:v>895.89585393470998</c:v>
                </c:pt>
                <c:pt idx="242">
                  <c:v>901.91308882897999</c:v>
                </c:pt>
                <c:pt idx="243">
                  <c:v>905.45313252559004</c:v>
                </c:pt>
                <c:pt idx="244">
                  <c:v>905.61795581811998</c:v>
                </c:pt>
                <c:pt idx="245">
                  <c:v>908.98735522641005</c:v>
                </c:pt>
                <c:pt idx="246">
                  <c:v>914.01544353817997</c:v>
                </c:pt>
                <c:pt idx="247">
                  <c:v>914.08656943557003</c:v>
                </c:pt>
                <c:pt idx="248">
                  <c:v>917.52682458100003</c:v>
                </c:pt>
                <c:pt idx="249">
                  <c:v>921.02028660360997</c:v>
                </c:pt>
                <c:pt idx="250">
                  <c:v>925.99198431519005</c:v>
                </c:pt>
                <c:pt idx="251">
                  <c:v>930.96504299482001</c:v>
                </c:pt>
                <c:pt idx="252">
                  <c:v>935.93824107385001</c:v>
                </c:pt>
                <c:pt idx="253">
                  <c:v>940.90979938364001</c:v>
                </c:pt>
                <c:pt idx="254">
                  <c:v>945.88312440115999</c:v>
                </c:pt>
                <c:pt idx="255">
                  <c:v>949.87528876885995</c:v>
                </c:pt>
                <c:pt idx="256">
                  <c:v>949.97538098587995</c:v>
                </c:pt>
                <c:pt idx="257">
                  <c:v>954.06795350237996</c:v>
                </c:pt>
                <c:pt idx="258">
                  <c:v>958.99859457955995</c:v>
                </c:pt>
                <c:pt idx="259">
                  <c:v>963.8850710657</c:v>
                </c:pt>
              </c:numCache>
              <c:extLst xmlns:c15="http://schemas.microsoft.com/office/drawing/2012/chart"/>
            </c:numRef>
          </c:xVal>
          <c:yVal>
            <c:numRef>
              <c:f>'WSPL_2D-Model_IST'!$AP$4:$AP$263</c:f>
              <c:extLst xmlns:c15="http://schemas.microsoft.com/office/drawing/2012/chart"/>
            </c:numRef>
          </c:yVal>
          <c:smooth val="1"/>
          <c:extLst xmlns:c15="http://schemas.microsoft.com/office/drawing/2012/chart">
            <c:ext xmlns:c16="http://schemas.microsoft.com/office/drawing/2014/chart" uri="{C3380CC4-5D6E-409C-BE32-E72D297353CC}">
              <c16:uniqueId val="{0000000D-4C60-409B-91A2-0F0710BFE3B0}"/>
            </c:ext>
          </c:extLst>
        </c:ser>
        <c:ser>
          <c:idx val="16"/>
          <c:order val="14"/>
          <c:tx>
            <c:strRef>
              <c:f>'WSPL_2D-Model_IST'!$AQ$2:$AQ$3</c:f>
              <c:strCache>
                <c:ptCount val="2"/>
                <c:pt idx="0">
                  <c:v>Fließgeschwindigkeit [m/s]</c:v>
                </c:pt>
                <c:pt idx="1">
                  <c:v>HQ100</c:v>
                </c:pt>
              </c:strCache>
              <c:extLst xmlns:c15="http://schemas.microsoft.com/office/drawing/2012/chart"/>
            </c:strRef>
          </c:tx>
          <c:spPr>
            <a:ln w="19050" cap="rnd">
              <a:solidFill>
                <a:schemeClr val="accent5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'WSPL_2D-Model_IST'!$B$4:$B$263</c:f>
              <c:numCache>
                <c:formatCode>0.00</c:formatCode>
                <c:ptCount val="260"/>
                <c:pt idx="0">
                  <c:v>0</c:v>
                </c:pt>
                <c:pt idx="1">
                  <c:v>3.7126912906259002</c:v>
                </c:pt>
                <c:pt idx="2">
                  <c:v>8.5651999658832008</c:v>
                </c:pt>
                <c:pt idx="3">
                  <c:v>13.369331455093</c:v>
                </c:pt>
                <c:pt idx="4">
                  <c:v>15.840870174196001</c:v>
                </c:pt>
                <c:pt idx="5">
                  <c:v>17.889179487284999</c:v>
                </c:pt>
                <c:pt idx="6">
                  <c:v>21.714405056074</c:v>
                </c:pt>
                <c:pt idx="7">
                  <c:v>24.551894295795002</c:v>
                </c:pt>
                <c:pt idx="8">
                  <c:v>27.391041351841999</c:v>
                </c:pt>
                <c:pt idx="9">
                  <c:v>30.401569171782999</c:v>
                </c:pt>
                <c:pt idx="10">
                  <c:v>30.471673731164</c:v>
                </c:pt>
                <c:pt idx="11">
                  <c:v>33.808050038669002</c:v>
                </c:pt>
                <c:pt idx="12">
                  <c:v>37.204476948076</c:v>
                </c:pt>
                <c:pt idx="13">
                  <c:v>37.938721338886999</c:v>
                </c:pt>
                <c:pt idx="14">
                  <c:v>41.037080473878</c:v>
                </c:pt>
                <c:pt idx="15">
                  <c:v>41.647063829994003</c:v>
                </c:pt>
                <c:pt idx="16">
                  <c:v>43.682643017247997</c:v>
                </c:pt>
                <c:pt idx="17">
                  <c:v>45.737329920351002</c:v>
                </c:pt>
                <c:pt idx="18">
                  <c:v>45.896522545347999</c:v>
                </c:pt>
                <c:pt idx="19">
                  <c:v>45.916638843344998</c:v>
                </c:pt>
                <c:pt idx="20">
                  <c:v>49.539868252799003</c:v>
                </c:pt>
                <c:pt idx="21">
                  <c:v>54.250283052805003</c:v>
                </c:pt>
                <c:pt idx="22">
                  <c:v>58.940312225542002</c:v>
                </c:pt>
                <c:pt idx="23">
                  <c:v>63.636802308378002</c:v>
                </c:pt>
                <c:pt idx="24">
                  <c:v>66.313192910327004</c:v>
                </c:pt>
                <c:pt idx="25">
                  <c:v>68.383304220556994</c:v>
                </c:pt>
                <c:pt idx="26">
                  <c:v>73.069280233827001</c:v>
                </c:pt>
                <c:pt idx="27">
                  <c:v>78.138976984015002</c:v>
                </c:pt>
                <c:pt idx="28">
                  <c:v>83.205242929600999</c:v>
                </c:pt>
                <c:pt idx="29">
                  <c:v>88.101214226124995</c:v>
                </c:pt>
                <c:pt idx="30">
                  <c:v>88.199169209269996</c:v>
                </c:pt>
                <c:pt idx="31">
                  <c:v>93.242524150459005</c:v>
                </c:pt>
                <c:pt idx="32">
                  <c:v>95.654061516978999</c:v>
                </c:pt>
                <c:pt idx="33">
                  <c:v>98.291182405076</c:v>
                </c:pt>
                <c:pt idx="34">
                  <c:v>103.3458711724</c:v>
                </c:pt>
                <c:pt idx="35">
                  <c:v>108.32519383579</c:v>
                </c:pt>
                <c:pt idx="36">
                  <c:v>113.37302591290999</c:v>
                </c:pt>
                <c:pt idx="37">
                  <c:v>118.42716481149</c:v>
                </c:pt>
                <c:pt idx="38">
                  <c:v>123.27467723565</c:v>
                </c:pt>
                <c:pt idx="39">
                  <c:v>123.41313403197999</c:v>
                </c:pt>
                <c:pt idx="40">
                  <c:v>128.45322701344</c:v>
                </c:pt>
                <c:pt idx="41">
                  <c:v>133.50021323375</c:v>
                </c:pt>
                <c:pt idx="42">
                  <c:v>138.55229194847001</c:v>
                </c:pt>
                <c:pt idx="43">
                  <c:v>143.53896999688001</c:v>
                </c:pt>
                <c:pt idx="44">
                  <c:v>148.58711859875001</c:v>
                </c:pt>
                <c:pt idx="45">
                  <c:v>153.63348546908</c:v>
                </c:pt>
                <c:pt idx="46">
                  <c:v>158.61785836358001</c:v>
                </c:pt>
                <c:pt idx="47">
                  <c:v>163.66576529915</c:v>
                </c:pt>
                <c:pt idx="48">
                  <c:v>168.55038043235999</c:v>
                </c:pt>
                <c:pt idx="49">
                  <c:v>168.70751723537001</c:v>
                </c:pt>
                <c:pt idx="50">
                  <c:v>173.75963295477001</c:v>
                </c:pt>
                <c:pt idx="51">
                  <c:v>178.75361561328</c:v>
                </c:pt>
                <c:pt idx="52">
                  <c:v>183.80188870631</c:v>
                </c:pt>
                <c:pt idx="53">
                  <c:v>188.79472406510001</c:v>
                </c:pt>
                <c:pt idx="54">
                  <c:v>193.84962196110001</c:v>
                </c:pt>
                <c:pt idx="55">
                  <c:v>198.88877490100001</c:v>
                </c:pt>
                <c:pt idx="56">
                  <c:v>203.88330879097001</c:v>
                </c:pt>
                <c:pt idx="57">
                  <c:v>208.94470378373001</c:v>
                </c:pt>
                <c:pt idx="58">
                  <c:v>213.99910435213999</c:v>
                </c:pt>
                <c:pt idx="59">
                  <c:v>218.90335948922001</c:v>
                </c:pt>
                <c:pt idx="60">
                  <c:v>218.98616642178999</c:v>
                </c:pt>
                <c:pt idx="61">
                  <c:v>224.04115315544001</c:v>
                </c:pt>
                <c:pt idx="62">
                  <c:v>225.57899281428001</c:v>
                </c:pt>
                <c:pt idx="63">
                  <c:v>229.09613989229999</c:v>
                </c:pt>
                <c:pt idx="64">
                  <c:v>234.07430878072</c:v>
                </c:pt>
                <c:pt idx="65">
                  <c:v>239.16094594862</c:v>
                </c:pt>
                <c:pt idx="66">
                  <c:v>244.18582107594</c:v>
                </c:pt>
                <c:pt idx="67">
                  <c:v>249.21822410272</c:v>
                </c:pt>
                <c:pt idx="68">
                  <c:v>254.23557132415999</c:v>
                </c:pt>
                <c:pt idx="69">
                  <c:v>259.26044645011001</c:v>
                </c:pt>
                <c:pt idx="70">
                  <c:v>264.24203613479</c:v>
                </c:pt>
                <c:pt idx="71">
                  <c:v>264.28650405812999</c:v>
                </c:pt>
                <c:pt idx="72">
                  <c:v>269.29573576493999</c:v>
                </c:pt>
                <c:pt idx="73">
                  <c:v>274.32121448097001</c:v>
                </c:pt>
                <c:pt idx="74">
                  <c:v>279.33856969100998</c:v>
                </c:pt>
                <c:pt idx="75">
                  <c:v>279.84405832426</c:v>
                </c:pt>
                <c:pt idx="76">
                  <c:v>284.42211836121999</c:v>
                </c:pt>
                <c:pt idx="77">
                  <c:v>289.44030896929002</c:v>
                </c:pt>
                <c:pt idx="78">
                  <c:v>294.44948992757003</c:v>
                </c:pt>
                <c:pt idx="79">
                  <c:v>298.10152959149002</c:v>
                </c:pt>
                <c:pt idx="80">
                  <c:v>299.39393082242998</c:v>
                </c:pt>
                <c:pt idx="81">
                  <c:v>299.44093658038997</c:v>
                </c:pt>
                <c:pt idx="82">
                  <c:v>301.15849918036002</c:v>
                </c:pt>
                <c:pt idx="83">
                  <c:v>304.47069575620998</c:v>
                </c:pt>
                <c:pt idx="84">
                  <c:v>309.47210108720998</c:v>
                </c:pt>
                <c:pt idx="85">
                  <c:v>314.47496764804998</c:v>
                </c:pt>
                <c:pt idx="86">
                  <c:v>315.24303709765002</c:v>
                </c:pt>
                <c:pt idx="87">
                  <c:v>319.47993620032003</c:v>
                </c:pt>
                <c:pt idx="88">
                  <c:v>324.48528599407001</c:v>
                </c:pt>
                <c:pt idx="89">
                  <c:v>329.49411789516</c:v>
                </c:pt>
                <c:pt idx="90">
                  <c:v>329.54936155207002</c:v>
                </c:pt>
                <c:pt idx="91">
                  <c:v>329.65131670039</c:v>
                </c:pt>
                <c:pt idx="92">
                  <c:v>334.38765597321998</c:v>
                </c:pt>
                <c:pt idx="93">
                  <c:v>334.55193385644998</c:v>
                </c:pt>
                <c:pt idx="94">
                  <c:v>339.54717086606001</c:v>
                </c:pt>
                <c:pt idx="95">
                  <c:v>344.55349672833</c:v>
                </c:pt>
                <c:pt idx="96">
                  <c:v>349.55645341809998</c:v>
                </c:pt>
                <c:pt idx="97">
                  <c:v>352.63884914634002</c:v>
                </c:pt>
                <c:pt idx="98">
                  <c:v>354.61920230584002</c:v>
                </c:pt>
                <c:pt idx="99">
                  <c:v>359.62269950365999</c:v>
                </c:pt>
                <c:pt idx="100">
                  <c:v>364.62619670287</c:v>
                </c:pt>
                <c:pt idx="101">
                  <c:v>369.63014374059998</c:v>
                </c:pt>
                <c:pt idx="102">
                  <c:v>374.58296042440998</c:v>
                </c:pt>
                <c:pt idx="103">
                  <c:v>374.62536612271998</c:v>
                </c:pt>
                <c:pt idx="104">
                  <c:v>375.54077800411</c:v>
                </c:pt>
                <c:pt idx="105">
                  <c:v>379.62905985766997</c:v>
                </c:pt>
                <c:pt idx="106">
                  <c:v>384.62497422874998</c:v>
                </c:pt>
                <c:pt idx="107">
                  <c:v>386.26054141527999</c:v>
                </c:pt>
                <c:pt idx="108">
                  <c:v>389.68866263903999</c:v>
                </c:pt>
                <c:pt idx="109">
                  <c:v>394.68865923409999</c:v>
                </c:pt>
                <c:pt idx="110">
                  <c:v>399.68394658251998</c:v>
                </c:pt>
                <c:pt idx="111">
                  <c:v>404.62234790366</c:v>
                </c:pt>
                <c:pt idx="112">
                  <c:v>404.67878617346003</c:v>
                </c:pt>
                <c:pt idx="113">
                  <c:v>409.72750980149999</c:v>
                </c:pt>
                <c:pt idx="114">
                  <c:v>414.72121506841</c:v>
                </c:pt>
                <c:pt idx="115">
                  <c:v>418.49991347028998</c:v>
                </c:pt>
                <c:pt idx="116">
                  <c:v>419.71556868753999</c:v>
                </c:pt>
                <c:pt idx="117">
                  <c:v>420.80422533392999</c:v>
                </c:pt>
                <c:pt idx="118">
                  <c:v>424.76707880756999</c:v>
                </c:pt>
                <c:pt idx="119">
                  <c:v>429.19310836872</c:v>
                </c:pt>
                <c:pt idx="120">
                  <c:v>429.76419858782998</c:v>
                </c:pt>
                <c:pt idx="121">
                  <c:v>434.75449040855</c:v>
                </c:pt>
                <c:pt idx="122">
                  <c:v>439.73685925893</c:v>
                </c:pt>
                <c:pt idx="123">
                  <c:v>439.81379532963001</c:v>
                </c:pt>
                <c:pt idx="124">
                  <c:v>439.92487497760999</c:v>
                </c:pt>
                <c:pt idx="125">
                  <c:v>444.72182919584998</c:v>
                </c:pt>
                <c:pt idx="126">
                  <c:v>444.79270984627999</c:v>
                </c:pt>
                <c:pt idx="127">
                  <c:v>449.01630857172</c:v>
                </c:pt>
                <c:pt idx="128">
                  <c:v>449.78979576961001</c:v>
                </c:pt>
                <c:pt idx="129">
                  <c:v>454.83943585794998</c:v>
                </c:pt>
                <c:pt idx="130">
                  <c:v>459.85652306678003</c:v>
                </c:pt>
                <c:pt idx="131">
                  <c:v>464.86095814355002</c:v>
                </c:pt>
                <c:pt idx="132">
                  <c:v>469.86754025066</c:v>
                </c:pt>
                <c:pt idx="133">
                  <c:v>474.86982829919998</c:v>
                </c:pt>
                <c:pt idx="134">
                  <c:v>479.90919386601001</c:v>
                </c:pt>
                <c:pt idx="135">
                  <c:v>484.91144007746999</c:v>
                </c:pt>
                <c:pt idx="136">
                  <c:v>489.91427128397999</c:v>
                </c:pt>
                <c:pt idx="137">
                  <c:v>494.95856492529998</c:v>
                </c:pt>
                <c:pt idx="138">
                  <c:v>499.78900725952002</c:v>
                </c:pt>
                <c:pt idx="139">
                  <c:v>499.96810953211002</c:v>
                </c:pt>
                <c:pt idx="140">
                  <c:v>504.97125615093</c:v>
                </c:pt>
                <c:pt idx="141">
                  <c:v>509.98936494685</c:v>
                </c:pt>
                <c:pt idx="142">
                  <c:v>514.99744269300004</c:v>
                </c:pt>
                <c:pt idx="143">
                  <c:v>519.99819558572005</c:v>
                </c:pt>
                <c:pt idx="144">
                  <c:v>524.93380506335996</c:v>
                </c:pt>
                <c:pt idx="145">
                  <c:v>529.83332612743004</c:v>
                </c:pt>
                <c:pt idx="146">
                  <c:v>534.77810083846998</c:v>
                </c:pt>
                <c:pt idx="147">
                  <c:v>539.69212095583998</c:v>
                </c:pt>
                <c:pt idx="148">
                  <c:v>544.49678398971002</c:v>
                </c:pt>
                <c:pt idx="149">
                  <c:v>544.58823362237001</c:v>
                </c:pt>
                <c:pt idx="150">
                  <c:v>549.50930333861004</c:v>
                </c:pt>
                <c:pt idx="151">
                  <c:v>554.43491649217003</c:v>
                </c:pt>
                <c:pt idx="152">
                  <c:v>559.35572816086994</c:v>
                </c:pt>
                <c:pt idx="153">
                  <c:v>564.27653983130006</c:v>
                </c:pt>
                <c:pt idx="154">
                  <c:v>569.19735149962003</c:v>
                </c:pt>
                <c:pt idx="155">
                  <c:v>574.10371568864002</c:v>
                </c:pt>
                <c:pt idx="156">
                  <c:v>578.99925844562995</c:v>
                </c:pt>
                <c:pt idx="157">
                  <c:v>583.90199658701999</c:v>
                </c:pt>
                <c:pt idx="158">
                  <c:v>588.87348546483997</c:v>
                </c:pt>
                <c:pt idx="159">
                  <c:v>593.77078118845998</c:v>
                </c:pt>
                <c:pt idx="160">
                  <c:v>593.77267705599002</c:v>
                </c:pt>
                <c:pt idx="161">
                  <c:v>598.67462190977994</c:v>
                </c:pt>
                <c:pt idx="162">
                  <c:v>603.57723601812995</c:v>
                </c:pt>
                <c:pt idx="163">
                  <c:v>608.54738555595998</c:v>
                </c:pt>
                <c:pt idx="164">
                  <c:v>613.43885771439</c:v>
                </c:pt>
                <c:pt idx="165">
                  <c:v>618.34106078295997</c:v>
                </c:pt>
                <c:pt idx="166">
                  <c:v>623.24009991976004</c:v>
                </c:pt>
                <c:pt idx="167">
                  <c:v>623.25125099466004</c:v>
                </c:pt>
                <c:pt idx="168">
                  <c:v>628.21016756306005</c:v>
                </c:pt>
                <c:pt idx="169">
                  <c:v>633.10871727535005</c:v>
                </c:pt>
                <c:pt idx="170">
                  <c:v>638.01104588855003</c:v>
                </c:pt>
                <c:pt idx="171">
                  <c:v>642.94340997216</c:v>
                </c:pt>
                <c:pt idx="172">
                  <c:v>647.86825466638004</c:v>
                </c:pt>
                <c:pt idx="173">
                  <c:v>652.77104064638002</c:v>
                </c:pt>
                <c:pt idx="174">
                  <c:v>657.67023568302</c:v>
                </c:pt>
                <c:pt idx="175">
                  <c:v>662.63549403305001</c:v>
                </c:pt>
                <c:pt idx="176">
                  <c:v>662.64960755924994</c:v>
                </c:pt>
                <c:pt idx="177">
                  <c:v>667.53476416547005</c:v>
                </c:pt>
                <c:pt idx="178">
                  <c:v>672.43403451824997</c:v>
                </c:pt>
                <c:pt idx="179">
                  <c:v>677.39144062518005</c:v>
                </c:pt>
                <c:pt idx="180">
                  <c:v>682.29774468810001</c:v>
                </c:pt>
                <c:pt idx="181">
                  <c:v>686.34842451164002</c:v>
                </c:pt>
                <c:pt idx="182">
                  <c:v>687.21311553582996</c:v>
                </c:pt>
                <c:pt idx="183">
                  <c:v>692.10588872297001</c:v>
                </c:pt>
                <c:pt idx="184">
                  <c:v>692.20127509917995</c:v>
                </c:pt>
                <c:pt idx="185">
                  <c:v>697.11742604143001</c:v>
                </c:pt>
                <c:pt idx="186">
                  <c:v>702.04072990953</c:v>
                </c:pt>
                <c:pt idx="187">
                  <c:v>707.02071151565997</c:v>
                </c:pt>
                <c:pt idx="188">
                  <c:v>711.94683671983</c:v>
                </c:pt>
                <c:pt idx="189">
                  <c:v>716.81217334985001</c:v>
                </c:pt>
                <c:pt idx="190">
                  <c:v>716.86731569852998</c:v>
                </c:pt>
                <c:pt idx="191">
                  <c:v>721.82253700964998</c:v>
                </c:pt>
                <c:pt idx="192">
                  <c:v>726.78171981046</c:v>
                </c:pt>
                <c:pt idx="193">
                  <c:v>731.70826670233998</c:v>
                </c:pt>
                <c:pt idx="194">
                  <c:v>736.63676271412999</c:v>
                </c:pt>
                <c:pt idx="195">
                  <c:v>741.62385696309002</c:v>
                </c:pt>
                <c:pt idx="196">
                  <c:v>746.54576722259003</c:v>
                </c:pt>
                <c:pt idx="197">
                  <c:v>751.45568968406997</c:v>
                </c:pt>
                <c:pt idx="198">
                  <c:v>756.44133237543997</c:v>
                </c:pt>
                <c:pt idx="199">
                  <c:v>761.36566574547999</c:v>
                </c:pt>
                <c:pt idx="200">
                  <c:v>766.28218271373999</c:v>
                </c:pt>
                <c:pt idx="201">
                  <c:v>766.28374599486995</c:v>
                </c:pt>
                <c:pt idx="202">
                  <c:v>771.26108944122996</c:v>
                </c:pt>
                <c:pt idx="203">
                  <c:v>775.79668943312004</c:v>
                </c:pt>
                <c:pt idx="204">
                  <c:v>776.17746668264999</c:v>
                </c:pt>
                <c:pt idx="205">
                  <c:v>776.68363683993005</c:v>
                </c:pt>
                <c:pt idx="206">
                  <c:v>781.14855718752005</c:v>
                </c:pt>
                <c:pt idx="207">
                  <c:v>785.05515068902002</c:v>
                </c:pt>
                <c:pt idx="208">
                  <c:v>786.05711825013998</c:v>
                </c:pt>
                <c:pt idx="209">
                  <c:v>787.20228660762996</c:v>
                </c:pt>
                <c:pt idx="210">
                  <c:v>791.02820875430996</c:v>
                </c:pt>
                <c:pt idx="211">
                  <c:v>793.90634004059996</c:v>
                </c:pt>
                <c:pt idx="212">
                  <c:v>795.94482396668002</c:v>
                </c:pt>
                <c:pt idx="213">
                  <c:v>798.65404164193001</c:v>
                </c:pt>
                <c:pt idx="214">
                  <c:v>800.91567650024001</c:v>
                </c:pt>
                <c:pt idx="215">
                  <c:v>802.61703920753996</c:v>
                </c:pt>
                <c:pt idx="216">
                  <c:v>805.83242910280001</c:v>
                </c:pt>
                <c:pt idx="217">
                  <c:v>810.81098044524003</c:v>
                </c:pt>
                <c:pt idx="218">
                  <c:v>815.72003424033005</c:v>
                </c:pt>
                <c:pt idx="219">
                  <c:v>820.69068813313004</c:v>
                </c:pt>
                <c:pt idx="220">
                  <c:v>825.54445979303</c:v>
                </c:pt>
                <c:pt idx="221">
                  <c:v>825.60029401530005</c:v>
                </c:pt>
                <c:pt idx="222">
                  <c:v>828.92386605424997</c:v>
                </c:pt>
                <c:pt idx="223">
                  <c:v>830.57620664433</c:v>
                </c:pt>
                <c:pt idx="224">
                  <c:v>835.49901388546004</c:v>
                </c:pt>
                <c:pt idx="225">
                  <c:v>838.57631564422002</c:v>
                </c:pt>
                <c:pt idx="226">
                  <c:v>840.42227570957004</c:v>
                </c:pt>
                <c:pt idx="227">
                  <c:v>840.89438962191002</c:v>
                </c:pt>
                <c:pt idx="228">
                  <c:v>845.40974940086005</c:v>
                </c:pt>
                <c:pt idx="229">
                  <c:v>850.34222974206</c:v>
                </c:pt>
                <c:pt idx="230">
                  <c:v>855.25998474954997</c:v>
                </c:pt>
                <c:pt idx="231">
                  <c:v>860.19043341042004</c:v>
                </c:pt>
                <c:pt idx="232">
                  <c:v>865.17841646997999</c:v>
                </c:pt>
                <c:pt idx="233">
                  <c:v>870.10277031585997</c:v>
                </c:pt>
                <c:pt idx="234">
                  <c:v>875.03477062704997</c:v>
                </c:pt>
                <c:pt idx="235">
                  <c:v>879.96692398663004</c:v>
                </c:pt>
                <c:pt idx="236">
                  <c:v>880.67923585797996</c:v>
                </c:pt>
                <c:pt idx="237">
                  <c:v>884.89046355902997</c:v>
                </c:pt>
                <c:pt idx="238">
                  <c:v>885.96785841622</c:v>
                </c:pt>
                <c:pt idx="239">
                  <c:v>889.87314079965995</c:v>
                </c:pt>
                <c:pt idx="240">
                  <c:v>889.87923142245995</c:v>
                </c:pt>
                <c:pt idx="241">
                  <c:v>895.89585393470998</c:v>
                </c:pt>
                <c:pt idx="242">
                  <c:v>901.91308882897999</c:v>
                </c:pt>
                <c:pt idx="243">
                  <c:v>905.45313252559004</c:v>
                </c:pt>
                <c:pt idx="244">
                  <c:v>905.61795581811998</c:v>
                </c:pt>
                <c:pt idx="245">
                  <c:v>908.98735522641005</c:v>
                </c:pt>
                <c:pt idx="246">
                  <c:v>914.01544353817997</c:v>
                </c:pt>
                <c:pt idx="247">
                  <c:v>914.08656943557003</c:v>
                </c:pt>
                <c:pt idx="248">
                  <c:v>917.52682458100003</c:v>
                </c:pt>
                <c:pt idx="249">
                  <c:v>921.02028660360997</c:v>
                </c:pt>
                <c:pt idx="250">
                  <c:v>925.99198431519005</c:v>
                </c:pt>
                <c:pt idx="251">
                  <c:v>930.96504299482001</c:v>
                </c:pt>
                <c:pt idx="252">
                  <c:v>935.93824107385001</c:v>
                </c:pt>
                <c:pt idx="253">
                  <c:v>940.90979938364001</c:v>
                </c:pt>
                <c:pt idx="254">
                  <c:v>945.88312440115999</c:v>
                </c:pt>
                <c:pt idx="255">
                  <c:v>949.87528876885995</c:v>
                </c:pt>
                <c:pt idx="256">
                  <c:v>949.97538098587995</c:v>
                </c:pt>
                <c:pt idx="257">
                  <c:v>954.06795350237996</c:v>
                </c:pt>
                <c:pt idx="258">
                  <c:v>958.99859457955995</c:v>
                </c:pt>
                <c:pt idx="259">
                  <c:v>963.8850710657</c:v>
                </c:pt>
              </c:numCache>
              <c:extLst xmlns:c15="http://schemas.microsoft.com/office/drawing/2012/chart"/>
            </c:numRef>
          </c:xVal>
          <c:yVal>
            <c:numRef>
              <c:f>'WSPL_2D-Model_IST'!$AQ$4:$AQ$263</c:f>
              <c:extLst xmlns:c15="http://schemas.microsoft.com/office/drawing/2012/chart"/>
            </c:numRef>
          </c:yVal>
          <c:smooth val="1"/>
          <c:extLst xmlns:c15="http://schemas.microsoft.com/office/drawing/2012/chart">
            <c:ext xmlns:c16="http://schemas.microsoft.com/office/drawing/2014/chart" uri="{C3380CC4-5D6E-409C-BE32-E72D297353CC}">
              <c16:uniqueId val="{0000000E-4C60-409B-91A2-0F0710BFE3B0}"/>
            </c:ext>
          </c:extLst>
        </c:ser>
        <c:ser>
          <c:idx val="17"/>
          <c:order val="15"/>
          <c:tx>
            <c:strRef>
              <c:f>'WSPL_2D-Model_IST'!$AR$2:$AR$3</c:f>
              <c:strCache>
                <c:ptCount val="2"/>
                <c:pt idx="0">
                  <c:v>Fließgeschwindigkeit [m/s]</c:v>
                </c:pt>
                <c:pt idx="1">
                  <c:v>HQextrem</c:v>
                </c:pt>
              </c:strCache>
              <c:extLst xmlns:c15="http://schemas.microsoft.com/office/drawing/2012/chart"/>
            </c:strRef>
          </c:tx>
          <c:spPr>
            <a:ln w="19050" cap="rnd">
              <a:solidFill>
                <a:schemeClr val="accent6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'WSPL_2D-Model_IST'!$B$4:$B$263</c:f>
              <c:numCache>
                <c:formatCode>0.00</c:formatCode>
                <c:ptCount val="260"/>
                <c:pt idx="0">
                  <c:v>0</c:v>
                </c:pt>
                <c:pt idx="1">
                  <c:v>3.7126912906259002</c:v>
                </c:pt>
                <c:pt idx="2">
                  <c:v>8.5651999658832008</c:v>
                </c:pt>
                <c:pt idx="3">
                  <c:v>13.369331455093</c:v>
                </c:pt>
                <c:pt idx="4">
                  <c:v>15.840870174196001</c:v>
                </c:pt>
                <c:pt idx="5">
                  <c:v>17.889179487284999</c:v>
                </c:pt>
                <c:pt idx="6">
                  <c:v>21.714405056074</c:v>
                </c:pt>
                <c:pt idx="7">
                  <c:v>24.551894295795002</c:v>
                </c:pt>
                <c:pt idx="8">
                  <c:v>27.391041351841999</c:v>
                </c:pt>
                <c:pt idx="9">
                  <c:v>30.401569171782999</c:v>
                </c:pt>
                <c:pt idx="10">
                  <c:v>30.471673731164</c:v>
                </c:pt>
                <c:pt idx="11">
                  <c:v>33.808050038669002</c:v>
                </c:pt>
                <c:pt idx="12">
                  <c:v>37.204476948076</c:v>
                </c:pt>
                <c:pt idx="13">
                  <c:v>37.938721338886999</c:v>
                </c:pt>
                <c:pt idx="14">
                  <c:v>41.037080473878</c:v>
                </c:pt>
                <c:pt idx="15">
                  <c:v>41.647063829994003</c:v>
                </c:pt>
                <c:pt idx="16">
                  <c:v>43.682643017247997</c:v>
                </c:pt>
                <c:pt idx="17">
                  <c:v>45.737329920351002</c:v>
                </c:pt>
                <c:pt idx="18">
                  <c:v>45.896522545347999</c:v>
                </c:pt>
                <c:pt idx="19">
                  <c:v>45.916638843344998</c:v>
                </c:pt>
                <c:pt idx="20">
                  <c:v>49.539868252799003</c:v>
                </c:pt>
                <c:pt idx="21">
                  <c:v>54.250283052805003</c:v>
                </c:pt>
                <c:pt idx="22">
                  <c:v>58.940312225542002</c:v>
                </c:pt>
                <c:pt idx="23">
                  <c:v>63.636802308378002</c:v>
                </c:pt>
                <c:pt idx="24">
                  <c:v>66.313192910327004</c:v>
                </c:pt>
                <c:pt idx="25">
                  <c:v>68.383304220556994</c:v>
                </c:pt>
                <c:pt idx="26">
                  <c:v>73.069280233827001</c:v>
                </c:pt>
                <c:pt idx="27">
                  <c:v>78.138976984015002</c:v>
                </c:pt>
                <c:pt idx="28">
                  <c:v>83.205242929600999</c:v>
                </c:pt>
                <c:pt idx="29">
                  <c:v>88.101214226124995</c:v>
                </c:pt>
                <c:pt idx="30">
                  <c:v>88.199169209269996</c:v>
                </c:pt>
                <c:pt idx="31">
                  <c:v>93.242524150459005</c:v>
                </c:pt>
                <c:pt idx="32">
                  <c:v>95.654061516978999</c:v>
                </c:pt>
                <c:pt idx="33">
                  <c:v>98.291182405076</c:v>
                </c:pt>
                <c:pt idx="34">
                  <c:v>103.3458711724</c:v>
                </c:pt>
                <c:pt idx="35">
                  <c:v>108.32519383579</c:v>
                </c:pt>
                <c:pt idx="36">
                  <c:v>113.37302591290999</c:v>
                </c:pt>
                <c:pt idx="37">
                  <c:v>118.42716481149</c:v>
                </c:pt>
                <c:pt idx="38">
                  <c:v>123.27467723565</c:v>
                </c:pt>
                <c:pt idx="39">
                  <c:v>123.41313403197999</c:v>
                </c:pt>
                <c:pt idx="40">
                  <c:v>128.45322701344</c:v>
                </c:pt>
                <c:pt idx="41">
                  <c:v>133.50021323375</c:v>
                </c:pt>
                <c:pt idx="42">
                  <c:v>138.55229194847001</c:v>
                </c:pt>
                <c:pt idx="43">
                  <c:v>143.53896999688001</c:v>
                </c:pt>
                <c:pt idx="44">
                  <c:v>148.58711859875001</c:v>
                </c:pt>
                <c:pt idx="45">
                  <c:v>153.63348546908</c:v>
                </c:pt>
                <c:pt idx="46">
                  <c:v>158.61785836358001</c:v>
                </c:pt>
                <c:pt idx="47">
                  <c:v>163.66576529915</c:v>
                </c:pt>
                <c:pt idx="48">
                  <c:v>168.55038043235999</c:v>
                </c:pt>
                <c:pt idx="49">
                  <c:v>168.70751723537001</c:v>
                </c:pt>
                <c:pt idx="50">
                  <c:v>173.75963295477001</c:v>
                </c:pt>
                <c:pt idx="51">
                  <c:v>178.75361561328</c:v>
                </c:pt>
                <c:pt idx="52">
                  <c:v>183.80188870631</c:v>
                </c:pt>
                <c:pt idx="53">
                  <c:v>188.79472406510001</c:v>
                </c:pt>
                <c:pt idx="54">
                  <c:v>193.84962196110001</c:v>
                </c:pt>
                <c:pt idx="55">
                  <c:v>198.88877490100001</c:v>
                </c:pt>
                <c:pt idx="56">
                  <c:v>203.88330879097001</c:v>
                </c:pt>
                <c:pt idx="57">
                  <c:v>208.94470378373001</c:v>
                </c:pt>
                <c:pt idx="58">
                  <c:v>213.99910435213999</c:v>
                </c:pt>
                <c:pt idx="59">
                  <c:v>218.90335948922001</c:v>
                </c:pt>
                <c:pt idx="60">
                  <c:v>218.98616642178999</c:v>
                </c:pt>
                <c:pt idx="61">
                  <c:v>224.04115315544001</c:v>
                </c:pt>
                <c:pt idx="62">
                  <c:v>225.57899281428001</c:v>
                </c:pt>
                <c:pt idx="63">
                  <c:v>229.09613989229999</c:v>
                </c:pt>
                <c:pt idx="64">
                  <c:v>234.07430878072</c:v>
                </c:pt>
                <c:pt idx="65">
                  <c:v>239.16094594862</c:v>
                </c:pt>
                <c:pt idx="66">
                  <c:v>244.18582107594</c:v>
                </c:pt>
                <c:pt idx="67">
                  <c:v>249.21822410272</c:v>
                </c:pt>
                <c:pt idx="68">
                  <c:v>254.23557132415999</c:v>
                </c:pt>
                <c:pt idx="69">
                  <c:v>259.26044645011001</c:v>
                </c:pt>
                <c:pt idx="70">
                  <c:v>264.24203613479</c:v>
                </c:pt>
                <c:pt idx="71">
                  <c:v>264.28650405812999</c:v>
                </c:pt>
                <c:pt idx="72">
                  <c:v>269.29573576493999</c:v>
                </c:pt>
                <c:pt idx="73">
                  <c:v>274.32121448097001</c:v>
                </c:pt>
                <c:pt idx="74">
                  <c:v>279.33856969100998</c:v>
                </c:pt>
                <c:pt idx="75">
                  <c:v>279.84405832426</c:v>
                </c:pt>
                <c:pt idx="76">
                  <c:v>284.42211836121999</c:v>
                </c:pt>
                <c:pt idx="77">
                  <c:v>289.44030896929002</c:v>
                </c:pt>
                <c:pt idx="78">
                  <c:v>294.44948992757003</c:v>
                </c:pt>
                <c:pt idx="79">
                  <c:v>298.10152959149002</c:v>
                </c:pt>
                <c:pt idx="80">
                  <c:v>299.39393082242998</c:v>
                </c:pt>
                <c:pt idx="81">
                  <c:v>299.44093658038997</c:v>
                </c:pt>
                <c:pt idx="82">
                  <c:v>301.15849918036002</c:v>
                </c:pt>
                <c:pt idx="83">
                  <c:v>304.47069575620998</c:v>
                </c:pt>
                <c:pt idx="84">
                  <c:v>309.47210108720998</c:v>
                </c:pt>
                <c:pt idx="85">
                  <c:v>314.47496764804998</c:v>
                </c:pt>
                <c:pt idx="86">
                  <c:v>315.24303709765002</c:v>
                </c:pt>
                <c:pt idx="87">
                  <c:v>319.47993620032003</c:v>
                </c:pt>
                <c:pt idx="88">
                  <c:v>324.48528599407001</c:v>
                </c:pt>
                <c:pt idx="89">
                  <c:v>329.49411789516</c:v>
                </c:pt>
                <c:pt idx="90">
                  <c:v>329.54936155207002</c:v>
                </c:pt>
                <c:pt idx="91">
                  <c:v>329.65131670039</c:v>
                </c:pt>
                <c:pt idx="92">
                  <c:v>334.38765597321998</c:v>
                </c:pt>
                <c:pt idx="93">
                  <c:v>334.55193385644998</c:v>
                </c:pt>
                <c:pt idx="94">
                  <c:v>339.54717086606001</c:v>
                </c:pt>
                <c:pt idx="95">
                  <c:v>344.55349672833</c:v>
                </c:pt>
                <c:pt idx="96">
                  <c:v>349.55645341809998</c:v>
                </c:pt>
                <c:pt idx="97">
                  <c:v>352.63884914634002</c:v>
                </c:pt>
                <c:pt idx="98">
                  <c:v>354.61920230584002</c:v>
                </c:pt>
                <c:pt idx="99">
                  <c:v>359.62269950365999</c:v>
                </c:pt>
                <c:pt idx="100">
                  <c:v>364.62619670287</c:v>
                </c:pt>
                <c:pt idx="101">
                  <c:v>369.63014374059998</c:v>
                </c:pt>
                <c:pt idx="102">
                  <c:v>374.58296042440998</c:v>
                </c:pt>
                <c:pt idx="103">
                  <c:v>374.62536612271998</c:v>
                </c:pt>
                <c:pt idx="104">
                  <c:v>375.54077800411</c:v>
                </c:pt>
                <c:pt idx="105">
                  <c:v>379.62905985766997</c:v>
                </c:pt>
                <c:pt idx="106">
                  <c:v>384.62497422874998</c:v>
                </c:pt>
                <c:pt idx="107">
                  <c:v>386.26054141527999</c:v>
                </c:pt>
                <c:pt idx="108">
                  <c:v>389.68866263903999</c:v>
                </c:pt>
                <c:pt idx="109">
                  <c:v>394.68865923409999</c:v>
                </c:pt>
                <c:pt idx="110">
                  <c:v>399.68394658251998</c:v>
                </c:pt>
                <c:pt idx="111">
                  <c:v>404.62234790366</c:v>
                </c:pt>
                <c:pt idx="112">
                  <c:v>404.67878617346003</c:v>
                </c:pt>
                <c:pt idx="113">
                  <c:v>409.72750980149999</c:v>
                </c:pt>
                <c:pt idx="114">
                  <c:v>414.72121506841</c:v>
                </c:pt>
                <c:pt idx="115">
                  <c:v>418.49991347028998</c:v>
                </c:pt>
                <c:pt idx="116">
                  <c:v>419.71556868753999</c:v>
                </c:pt>
                <c:pt idx="117">
                  <c:v>420.80422533392999</c:v>
                </c:pt>
                <c:pt idx="118">
                  <c:v>424.76707880756999</c:v>
                </c:pt>
                <c:pt idx="119">
                  <c:v>429.19310836872</c:v>
                </c:pt>
                <c:pt idx="120">
                  <c:v>429.76419858782998</c:v>
                </c:pt>
                <c:pt idx="121">
                  <c:v>434.75449040855</c:v>
                </c:pt>
                <c:pt idx="122">
                  <c:v>439.73685925893</c:v>
                </c:pt>
                <c:pt idx="123">
                  <c:v>439.81379532963001</c:v>
                </c:pt>
                <c:pt idx="124">
                  <c:v>439.92487497760999</c:v>
                </c:pt>
                <c:pt idx="125">
                  <c:v>444.72182919584998</c:v>
                </c:pt>
                <c:pt idx="126">
                  <c:v>444.79270984627999</c:v>
                </c:pt>
                <c:pt idx="127">
                  <c:v>449.01630857172</c:v>
                </c:pt>
                <c:pt idx="128">
                  <c:v>449.78979576961001</c:v>
                </c:pt>
                <c:pt idx="129">
                  <c:v>454.83943585794998</c:v>
                </c:pt>
                <c:pt idx="130">
                  <c:v>459.85652306678003</c:v>
                </c:pt>
                <c:pt idx="131">
                  <c:v>464.86095814355002</c:v>
                </c:pt>
                <c:pt idx="132">
                  <c:v>469.86754025066</c:v>
                </c:pt>
                <c:pt idx="133">
                  <c:v>474.86982829919998</c:v>
                </c:pt>
                <c:pt idx="134">
                  <c:v>479.90919386601001</c:v>
                </c:pt>
                <c:pt idx="135">
                  <c:v>484.91144007746999</c:v>
                </c:pt>
                <c:pt idx="136">
                  <c:v>489.91427128397999</c:v>
                </c:pt>
                <c:pt idx="137">
                  <c:v>494.95856492529998</c:v>
                </c:pt>
                <c:pt idx="138">
                  <c:v>499.78900725952002</c:v>
                </c:pt>
                <c:pt idx="139">
                  <c:v>499.96810953211002</c:v>
                </c:pt>
                <c:pt idx="140">
                  <c:v>504.97125615093</c:v>
                </c:pt>
                <c:pt idx="141">
                  <c:v>509.98936494685</c:v>
                </c:pt>
                <c:pt idx="142">
                  <c:v>514.99744269300004</c:v>
                </c:pt>
                <c:pt idx="143">
                  <c:v>519.99819558572005</c:v>
                </c:pt>
                <c:pt idx="144">
                  <c:v>524.93380506335996</c:v>
                </c:pt>
                <c:pt idx="145">
                  <c:v>529.83332612743004</c:v>
                </c:pt>
                <c:pt idx="146">
                  <c:v>534.77810083846998</c:v>
                </c:pt>
                <c:pt idx="147">
                  <c:v>539.69212095583998</c:v>
                </c:pt>
                <c:pt idx="148">
                  <c:v>544.49678398971002</c:v>
                </c:pt>
                <c:pt idx="149">
                  <c:v>544.58823362237001</c:v>
                </c:pt>
                <c:pt idx="150">
                  <c:v>549.50930333861004</c:v>
                </c:pt>
                <c:pt idx="151">
                  <c:v>554.43491649217003</c:v>
                </c:pt>
                <c:pt idx="152">
                  <c:v>559.35572816086994</c:v>
                </c:pt>
                <c:pt idx="153">
                  <c:v>564.27653983130006</c:v>
                </c:pt>
                <c:pt idx="154">
                  <c:v>569.19735149962003</c:v>
                </c:pt>
                <c:pt idx="155">
                  <c:v>574.10371568864002</c:v>
                </c:pt>
                <c:pt idx="156">
                  <c:v>578.99925844562995</c:v>
                </c:pt>
                <c:pt idx="157">
                  <c:v>583.90199658701999</c:v>
                </c:pt>
                <c:pt idx="158">
                  <c:v>588.87348546483997</c:v>
                </c:pt>
                <c:pt idx="159">
                  <c:v>593.77078118845998</c:v>
                </c:pt>
                <c:pt idx="160">
                  <c:v>593.77267705599002</c:v>
                </c:pt>
                <c:pt idx="161">
                  <c:v>598.67462190977994</c:v>
                </c:pt>
                <c:pt idx="162">
                  <c:v>603.57723601812995</c:v>
                </c:pt>
                <c:pt idx="163">
                  <c:v>608.54738555595998</c:v>
                </c:pt>
                <c:pt idx="164">
                  <c:v>613.43885771439</c:v>
                </c:pt>
                <c:pt idx="165">
                  <c:v>618.34106078295997</c:v>
                </c:pt>
                <c:pt idx="166">
                  <c:v>623.24009991976004</c:v>
                </c:pt>
                <c:pt idx="167">
                  <c:v>623.25125099466004</c:v>
                </c:pt>
                <c:pt idx="168">
                  <c:v>628.21016756306005</c:v>
                </c:pt>
                <c:pt idx="169">
                  <c:v>633.10871727535005</c:v>
                </c:pt>
                <c:pt idx="170">
                  <c:v>638.01104588855003</c:v>
                </c:pt>
                <c:pt idx="171">
                  <c:v>642.94340997216</c:v>
                </c:pt>
                <c:pt idx="172">
                  <c:v>647.86825466638004</c:v>
                </c:pt>
                <c:pt idx="173">
                  <c:v>652.77104064638002</c:v>
                </c:pt>
                <c:pt idx="174">
                  <c:v>657.67023568302</c:v>
                </c:pt>
                <c:pt idx="175">
                  <c:v>662.63549403305001</c:v>
                </c:pt>
                <c:pt idx="176">
                  <c:v>662.64960755924994</c:v>
                </c:pt>
                <c:pt idx="177">
                  <c:v>667.53476416547005</c:v>
                </c:pt>
                <c:pt idx="178">
                  <c:v>672.43403451824997</c:v>
                </c:pt>
                <c:pt idx="179">
                  <c:v>677.39144062518005</c:v>
                </c:pt>
                <c:pt idx="180">
                  <c:v>682.29774468810001</c:v>
                </c:pt>
                <c:pt idx="181">
                  <c:v>686.34842451164002</c:v>
                </c:pt>
                <c:pt idx="182">
                  <c:v>687.21311553582996</c:v>
                </c:pt>
                <c:pt idx="183">
                  <c:v>692.10588872297001</c:v>
                </c:pt>
                <c:pt idx="184">
                  <c:v>692.20127509917995</c:v>
                </c:pt>
                <c:pt idx="185">
                  <c:v>697.11742604143001</c:v>
                </c:pt>
                <c:pt idx="186">
                  <c:v>702.04072990953</c:v>
                </c:pt>
                <c:pt idx="187">
                  <c:v>707.02071151565997</c:v>
                </c:pt>
                <c:pt idx="188">
                  <c:v>711.94683671983</c:v>
                </c:pt>
                <c:pt idx="189">
                  <c:v>716.81217334985001</c:v>
                </c:pt>
                <c:pt idx="190">
                  <c:v>716.86731569852998</c:v>
                </c:pt>
                <c:pt idx="191">
                  <c:v>721.82253700964998</c:v>
                </c:pt>
                <c:pt idx="192">
                  <c:v>726.78171981046</c:v>
                </c:pt>
                <c:pt idx="193">
                  <c:v>731.70826670233998</c:v>
                </c:pt>
                <c:pt idx="194">
                  <c:v>736.63676271412999</c:v>
                </c:pt>
                <c:pt idx="195">
                  <c:v>741.62385696309002</c:v>
                </c:pt>
                <c:pt idx="196">
                  <c:v>746.54576722259003</c:v>
                </c:pt>
                <c:pt idx="197">
                  <c:v>751.45568968406997</c:v>
                </c:pt>
                <c:pt idx="198">
                  <c:v>756.44133237543997</c:v>
                </c:pt>
                <c:pt idx="199">
                  <c:v>761.36566574547999</c:v>
                </c:pt>
                <c:pt idx="200">
                  <c:v>766.28218271373999</c:v>
                </c:pt>
                <c:pt idx="201">
                  <c:v>766.28374599486995</c:v>
                </c:pt>
                <c:pt idx="202">
                  <c:v>771.26108944122996</c:v>
                </c:pt>
                <c:pt idx="203">
                  <c:v>775.79668943312004</c:v>
                </c:pt>
                <c:pt idx="204">
                  <c:v>776.17746668264999</c:v>
                </c:pt>
                <c:pt idx="205">
                  <c:v>776.68363683993005</c:v>
                </c:pt>
                <c:pt idx="206">
                  <c:v>781.14855718752005</c:v>
                </c:pt>
                <c:pt idx="207">
                  <c:v>785.05515068902002</c:v>
                </c:pt>
                <c:pt idx="208">
                  <c:v>786.05711825013998</c:v>
                </c:pt>
                <c:pt idx="209">
                  <c:v>787.20228660762996</c:v>
                </c:pt>
                <c:pt idx="210">
                  <c:v>791.02820875430996</c:v>
                </c:pt>
                <c:pt idx="211">
                  <c:v>793.90634004059996</c:v>
                </c:pt>
                <c:pt idx="212">
                  <c:v>795.94482396668002</c:v>
                </c:pt>
                <c:pt idx="213">
                  <c:v>798.65404164193001</c:v>
                </c:pt>
                <c:pt idx="214">
                  <c:v>800.91567650024001</c:v>
                </c:pt>
                <c:pt idx="215">
                  <c:v>802.61703920753996</c:v>
                </c:pt>
                <c:pt idx="216">
                  <c:v>805.83242910280001</c:v>
                </c:pt>
                <c:pt idx="217">
                  <c:v>810.81098044524003</c:v>
                </c:pt>
                <c:pt idx="218">
                  <c:v>815.72003424033005</c:v>
                </c:pt>
                <c:pt idx="219">
                  <c:v>820.69068813313004</c:v>
                </c:pt>
                <c:pt idx="220">
                  <c:v>825.54445979303</c:v>
                </c:pt>
                <c:pt idx="221">
                  <c:v>825.60029401530005</c:v>
                </c:pt>
                <c:pt idx="222">
                  <c:v>828.92386605424997</c:v>
                </c:pt>
                <c:pt idx="223">
                  <c:v>830.57620664433</c:v>
                </c:pt>
                <c:pt idx="224">
                  <c:v>835.49901388546004</c:v>
                </c:pt>
                <c:pt idx="225">
                  <c:v>838.57631564422002</c:v>
                </c:pt>
                <c:pt idx="226">
                  <c:v>840.42227570957004</c:v>
                </c:pt>
                <c:pt idx="227">
                  <c:v>840.89438962191002</c:v>
                </c:pt>
                <c:pt idx="228">
                  <c:v>845.40974940086005</c:v>
                </c:pt>
                <c:pt idx="229">
                  <c:v>850.34222974206</c:v>
                </c:pt>
                <c:pt idx="230">
                  <c:v>855.25998474954997</c:v>
                </c:pt>
                <c:pt idx="231">
                  <c:v>860.19043341042004</c:v>
                </c:pt>
                <c:pt idx="232">
                  <c:v>865.17841646997999</c:v>
                </c:pt>
                <c:pt idx="233">
                  <c:v>870.10277031585997</c:v>
                </c:pt>
                <c:pt idx="234">
                  <c:v>875.03477062704997</c:v>
                </c:pt>
                <c:pt idx="235">
                  <c:v>879.96692398663004</c:v>
                </c:pt>
                <c:pt idx="236">
                  <c:v>880.67923585797996</c:v>
                </c:pt>
                <c:pt idx="237">
                  <c:v>884.89046355902997</c:v>
                </c:pt>
                <c:pt idx="238">
                  <c:v>885.96785841622</c:v>
                </c:pt>
                <c:pt idx="239">
                  <c:v>889.87314079965995</c:v>
                </c:pt>
                <c:pt idx="240">
                  <c:v>889.87923142245995</c:v>
                </c:pt>
                <c:pt idx="241">
                  <c:v>895.89585393470998</c:v>
                </c:pt>
                <c:pt idx="242">
                  <c:v>901.91308882897999</c:v>
                </c:pt>
                <c:pt idx="243">
                  <c:v>905.45313252559004</c:v>
                </c:pt>
                <c:pt idx="244">
                  <c:v>905.61795581811998</c:v>
                </c:pt>
                <c:pt idx="245">
                  <c:v>908.98735522641005</c:v>
                </c:pt>
                <c:pt idx="246">
                  <c:v>914.01544353817997</c:v>
                </c:pt>
                <c:pt idx="247">
                  <c:v>914.08656943557003</c:v>
                </c:pt>
                <c:pt idx="248">
                  <c:v>917.52682458100003</c:v>
                </c:pt>
                <c:pt idx="249">
                  <c:v>921.02028660360997</c:v>
                </c:pt>
                <c:pt idx="250">
                  <c:v>925.99198431519005</c:v>
                </c:pt>
                <c:pt idx="251">
                  <c:v>930.96504299482001</c:v>
                </c:pt>
                <c:pt idx="252">
                  <c:v>935.93824107385001</c:v>
                </c:pt>
                <c:pt idx="253">
                  <c:v>940.90979938364001</c:v>
                </c:pt>
                <c:pt idx="254">
                  <c:v>945.88312440115999</c:v>
                </c:pt>
                <c:pt idx="255">
                  <c:v>949.87528876885995</c:v>
                </c:pt>
                <c:pt idx="256">
                  <c:v>949.97538098587995</c:v>
                </c:pt>
                <c:pt idx="257">
                  <c:v>954.06795350237996</c:v>
                </c:pt>
                <c:pt idx="258">
                  <c:v>958.99859457955995</c:v>
                </c:pt>
                <c:pt idx="259">
                  <c:v>963.8850710657</c:v>
                </c:pt>
              </c:numCache>
              <c:extLst xmlns:c15="http://schemas.microsoft.com/office/drawing/2012/chart"/>
            </c:numRef>
          </c:xVal>
          <c:yVal>
            <c:numRef>
              <c:f>'WSPL_2D-Model_IST'!$AR$4:$AR$263</c:f>
              <c:extLst xmlns:c15="http://schemas.microsoft.com/office/drawing/2012/chart"/>
            </c:numRef>
          </c:yVal>
          <c:smooth val="1"/>
          <c:extLst xmlns:c15="http://schemas.microsoft.com/office/drawing/2012/chart">
            <c:ext xmlns:c16="http://schemas.microsoft.com/office/drawing/2014/chart" uri="{C3380CC4-5D6E-409C-BE32-E72D297353CC}">
              <c16:uniqueId val="{0000000F-4C60-409B-91A2-0F0710BFE3B0}"/>
            </c:ext>
          </c:extLst>
        </c:ser>
        <c:ser>
          <c:idx val="1"/>
          <c:order val="16"/>
          <c:tx>
            <c:v>WSPL_HQextrem_PLAN</c:v>
          </c:tx>
          <c:spPr>
            <a:ln w="12700" cap="rnd">
              <a:solidFill>
                <a:srgbClr val="7030A0"/>
              </a:solidFill>
              <a:round/>
            </a:ln>
            <a:effectLst/>
          </c:spPr>
          <c:marker>
            <c:symbol val="none"/>
          </c:marker>
          <c:xVal>
            <c:numRef>
              <c:f>'WSPL_2D-Model_PLAN'!$B$4:$B$513</c:f>
              <c:numCache>
                <c:formatCode>0.00</c:formatCode>
                <c:ptCount val="510"/>
                <c:pt idx="0">
                  <c:v>0</c:v>
                </c:pt>
                <c:pt idx="1">
                  <c:v>3.6596042005499001</c:v>
                </c:pt>
                <c:pt idx="2">
                  <c:v>5.8787353152988997</c:v>
                </c:pt>
                <c:pt idx="3">
                  <c:v>8.5657214229527003</c:v>
                </c:pt>
                <c:pt idx="4">
                  <c:v>11.970336010860001</c:v>
                </c:pt>
                <c:pt idx="5">
                  <c:v>13.369877344958001</c:v>
                </c:pt>
                <c:pt idx="6">
                  <c:v>15.847956266153</c:v>
                </c:pt>
                <c:pt idx="7">
                  <c:v>17.889664938951999</c:v>
                </c:pt>
                <c:pt idx="8">
                  <c:v>19.874677332861001</c:v>
                </c:pt>
                <c:pt idx="9">
                  <c:v>21.714913928788999</c:v>
                </c:pt>
                <c:pt idx="10">
                  <c:v>24.552432224663999</c:v>
                </c:pt>
                <c:pt idx="11">
                  <c:v>27.391554350124999</c:v>
                </c:pt>
                <c:pt idx="12">
                  <c:v>29.239349188464001</c:v>
                </c:pt>
                <c:pt idx="13">
                  <c:v>30.402082170728001</c:v>
                </c:pt>
                <c:pt idx="14">
                  <c:v>30.471673777199999</c:v>
                </c:pt>
                <c:pt idx="15">
                  <c:v>31.449919559272001</c:v>
                </c:pt>
                <c:pt idx="16">
                  <c:v>33.584231981529001</c:v>
                </c:pt>
                <c:pt idx="17">
                  <c:v>37.204971148376998</c:v>
                </c:pt>
                <c:pt idx="18">
                  <c:v>37.501368667904998</c:v>
                </c:pt>
                <c:pt idx="19">
                  <c:v>37.938721386075997</c:v>
                </c:pt>
                <c:pt idx="20">
                  <c:v>39.085411248890999</c:v>
                </c:pt>
                <c:pt idx="21">
                  <c:v>39.745231705994001</c:v>
                </c:pt>
                <c:pt idx="22">
                  <c:v>39.852579681039003</c:v>
                </c:pt>
                <c:pt idx="23">
                  <c:v>41.978743864823997</c:v>
                </c:pt>
                <c:pt idx="24">
                  <c:v>43.609320741120001</c:v>
                </c:pt>
                <c:pt idx="25">
                  <c:v>44.118346969268998</c:v>
                </c:pt>
                <c:pt idx="26">
                  <c:v>45.210240042465998</c:v>
                </c:pt>
                <c:pt idx="27">
                  <c:v>45.363539816649997</c:v>
                </c:pt>
                <c:pt idx="28">
                  <c:v>45.896522593728001</c:v>
                </c:pt>
                <c:pt idx="29">
                  <c:v>46.145355996265998</c:v>
                </c:pt>
                <c:pt idx="30">
                  <c:v>46.295176260878002</c:v>
                </c:pt>
                <c:pt idx="31">
                  <c:v>47.335072975187998</c:v>
                </c:pt>
                <c:pt idx="32">
                  <c:v>47.356688038747997</c:v>
                </c:pt>
                <c:pt idx="33">
                  <c:v>48.404299238927003</c:v>
                </c:pt>
                <c:pt idx="34">
                  <c:v>49.444066828337</c:v>
                </c:pt>
                <c:pt idx="35">
                  <c:v>50.489098337921</c:v>
                </c:pt>
                <c:pt idx="36">
                  <c:v>51.773709796101002</c:v>
                </c:pt>
                <c:pt idx="37">
                  <c:v>52.911549182553998</c:v>
                </c:pt>
                <c:pt idx="38">
                  <c:v>53.044873133099998</c:v>
                </c:pt>
                <c:pt idx="39">
                  <c:v>54.317846621732997</c:v>
                </c:pt>
                <c:pt idx="40">
                  <c:v>55.600446523108999</c:v>
                </c:pt>
                <c:pt idx="41">
                  <c:v>56.882577618383998</c:v>
                </c:pt>
                <c:pt idx="42">
                  <c:v>58.148662393099997</c:v>
                </c:pt>
                <c:pt idx="43">
                  <c:v>58.322507981279998</c:v>
                </c:pt>
                <c:pt idx="44">
                  <c:v>59.407232041870998</c:v>
                </c:pt>
                <c:pt idx="45">
                  <c:v>60.652203099792999</c:v>
                </c:pt>
                <c:pt idx="46">
                  <c:v>61.892847278715003</c:v>
                </c:pt>
                <c:pt idx="47">
                  <c:v>63.136080395310998</c:v>
                </c:pt>
                <c:pt idx="48">
                  <c:v>63.463310038186997</c:v>
                </c:pt>
                <c:pt idx="49">
                  <c:v>64.389823713365999</c:v>
                </c:pt>
                <c:pt idx="50">
                  <c:v>64.824242694310001</c:v>
                </c:pt>
                <c:pt idx="51">
                  <c:v>65.632773945357002</c:v>
                </c:pt>
                <c:pt idx="52">
                  <c:v>65.739205045524997</c:v>
                </c:pt>
                <c:pt idx="53">
                  <c:v>66.882784659587003</c:v>
                </c:pt>
                <c:pt idx="54">
                  <c:v>67.109621636849994</c:v>
                </c:pt>
                <c:pt idx="55">
                  <c:v>68.133841967487001</c:v>
                </c:pt>
                <c:pt idx="56">
                  <c:v>68.929267950525997</c:v>
                </c:pt>
                <c:pt idx="57">
                  <c:v>69.403999718875994</c:v>
                </c:pt>
                <c:pt idx="58">
                  <c:v>69.881216569881005</c:v>
                </c:pt>
                <c:pt idx="59">
                  <c:v>70.636652874449993</c:v>
                </c:pt>
                <c:pt idx="60">
                  <c:v>70.878897972736993</c:v>
                </c:pt>
                <c:pt idx="61">
                  <c:v>71.845028653997005</c:v>
                </c:pt>
                <c:pt idx="62">
                  <c:v>72.017562578037001</c:v>
                </c:pt>
                <c:pt idx="63">
                  <c:v>73.080109799389007</c:v>
                </c:pt>
                <c:pt idx="64">
                  <c:v>73.167679683941003</c:v>
                </c:pt>
                <c:pt idx="65">
                  <c:v>74.204875185922006</c:v>
                </c:pt>
                <c:pt idx="66">
                  <c:v>74.345573774475994</c:v>
                </c:pt>
                <c:pt idx="67">
                  <c:v>75.593940310177004</c:v>
                </c:pt>
                <c:pt idx="68">
                  <c:v>75.868541523382007</c:v>
                </c:pt>
                <c:pt idx="69">
                  <c:v>76.814302736236996</c:v>
                </c:pt>
                <c:pt idx="70">
                  <c:v>78.021242750682006</c:v>
                </c:pt>
                <c:pt idx="71">
                  <c:v>79.223787055879995</c:v>
                </c:pt>
                <c:pt idx="72">
                  <c:v>80.840910483008003</c:v>
                </c:pt>
                <c:pt idx="73">
                  <c:v>81.399318920471998</c:v>
                </c:pt>
                <c:pt idx="74">
                  <c:v>82.356742926653993</c:v>
                </c:pt>
                <c:pt idx="75">
                  <c:v>82.449518718071005</c:v>
                </c:pt>
                <c:pt idx="76">
                  <c:v>84.072917698308999</c:v>
                </c:pt>
                <c:pt idx="77">
                  <c:v>84.269555137899999</c:v>
                </c:pt>
                <c:pt idx="78">
                  <c:v>84.544569551411001</c:v>
                </c:pt>
                <c:pt idx="79">
                  <c:v>85.887843122123002</c:v>
                </c:pt>
                <c:pt idx="80">
                  <c:v>86.413048071036997</c:v>
                </c:pt>
                <c:pt idx="81">
                  <c:v>87.150014000571005</c:v>
                </c:pt>
                <c:pt idx="82">
                  <c:v>88.101214282244001</c:v>
                </c:pt>
                <c:pt idx="83">
                  <c:v>88.835200466930004</c:v>
                </c:pt>
                <c:pt idx="84">
                  <c:v>88.987407239877001</c:v>
                </c:pt>
                <c:pt idx="85">
                  <c:v>90.053989571379006</c:v>
                </c:pt>
                <c:pt idx="86">
                  <c:v>91.215334906438002</c:v>
                </c:pt>
                <c:pt idx="87">
                  <c:v>92.683884238410997</c:v>
                </c:pt>
                <c:pt idx="88">
                  <c:v>93.861442592252004</c:v>
                </c:pt>
                <c:pt idx="89">
                  <c:v>95.413456245527996</c:v>
                </c:pt>
                <c:pt idx="90">
                  <c:v>95.954241435685006</c:v>
                </c:pt>
                <c:pt idx="91">
                  <c:v>97.518335514865001</c:v>
                </c:pt>
                <c:pt idx="92">
                  <c:v>98.846746860370999</c:v>
                </c:pt>
                <c:pt idx="93">
                  <c:v>100.18814461012001</c:v>
                </c:pt>
                <c:pt idx="94">
                  <c:v>102.08068804097999</c:v>
                </c:pt>
                <c:pt idx="95">
                  <c:v>103.52274356028001</c:v>
                </c:pt>
                <c:pt idx="96">
                  <c:v>104.81967403593001</c:v>
                </c:pt>
                <c:pt idx="97">
                  <c:v>106.55860351699</c:v>
                </c:pt>
                <c:pt idx="98">
                  <c:v>108.05365473880001</c:v>
                </c:pt>
                <c:pt idx="99">
                  <c:v>109.27629656674</c:v>
                </c:pt>
                <c:pt idx="100">
                  <c:v>110.94913613337</c:v>
                </c:pt>
                <c:pt idx="101">
                  <c:v>113.35926370227</c:v>
                </c:pt>
                <c:pt idx="102">
                  <c:v>115.15878128385</c:v>
                </c:pt>
                <c:pt idx="103">
                  <c:v>117.59812684457999</c:v>
                </c:pt>
                <c:pt idx="104">
                  <c:v>118.6691362465</c:v>
                </c:pt>
                <c:pt idx="105">
                  <c:v>121.15534942981</c:v>
                </c:pt>
                <c:pt idx="106">
                  <c:v>123.0683855379</c:v>
                </c:pt>
                <c:pt idx="107">
                  <c:v>123.27467729639</c:v>
                </c:pt>
                <c:pt idx="108">
                  <c:v>125.33072288818001</c:v>
                </c:pt>
                <c:pt idx="109">
                  <c:v>128.00676221184</c:v>
                </c:pt>
                <c:pt idx="110">
                  <c:v>128.8532725936</c:v>
                </c:pt>
                <c:pt idx="111">
                  <c:v>130.14843787664</c:v>
                </c:pt>
                <c:pt idx="112">
                  <c:v>131.75054260638001</c:v>
                </c:pt>
                <c:pt idx="113">
                  <c:v>134.08733824325</c:v>
                </c:pt>
                <c:pt idx="114">
                  <c:v>136.88145173103999</c:v>
                </c:pt>
                <c:pt idx="115">
                  <c:v>138.75352367457</c:v>
                </c:pt>
                <c:pt idx="116">
                  <c:v>139.25638332834001</c:v>
                </c:pt>
                <c:pt idx="117">
                  <c:v>141.28553466709999</c:v>
                </c:pt>
                <c:pt idx="118">
                  <c:v>143.80864155188999</c:v>
                </c:pt>
                <c:pt idx="119">
                  <c:v>146.56826826105001</c:v>
                </c:pt>
                <c:pt idx="120">
                  <c:v>147.17693227172001</c:v>
                </c:pt>
                <c:pt idx="121">
                  <c:v>149.39713803288001</c:v>
                </c:pt>
                <c:pt idx="122">
                  <c:v>150.78132543157</c:v>
                </c:pt>
                <c:pt idx="123">
                  <c:v>156.69036465828</c:v>
                </c:pt>
                <c:pt idx="124">
                  <c:v>158.67770667259001</c:v>
                </c:pt>
                <c:pt idx="125">
                  <c:v>160.41924207982001</c:v>
                </c:pt>
                <c:pt idx="126">
                  <c:v>166.16881531964</c:v>
                </c:pt>
                <c:pt idx="127">
                  <c:v>167.41106266931999</c:v>
                </c:pt>
                <c:pt idx="128">
                  <c:v>168.55038050248001</c:v>
                </c:pt>
                <c:pt idx="129">
                  <c:v>169.38912086293999</c:v>
                </c:pt>
                <c:pt idx="130">
                  <c:v>170.08215537162999</c:v>
                </c:pt>
                <c:pt idx="131">
                  <c:v>172.75905748215999</c:v>
                </c:pt>
                <c:pt idx="132">
                  <c:v>174.56202412452001</c:v>
                </c:pt>
                <c:pt idx="133">
                  <c:v>176.48150015183001</c:v>
                </c:pt>
                <c:pt idx="134">
                  <c:v>178.20476110368</c:v>
                </c:pt>
                <c:pt idx="135">
                  <c:v>179.44689906835001</c:v>
                </c:pt>
                <c:pt idx="136">
                  <c:v>182.30277367299001</c:v>
                </c:pt>
                <c:pt idx="137">
                  <c:v>184.11156619446001</c:v>
                </c:pt>
                <c:pt idx="138">
                  <c:v>185.71718351992999</c:v>
                </c:pt>
                <c:pt idx="139">
                  <c:v>187.18697939671</c:v>
                </c:pt>
                <c:pt idx="140">
                  <c:v>189.01899441110001</c:v>
                </c:pt>
                <c:pt idx="141">
                  <c:v>191.95659472976999</c:v>
                </c:pt>
                <c:pt idx="142">
                  <c:v>193.96156864426001</c:v>
                </c:pt>
                <c:pt idx="143">
                  <c:v>195.35537898379999</c:v>
                </c:pt>
                <c:pt idx="144">
                  <c:v>195.8591847026</c:v>
                </c:pt>
                <c:pt idx="145">
                  <c:v>200.37467610242001</c:v>
                </c:pt>
                <c:pt idx="146">
                  <c:v>200.45865477321999</c:v>
                </c:pt>
                <c:pt idx="147">
                  <c:v>200.70773770541999</c:v>
                </c:pt>
                <c:pt idx="148">
                  <c:v>204.17216786538</c:v>
                </c:pt>
                <c:pt idx="149">
                  <c:v>205.73600946361</c:v>
                </c:pt>
                <c:pt idx="150">
                  <c:v>206.02594334634</c:v>
                </c:pt>
                <c:pt idx="151">
                  <c:v>206.88259250572</c:v>
                </c:pt>
                <c:pt idx="152">
                  <c:v>207.63905947584999</c:v>
                </c:pt>
                <c:pt idx="153">
                  <c:v>209.12277138256999</c:v>
                </c:pt>
                <c:pt idx="154">
                  <c:v>211.36077337515999</c:v>
                </c:pt>
                <c:pt idx="155">
                  <c:v>211.44369649382</c:v>
                </c:pt>
                <c:pt idx="156">
                  <c:v>212.13883298281999</c:v>
                </c:pt>
                <c:pt idx="157">
                  <c:v>212.42940811285999</c:v>
                </c:pt>
                <c:pt idx="158">
                  <c:v>212.68941976637001</c:v>
                </c:pt>
                <c:pt idx="159">
                  <c:v>213.14303536768</c:v>
                </c:pt>
                <c:pt idx="160">
                  <c:v>213.77560309725001</c:v>
                </c:pt>
                <c:pt idx="161">
                  <c:v>213.97404970900001</c:v>
                </c:pt>
                <c:pt idx="162">
                  <c:v>213.98381653057001</c:v>
                </c:pt>
                <c:pt idx="163">
                  <c:v>215.21633217022</c:v>
                </c:pt>
                <c:pt idx="164">
                  <c:v>215.27085893284001</c:v>
                </c:pt>
                <c:pt idx="165">
                  <c:v>216.45565877159001</c:v>
                </c:pt>
                <c:pt idx="166">
                  <c:v>216.55294609648001</c:v>
                </c:pt>
                <c:pt idx="167">
                  <c:v>217.69155844059</c:v>
                </c:pt>
                <c:pt idx="168">
                  <c:v>217.82866758076</c:v>
                </c:pt>
                <c:pt idx="169">
                  <c:v>218.90335956771</c:v>
                </c:pt>
                <c:pt idx="170">
                  <c:v>218.93041129712</c:v>
                </c:pt>
                <c:pt idx="171">
                  <c:v>219.09382735471999</c:v>
                </c:pt>
                <c:pt idx="172">
                  <c:v>220.11739862911</c:v>
                </c:pt>
                <c:pt idx="173">
                  <c:v>220.32071262775</c:v>
                </c:pt>
                <c:pt idx="174">
                  <c:v>220.65613773595001</c:v>
                </c:pt>
                <c:pt idx="175">
                  <c:v>221.85375632642999</c:v>
                </c:pt>
                <c:pt idx="176">
                  <c:v>223.01931407628001</c:v>
                </c:pt>
                <c:pt idx="177">
                  <c:v>224.07957091051</c:v>
                </c:pt>
                <c:pt idx="178">
                  <c:v>224.94860562022001</c:v>
                </c:pt>
                <c:pt idx="179">
                  <c:v>225.45346457136</c:v>
                </c:pt>
                <c:pt idx="180">
                  <c:v>226.93766727882999</c:v>
                </c:pt>
                <c:pt idx="181">
                  <c:v>227.89319335261001</c:v>
                </c:pt>
                <c:pt idx="182">
                  <c:v>229.22587626197</c:v>
                </c:pt>
                <c:pt idx="183">
                  <c:v>230.88522811132</c:v>
                </c:pt>
                <c:pt idx="184">
                  <c:v>230.89913078408</c:v>
                </c:pt>
                <c:pt idx="185">
                  <c:v>234.85701182361001</c:v>
                </c:pt>
                <c:pt idx="186">
                  <c:v>237.16263368783001</c:v>
                </c:pt>
                <c:pt idx="187">
                  <c:v>238.60275975924</c:v>
                </c:pt>
                <c:pt idx="188">
                  <c:v>239.81347700182999</c:v>
                </c:pt>
                <c:pt idx="189">
                  <c:v>241.90238238782999</c:v>
                </c:pt>
                <c:pt idx="190">
                  <c:v>244.18303985159</c:v>
                </c:pt>
                <c:pt idx="191">
                  <c:v>252.6781051497</c:v>
                </c:pt>
                <c:pt idx="192">
                  <c:v>258.33470903120002</c:v>
                </c:pt>
                <c:pt idx="193">
                  <c:v>264.24203622389001</c:v>
                </c:pt>
                <c:pt idx="194">
                  <c:v>266.72192059499997</c:v>
                </c:pt>
                <c:pt idx="195">
                  <c:v>272.46458113678</c:v>
                </c:pt>
                <c:pt idx="196">
                  <c:v>280.68103058266001</c:v>
                </c:pt>
                <c:pt idx="197">
                  <c:v>286.57207675354999</c:v>
                </c:pt>
                <c:pt idx="198">
                  <c:v>294.58598218207999</c:v>
                </c:pt>
                <c:pt idx="199">
                  <c:v>299.39393091545998</c:v>
                </c:pt>
                <c:pt idx="200">
                  <c:v>300.61307327117999</c:v>
                </c:pt>
                <c:pt idx="201">
                  <c:v>302.62597881117</c:v>
                </c:pt>
                <c:pt idx="202">
                  <c:v>305.20907573353003</c:v>
                </c:pt>
                <c:pt idx="203">
                  <c:v>306.28050003801002</c:v>
                </c:pt>
                <c:pt idx="204">
                  <c:v>309.54674031962003</c:v>
                </c:pt>
                <c:pt idx="205">
                  <c:v>311.92571890464001</c:v>
                </c:pt>
                <c:pt idx="206">
                  <c:v>319.32902454190003</c:v>
                </c:pt>
                <c:pt idx="207">
                  <c:v>323.90740186913001</c:v>
                </c:pt>
                <c:pt idx="208">
                  <c:v>328.70587166791</c:v>
                </c:pt>
                <c:pt idx="209">
                  <c:v>334.38765607127999</c:v>
                </c:pt>
                <c:pt idx="210">
                  <c:v>335.82279131972001</c:v>
                </c:pt>
                <c:pt idx="211">
                  <c:v>340.91683285078</c:v>
                </c:pt>
                <c:pt idx="212">
                  <c:v>347.72211194848001</c:v>
                </c:pt>
                <c:pt idx="213">
                  <c:v>354.57391319909999</c:v>
                </c:pt>
                <c:pt idx="214">
                  <c:v>359.59855143183</c:v>
                </c:pt>
                <c:pt idx="215">
                  <c:v>363.67814547666001</c:v>
                </c:pt>
                <c:pt idx="216">
                  <c:v>369.30567600917999</c:v>
                </c:pt>
                <c:pt idx="217">
                  <c:v>371.49645098781002</c:v>
                </c:pt>
                <c:pt idx="218">
                  <c:v>373.75731251128002</c:v>
                </c:pt>
                <c:pt idx="219">
                  <c:v>374.58296053063998</c:v>
                </c:pt>
                <c:pt idx="220">
                  <c:v>377.68803261031002</c:v>
                </c:pt>
                <c:pt idx="221">
                  <c:v>377.87357059375</c:v>
                </c:pt>
                <c:pt idx="222">
                  <c:v>377.98223611425999</c:v>
                </c:pt>
                <c:pt idx="223">
                  <c:v>377.98960916227003</c:v>
                </c:pt>
                <c:pt idx="224">
                  <c:v>378.24781729295</c:v>
                </c:pt>
                <c:pt idx="225">
                  <c:v>378.43155328411001</c:v>
                </c:pt>
                <c:pt idx="226">
                  <c:v>379.83100814648998</c:v>
                </c:pt>
                <c:pt idx="227">
                  <c:v>379.901491007</c:v>
                </c:pt>
                <c:pt idx="228">
                  <c:v>380.00791445796</c:v>
                </c:pt>
                <c:pt idx="229">
                  <c:v>381.96351146640001</c:v>
                </c:pt>
                <c:pt idx="230">
                  <c:v>382.43555625558997</c:v>
                </c:pt>
                <c:pt idx="231">
                  <c:v>382.61287666304003</c:v>
                </c:pt>
                <c:pt idx="232">
                  <c:v>384.86795030893001</c:v>
                </c:pt>
                <c:pt idx="233">
                  <c:v>386.41987078065</c:v>
                </c:pt>
                <c:pt idx="234">
                  <c:v>393.07490431602002</c:v>
                </c:pt>
                <c:pt idx="235">
                  <c:v>393.16164757214</c:v>
                </c:pt>
                <c:pt idx="236">
                  <c:v>393.22832973645001</c:v>
                </c:pt>
                <c:pt idx="237">
                  <c:v>393.35740414393001</c:v>
                </c:pt>
                <c:pt idx="238">
                  <c:v>403.08072171793998</c:v>
                </c:pt>
                <c:pt idx="239">
                  <c:v>404.62234801531997</c:v>
                </c:pt>
                <c:pt idx="240">
                  <c:v>406.46515287147997</c:v>
                </c:pt>
                <c:pt idx="241">
                  <c:v>406.86578775395998</c:v>
                </c:pt>
                <c:pt idx="242">
                  <c:v>408.62501294604999</c:v>
                </c:pt>
                <c:pt idx="243">
                  <c:v>411.38448033608</c:v>
                </c:pt>
                <c:pt idx="244">
                  <c:v>415.63347560808</c:v>
                </c:pt>
                <c:pt idx="245">
                  <c:v>418.79409274966002</c:v>
                </c:pt>
                <c:pt idx="246">
                  <c:v>423.75534099842002</c:v>
                </c:pt>
                <c:pt idx="247">
                  <c:v>423.77786595815002</c:v>
                </c:pt>
                <c:pt idx="248">
                  <c:v>423.82297588061999</c:v>
                </c:pt>
                <c:pt idx="249">
                  <c:v>428.47445715303002</c:v>
                </c:pt>
                <c:pt idx="250">
                  <c:v>432.33035891083</c:v>
                </c:pt>
                <c:pt idx="251">
                  <c:v>433.23151248261001</c:v>
                </c:pt>
                <c:pt idx="252">
                  <c:v>434.13727600408998</c:v>
                </c:pt>
                <c:pt idx="253">
                  <c:v>435.57433658959002</c:v>
                </c:pt>
                <c:pt idx="254">
                  <c:v>435.62065793414001</c:v>
                </c:pt>
                <c:pt idx="255">
                  <c:v>436.34012603523001</c:v>
                </c:pt>
                <c:pt idx="256">
                  <c:v>436.54365803898997</c:v>
                </c:pt>
                <c:pt idx="257">
                  <c:v>437.15716135349999</c:v>
                </c:pt>
                <c:pt idx="258">
                  <c:v>437.38776733287</c:v>
                </c:pt>
                <c:pt idx="259">
                  <c:v>437.57582459384997</c:v>
                </c:pt>
                <c:pt idx="260">
                  <c:v>438.40484382431998</c:v>
                </c:pt>
                <c:pt idx="261">
                  <c:v>438.99096924810999</c:v>
                </c:pt>
                <c:pt idx="262">
                  <c:v>442.01409475464999</c:v>
                </c:pt>
                <c:pt idx="263">
                  <c:v>443.29002919128999</c:v>
                </c:pt>
                <c:pt idx="264">
                  <c:v>444.72182931591999</c:v>
                </c:pt>
                <c:pt idx="265">
                  <c:v>445.58069151875998</c:v>
                </c:pt>
                <c:pt idx="266">
                  <c:v>448.18791279822</c:v>
                </c:pt>
                <c:pt idx="267">
                  <c:v>450.25030876864997</c:v>
                </c:pt>
                <c:pt idx="268">
                  <c:v>450.65786105826999</c:v>
                </c:pt>
                <c:pt idx="269">
                  <c:v>451.52394061564002</c:v>
                </c:pt>
                <c:pt idx="270">
                  <c:v>453.26684451155</c:v>
                </c:pt>
                <c:pt idx="271">
                  <c:v>453.99402691543003</c:v>
                </c:pt>
                <c:pt idx="272">
                  <c:v>454.43188411231</c:v>
                </c:pt>
                <c:pt idx="273">
                  <c:v>457.09378816519001</c:v>
                </c:pt>
                <c:pt idx="274">
                  <c:v>458.8276915564</c:v>
                </c:pt>
                <c:pt idx="275">
                  <c:v>459.12398589204997</c:v>
                </c:pt>
                <c:pt idx="276">
                  <c:v>460.13764564617998</c:v>
                </c:pt>
                <c:pt idx="277">
                  <c:v>461.90321986713002</c:v>
                </c:pt>
                <c:pt idx="278">
                  <c:v>463.78631320833</c:v>
                </c:pt>
                <c:pt idx="279">
                  <c:v>465.06762602550998</c:v>
                </c:pt>
                <c:pt idx="280">
                  <c:v>466.95062142102</c:v>
                </c:pt>
                <c:pt idx="281">
                  <c:v>468.23199762402999</c:v>
                </c:pt>
                <c:pt idx="282">
                  <c:v>470.11505712463997</c:v>
                </c:pt>
                <c:pt idx="283">
                  <c:v>471.40022367853999</c:v>
                </c:pt>
                <c:pt idx="284">
                  <c:v>472.67898667129998</c:v>
                </c:pt>
                <c:pt idx="285">
                  <c:v>474.56446394341998</c:v>
                </c:pt>
                <c:pt idx="286">
                  <c:v>477.97655683849001</c:v>
                </c:pt>
                <c:pt idx="287">
                  <c:v>481.09539179472</c:v>
                </c:pt>
                <c:pt idx="288">
                  <c:v>483.24873440964001</c:v>
                </c:pt>
                <c:pt idx="289">
                  <c:v>486.65298940224</c:v>
                </c:pt>
                <c:pt idx="290">
                  <c:v>491.93300470283998</c:v>
                </c:pt>
                <c:pt idx="291">
                  <c:v>495.33987942498999</c:v>
                </c:pt>
                <c:pt idx="292">
                  <c:v>499.78900738811001</c:v>
                </c:pt>
                <c:pt idx="293">
                  <c:v>500.61355173161002</c:v>
                </c:pt>
                <c:pt idx="294">
                  <c:v>504.03713638583002</c:v>
                </c:pt>
                <c:pt idx="295">
                  <c:v>509.23486065319997</c:v>
                </c:pt>
                <c:pt idx="296">
                  <c:v>512.71885225071003</c:v>
                </c:pt>
                <c:pt idx="297">
                  <c:v>513.84764490533996</c:v>
                </c:pt>
                <c:pt idx="298">
                  <c:v>516.17228580050005</c:v>
                </c:pt>
                <c:pt idx="299">
                  <c:v>516.60762941966004</c:v>
                </c:pt>
                <c:pt idx="300">
                  <c:v>518.31678535013998</c:v>
                </c:pt>
                <c:pt idx="301">
                  <c:v>518.65074097279</c:v>
                </c:pt>
                <c:pt idx="302">
                  <c:v>519.80091481902002</c:v>
                </c:pt>
                <c:pt idx="303">
                  <c:v>520.31115082974998</c:v>
                </c:pt>
                <c:pt idx="304">
                  <c:v>521.30421906735</c:v>
                </c:pt>
                <c:pt idx="305">
                  <c:v>522.14020729849005</c:v>
                </c:pt>
                <c:pt idx="306">
                  <c:v>522.89887288166005</c:v>
                </c:pt>
                <c:pt idx="307">
                  <c:v>523.63854170873003</c:v>
                </c:pt>
                <c:pt idx="308">
                  <c:v>524.64812035150999</c:v>
                </c:pt>
                <c:pt idx="309">
                  <c:v>525.65618805328995</c:v>
                </c:pt>
                <c:pt idx="310">
                  <c:v>526.79673376367998</c:v>
                </c:pt>
                <c:pt idx="311">
                  <c:v>527.06451279672001</c:v>
                </c:pt>
                <c:pt idx="312">
                  <c:v>528.48258097678001</c:v>
                </c:pt>
                <c:pt idx="313">
                  <c:v>528.61700570383005</c:v>
                </c:pt>
                <c:pt idx="314">
                  <c:v>530.18627563924997</c:v>
                </c:pt>
                <c:pt idx="315">
                  <c:v>531.07439520126002</c:v>
                </c:pt>
                <c:pt idx="316">
                  <c:v>531.83794552927998</c:v>
                </c:pt>
                <c:pt idx="317">
                  <c:v>533.36735973020996</c:v>
                </c:pt>
                <c:pt idx="318">
                  <c:v>533.44491080993998</c:v>
                </c:pt>
                <c:pt idx="319">
                  <c:v>534.27747787393002</c:v>
                </c:pt>
                <c:pt idx="320">
                  <c:v>535.03396058742999</c:v>
                </c:pt>
                <c:pt idx="321">
                  <c:v>535.11031398987996</c:v>
                </c:pt>
                <c:pt idx="322">
                  <c:v>536.41794539524005</c:v>
                </c:pt>
                <c:pt idx="323">
                  <c:v>536.49868362660004</c:v>
                </c:pt>
                <c:pt idx="324">
                  <c:v>537.79501737611997</c:v>
                </c:pt>
                <c:pt idx="325">
                  <c:v>537.87420353765003</c:v>
                </c:pt>
                <c:pt idx="326">
                  <c:v>539.17810617674002</c:v>
                </c:pt>
                <c:pt idx="327">
                  <c:v>539.25155289882002</c:v>
                </c:pt>
                <c:pt idx="328">
                  <c:v>540.56417090170999</c:v>
                </c:pt>
                <c:pt idx="329">
                  <c:v>540.60810924409998</c:v>
                </c:pt>
                <c:pt idx="330">
                  <c:v>541.68338342773995</c:v>
                </c:pt>
                <c:pt idx="331">
                  <c:v>541.85659856898997</c:v>
                </c:pt>
                <c:pt idx="332">
                  <c:v>541.96386747383997</c:v>
                </c:pt>
                <c:pt idx="333">
                  <c:v>542.51948186524999</c:v>
                </c:pt>
                <c:pt idx="334">
                  <c:v>543.01623439075001</c:v>
                </c:pt>
                <c:pt idx="335">
                  <c:v>543.32857789823004</c:v>
                </c:pt>
                <c:pt idx="336">
                  <c:v>543.37015291390003</c:v>
                </c:pt>
                <c:pt idx="337">
                  <c:v>543.42787564319997</c:v>
                </c:pt>
                <c:pt idx="338">
                  <c:v>544.49678412787</c:v>
                </c:pt>
                <c:pt idx="339">
                  <c:v>544.78407783476996</c:v>
                </c:pt>
                <c:pt idx="340">
                  <c:v>545.20442572104002</c:v>
                </c:pt>
                <c:pt idx="341">
                  <c:v>546.20545705697998</c:v>
                </c:pt>
                <c:pt idx="342">
                  <c:v>547.12890106786995</c:v>
                </c:pt>
                <c:pt idx="343">
                  <c:v>547.67958725713004</c:v>
                </c:pt>
                <c:pt idx="344">
                  <c:v>548.3853485052</c:v>
                </c:pt>
                <c:pt idx="345">
                  <c:v>549.25758922905004</c:v>
                </c:pt>
                <c:pt idx="346">
                  <c:v>549.65894571744002</c:v>
                </c:pt>
                <c:pt idx="347">
                  <c:v>550.66010811931005</c:v>
                </c:pt>
                <c:pt idx="348">
                  <c:v>552.57677348308005</c:v>
                </c:pt>
                <c:pt idx="349">
                  <c:v>553.83650031288005</c:v>
                </c:pt>
                <c:pt idx="350">
                  <c:v>555.51606833111998</c:v>
                </c:pt>
                <c:pt idx="351">
                  <c:v>555.93749265881002</c:v>
                </c:pt>
                <c:pt idx="352">
                  <c:v>557.04687913598002</c:v>
                </c:pt>
                <c:pt idx="353">
                  <c:v>559.54141009745001</c:v>
                </c:pt>
                <c:pt idx="354">
                  <c:v>561.23390792213002</c:v>
                </c:pt>
                <c:pt idx="355">
                  <c:v>565.40398679783004</c:v>
                </c:pt>
                <c:pt idx="356">
                  <c:v>569.17721992826</c:v>
                </c:pt>
                <c:pt idx="357">
                  <c:v>573.20986364196006</c:v>
                </c:pt>
                <c:pt idx="358">
                  <c:v>577.08119793626997</c:v>
                </c:pt>
                <c:pt idx="359">
                  <c:v>580.98904615603999</c:v>
                </c:pt>
                <c:pt idx="360">
                  <c:v>584.94752166089995</c:v>
                </c:pt>
                <c:pt idx="361">
                  <c:v>588.97506502390002</c:v>
                </c:pt>
                <c:pt idx="362">
                  <c:v>592.78243881085996</c:v>
                </c:pt>
                <c:pt idx="363">
                  <c:v>593.77078133478994</c:v>
                </c:pt>
                <c:pt idx="364">
                  <c:v>596.85318510477998</c:v>
                </c:pt>
                <c:pt idx="365">
                  <c:v>600.59889255237999</c:v>
                </c:pt>
                <c:pt idx="366">
                  <c:v>604.69046641157001</c:v>
                </c:pt>
                <c:pt idx="367">
                  <c:v>608.41806622178001</c:v>
                </c:pt>
                <c:pt idx="368">
                  <c:v>612.51612300744</c:v>
                </c:pt>
                <c:pt idx="369">
                  <c:v>616.22901968324004</c:v>
                </c:pt>
                <c:pt idx="370">
                  <c:v>620.33601218032004</c:v>
                </c:pt>
                <c:pt idx="371">
                  <c:v>621.26375598153004</c:v>
                </c:pt>
                <c:pt idx="372">
                  <c:v>621.94706685062999</c:v>
                </c:pt>
                <c:pt idx="373">
                  <c:v>623.25125114605999</c:v>
                </c:pt>
                <c:pt idx="374">
                  <c:v>624.04440147296998</c:v>
                </c:pt>
                <c:pt idx="375">
                  <c:v>628.14883178811999</c:v>
                </c:pt>
                <c:pt idx="376">
                  <c:v>629.16100788315998</c:v>
                </c:pt>
                <c:pt idx="377">
                  <c:v>629.65153696703999</c:v>
                </c:pt>
                <c:pt idx="378">
                  <c:v>633.95354867999004</c:v>
                </c:pt>
                <c:pt idx="379">
                  <c:v>635.96330879003006</c:v>
                </c:pt>
                <c:pt idx="380">
                  <c:v>637.87716003752996</c:v>
                </c:pt>
                <c:pt idx="381">
                  <c:v>641.95304015181</c:v>
                </c:pt>
                <c:pt idx="382">
                  <c:v>643.78641361896996</c:v>
                </c:pt>
                <c:pt idx="383">
                  <c:v>647.86922124480998</c:v>
                </c:pt>
                <c:pt idx="384">
                  <c:v>651.61072259539003</c:v>
                </c:pt>
                <c:pt idx="385">
                  <c:v>655.68100844571995</c:v>
                </c:pt>
                <c:pt idx="386">
                  <c:v>659.43812163883001</c:v>
                </c:pt>
                <c:pt idx="387">
                  <c:v>662.64960771828999</c:v>
                </c:pt>
                <c:pt idx="388">
                  <c:v>663.49122387372995</c:v>
                </c:pt>
                <c:pt idx="389">
                  <c:v>671.28141754912997</c:v>
                </c:pt>
                <c:pt idx="390">
                  <c:v>679.12086661633998</c:v>
                </c:pt>
                <c:pt idx="391">
                  <c:v>680.05664710911003</c:v>
                </c:pt>
                <c:pt idx="392">
                  <c:v>687.01064771156996</c:v>
                </c:pt>
                <c:pt idx="393">
                  <c:v>687.67264730457998</c:v>
                </c:pt>
                <c:pt idx="394">
                  <c:v>688.67725634702003</c:v>
                </c:pt>
                <c:pt idx="395">
                  <c:v>692.10588888740995</c:v>
                </c:pt>
                <c:pt idx="396">
                  <c:v>693.93139141487995</c:v>
                </c:pt>
                <c:pt idx="397">
                  <c:v>694.94456206117002</c:v>
                </c:pt>
                <c:pt idx="398">
                  <c:v>696.09109170419003</c:v>
                </c:pt>
                <c:pt idx="399">
                  <c:v>701.19403183735994</c:v>
                </c:pt>
                <c:pt idx="400">
                  <c:v>702.89884425895002</c:v>
                </c:pt>
                <c:pt idx="401">
                  <c:v>706.33332961714996</c:v>
                </c:pt>
                <c:pt idx="402">
                  <c:v>709.48540394143004</c:v>
                </c:pt>
                <c:pt idx="403">
                  <c:v>710.87663839048003</c:v>
                </c:pt>
                <c:pt idx="404">
                  <c:v>714.25193836285996</c:v>
                </c:pt>
                <c:pt idx="405">
                  <c:v>715.44014212829995</c:v>
                </c:pt>
                <c:pt idx="406">
                  <c:v>716.81217351763996</c:v>
                </c:pt>
                <c:pt idx="407">
                  <c:v>718.86995129331001</c:v>
                </c:pt>
                <c:pt idx="408">
                  <c:v>722.19485828771997</c:v>
                </c:pt>
                <c:pt idx="409">
                  <c:v>726.83546761792002</c:v>
                </c:pt>
                <c:pt idx="410">
                  <c:v>730.15257516968995</c:v>
                </c:pt>
                <c:pt idx="411">
                  <c:v>732.50669901507001</c:v>
                </c:pt>
                <c:pt idx="412">
                  <c:v>736.27485379156997</c:v>
                </c:pt>
                <c:pt idx="413">
                  <c:v>738.77360436271999</c:v>
                </c:pt>
                <c:pt idx="414">
                  <c:v>741.25826935471002</c:v>
                </c:pt>
                <c:pt idx="415">
                  <c:v>741.43208343452</c:v>
                </c:pt>
                <c:pt idx="416">
                  <c:v>741.74100711254005</c:v>
                </c:pt>
                <c:pt idx="417">
                  <c:v>746.12994986455999</c:v>
                </c:pt>
                <c:pt idx="418">
                  <c:v>747.31964281700004</c:v>
                </c:pt>
                <c:pt idx="419">
                  <c:v>749.68301500933001</c:v>
                </c:pt>
                <c:pt idx="420">
                  <c:v>751.19156900871997</c:v>
                </c:pt>
                <c:pt idx="421">
                  <c:v>753.85861150885</c:v>
                </c:pt>
                <c:pt idx="422">
                  <c:v>754.32603730892004</c:v>
                </c:pt>
                <c:pt idx="423">
                  <c:v>754.63039702464005</c:v>
                </c:pt>
                <c:pt idx="424">
                  <c:v>756.28225260090005</c:v>
                </c:pt>
                <c:pt idx="425">
                  <c:v>759.16468915330995</c:v>
                </c:pt>
                <c:pt idx="426">
                  <c:v>762.02346199686997</c:v>
                </c:pt>
                <c:pt idx="427">
                  <c:v>765.57682250045002</c:v>
                </c:pt>
                <c:pt idx="428">
                  <c:v>766.28374617161001</c:v>
                </c:pt>
                <c:pt idx="429">
                  <c:v>769.17925248321001</c:v>
                </c:pt>
                <c:pt idx="430">
                  <c:v>771.78448608905001</c:v>
                </c:pt>
                <c:pt idx="431">
                  <c:v>772.31533244394996</c:v>
                </c:pt>
                <c:pt idx="432">
                  <c:v>774.38928589071998</c:v>
                </c:pt>
                <c:pt idx="433">
                  <c:v>776.99931566815997</c:v>
                </c:pt>
                <c:pt idx="434">
                  <c:v>779.61376712310005</c:v>
                </c:pt>
                <c:pt idx="435">
                  <c:v>782.23752579858001</c:v>
                </c:pt>
                <c:pt idx="436">
                  <c:v>782.41873910751997</c:v>
                </c:pt>
                <c:pt idx="437">
                  <c:v>784.84004197851004</c:v>
                </c:pt>
                <c:pt idx="438">
                  <c:v>787.44083001880006</c:v>
                </c:pt>
                <c:pt idx="439">
                  <c:v>790.04428119886995</c:v>
                </c:pt>
                <c:pt idx="440">
                  <c:v>792.65190819812005</c:v>
                </c:pt>
                <c:pt idx="441">
                  <c:v>795.26984069034995</c:v>
                </c:pt>
                <c:pt idx="442">
                  <c:v>795.67197859628004</c:v>
                </c:pt>
                <c:pt idx="443">
                  <c:v>798.94288860724998</c:v>
                </c:pt>
                <c:pt idx="444">
                  <c:v>802.61637796177001</c:v>
                </c:pt>
                <c:pt idx="445">
                  <c:v>803.87860972300996</c:v>
                </c:pt>
                <c:pt idx="446">
                  <c:v>806.28096071996004</c:v>
                </c:pt>
                <c:pt idx="447">
                  <c:v>809.95037886110003</c:v>
                </c:pt>
                <c:pt idx="448">
                  <c:v>813.61549217746995</c:v>
                </c:pt>
                <c:pt idx="449">
                  <c:v>817.28145182018</c:v>
                </c:pt>
                <c:pt idx="450">
                  <c:v>820.95277264599997</c:v>
                </c:pt>
                <c:pt idx="451">
                  <c:v>824.62361847543002</c:v>
                </c:pt>
                <c:pt idx="452">
                  <c:v>825.54445998045003</c:v>
                </c:pt>
                <c:pt idx="453">
                  <c:v>828.29972198565997</c:v>
                </c:pt>
                <c:pt idx="454">
                  <c:v>831.97348900168004</c:v>
                </c:pt>
                <c:pt idx="455">
                  <c:v>835.64499729337001</c:v>
                </c:pt>
                <c:pt idx="456">
                  <c:v>839.31996515805997</c:v>
                </c:pt>
                <c:pt idx="457">
                  <c:v>842.98971430608003</c:v>
                </c:pt>
                <c:pt idx="458">
                  <c:v>846.65934769581997</c:v>
                </c:pt>
                <c:pt idx="459">
                  <c:v>850.33318645359998</c:v>
                </c:pt>
                <c:pt idx="460">
                  <c:v>852.51031278173002</c:v>
                </c:pt>
                <c:pt idx="461">
                  <c:v>854.01123444573</c:v>
                </c:pt>
                <c:pt idx="462">
                  <c:v>857.68665094590006</c:v>
                </c:pt>
                <c:pt idx="463">
                  <c:v>861.36361704621004</c:v>
                </c:pt>
                <c:pt idx="464">
                  <c:v>865.03673450551003</c:v>
                </c:pt>
                <c:pt idx="465">
                  <c:v>868.70313656665996</c:v>
                </c:pt>
                <c:pt idx="466">
                  <c:v>868.95156906744</c:v>
                </c:pt>
                <c:pt idx="467">
                  <c:v>871.74383590187006</c:v>
                </c:pt>
                <c:pt idx="468">
                  <c:v>874.77509050112997</c:v>
                </c:pt>
                <c:pt idx="469">
                  <c:v>877.81463412372</c:v>
                </c:pt>
                <c:pt idx="470">
                  <c:v>880.16241466763995</c:v>
                </c:pt>
                <c:pt idx="471">
                  <c:v>880.85230482455995</c:v>
                </c:pt>
                <c:pt idx="472">
                  <c:v>883.90829071726</c:v>
                </c:pt>
                <c:pt idx="473">
                  <c:v>886.96649047734002</c:v>
                </c:pt>
                <c:pt idx="474">
                  <c:v>887.75977966518997</c:v>
                </c:pt>
                <c:pt idx="475">
                  <c:v>889.8731410012</c:v>
                </c:pt>
                <c:pt idx="476">
                  <c:v>890.01792846424996</c:v>
                </c:pt>
                <c:pt idx="477">
                  <c:v>893.04751404712999</c:v>
                </c:pt>
                <c:pt idx="478">
                  <c:v>896.10358715988002</c:v>
                </c:pt>
                <c:pt idx="479">
                  <c:v>898.29622891126996</c:v>
                </c:pt>
                <c:pt idx="480">
                  <c:v>899.17479284497006</c:v>
                </c:pt>
                <c:pt idx="481">
                  <c:v>899.29188846421005</c:v>
                </c:pt>
                <c:pt idx="482">
                  <c:v>899.38962082298997</c:v>
                </c:pt>
                <c:pt idx="483">
                  <c:v>901.91365078777005</c:v>
                </c:pt>
                <c:pt idx="484">
                  <c:v>903.15789458526001</c:v>
                </c:pt>
                <c:pt idx="485">
                  <c:v>905.45367413509996</c:v>
                </c:pt>
                <c:pt idx="486">
                  <c:v>905.61795602224004</c:v>
                </c:pt>
                <c:pt idx="487">
                  <c:v>908.13768541719003</c:v>
                </c:pt>
                <c:pt idx="488">
                  <c:v>908.98787252733996</c:v>
                </c:pt>
                <c:pt idx="489">
                  <c:v>909.67993151733003</c:v>
                </c:pt>
                <c:pt idx="490">
                  <c:v>911.94150562974005</c:v>
                </c:pt>
                <c:pt idx="491">
                  <c:v>914.01544374295997</c:v>
                </c:pt>
                <c:pt idx="492">
                  <c:v>914.08709183468</c:v>
                </c:pt>
                <c:pt idx="493">
                  <c:v>914.74061606909004</c:v>
                </c:pt>
                <c:pt idx="494">
                  <c:v>916.44854159206</c:v>
                </c:pt>
                <c:pt idx="495">
                  <c:v>917.52735617475003</c:v>
                </c:pt>
                <c:pt idx="496">
                  <c:v>919.71494834777002</c:v>
                </c:pt>
                <c:pt idx="497">
                  <c:v>921.02083261403004</c:v>
                </c:pt>
                <c:pt idx="498">
                  <c:v>925.99252543370994</c:v>
                </c:pt>
                <c:pt idx="499">
                  <c:v>930.76870361478996</c:v>
                </c:pt>
                <c:pt idx="500">
                  <c:v>933.10534063825003</c:v>
                </c:pt>
                <c:pt idx="501">
                  <c:v>935.93879206759004</c:v>
                </c:pt>
                <c:pt idx="502">
                  <c:v>940.91034539605005</c:v>
                </c:pt>
                <c:pt idx="503">
                  <c:v>941.70676783302997</c:v>
                </c:pt>
                <c:pt idx="504">
                  <c:v>945.88367539527997</c:v>
                </c:pt>
                <c:pt idx="505">
                  <c:v>949.87528898011999</c:v>
                </c:pt>
                <c:pt idx="506">
                  <c:v>949.97588646712995</c:v>
                </c:pt>
                <c:pt idx="507">
                  <c:v>954.06843886591003</c:v>
                </c:pt>
                <c:pt idx="508">
                  <c:v>958.99907516364999</c:v>
                </c:pt>
                <c:pt idx="509">
                  <c:v>963.88507128815002</c:v>
                </c:pt>
              </c:numCache>
            </c:numRef>
          </c:xVal>
          <c:yVal>
            <c:numRef>
              <c:f>'WSPL_2D-Model_PLAN'!$H$4:$H$513</c:f>
              <c:numCache>
                <c:formatCode>0.00</c:formatCode>
                <c:ptCount val="510"/>
                <c:pt idx="0">
                  <c:v>85.135681152344006</c:v>
                </c:pt>
                <c:pt idx="1">
                  <c:v>85.206359863280994</c:v>
                </c:pt>
                <c:pt idx="2">
                  <c:v>85.185050964355</c:v>
                </c:pt>
                <c:pt idx="3">
                  <c:v>85.208320617675994</c:v>
                </c:pt>
                <c:pt idx="4">
                  <c:v>85.199020385742003</c:v>
                </c:pt>
                <c:pt idx="5">
                  <c:v>85.207427978515994</c:v>
                </c:pt>
                <c:pt idx="6">
                  <c:v>85.203811645507997</c:v>
                </c:pt>
                <c:pt idx="7">
                  <c:v>85.201393127440994</c:v>
                </c:pt>
                <c:pt idx="8">
                  <c:v>85.214195251465</c:v>
                </c:pt>
                <c:pt idx="9">
                  <c:v>85.210777282715</c:v>
                </c:pt>
                <c:pt idx="10">
                  <c:v>85.219604492187997</c:v>
                </c:pt>
                <c:pt idx="11">
                  <c:v>85.214492797852003</c:v>
                </c:pt>
                <c:pt idx="12">
                  <c:v>85.216262817382997</c:v>
                </c:pt>
                <c:pt idx="13">
                  <c:v>85.219116210937997</c:v>
                </c:pt>
                <c:pt idx="14">
                  <c:v>85.218406677245994</c:v>
                </c:pt>
                <c:pt idx="15">
                  <c:v>85.207893371582003</c:v>
                </c:pt>
                <c:pt idx="16">
                  <c:v>85.199127197265994</c:v>
                </c:pt>
                <c:pt idx="17">
                  <c:v>85.176078796387003</c:v>
                </c:pt>
                <c:pt idx="18">
                  <c:v>85.182792663574006</c:v>
                </c:pt>
                <c:pt idx="19">
                  <c:v>85.18839263916</c:v>
                </c:pt>
                <c:pt idx="20">
                  <c:v>85.200805664062003</c:v>
                </c:pt>
                <c:pt idx="21">
                  <c:v>85.22338104248</c:v>
                </c:pt>
                <c:pt idx="22">
                  <c:v>85.224899291992003</c:v>
                </c:pt>
                <c:pt idx="23">
                  <c:v>85.212951660155994</c:v>
                </c:pt>
                <c:pt idx="24">
                  <c:v>85.218757629395</c:v>
                </c:pt>
                <c:pt idx="25">
                  <c:v>85.219451904297003</c:v>
                </c:pt>
                <c:pt idx="26">
                  <c:v>85.226982116699006</c:v>
                </c:pt>
                <c:pt idx="27">
                  <c:v>85.227592468262003</c:v>
                </c:pt>
                <c:pt idx="28">
                  <c:v>85.22875213623</c:v>
                </c:pt>
                <c:pt idx="29">
                  <c:v>85.228591918945</c:v>
                </c:pt>
                <c:pt idx="30">
                  <c:v>85.228874206542997</c:v>
                </c:pt>
                <c:pt idx="31">
                  <c:v>85.236099243164006</c:v>
                </c:pt>
                <c:pt idx="32">
                  <c:v>85.236251831055</c:v>
                </c:pt>
                <c:pt idx="33">
                  <c:v>85.247711181640994</c:v>
                </c:pt>
                <c:pt idx="34">
                  <c:v>85.252182006835994</c:v>
                </c:pt>
                <c:pt idx="35">
                  <c:v>85.265502929687997</c:v>
                </c:pt>
                <c:pt idx="36">
                  <c:v>85.273658752440994</c:v>
                </c:pt>
                <c:pt idx="37">
                  <c:v>85.284454345702997</c:v>
                </c:pt>
                <c:pt idx="38">
                  <c:v>85.285873413085994</c:v>
                </c:pt>
                <c:pt idx="39">
                  <c:v>85.288902282715</c:v>
                </c:pt>
                <c:pt idx="40">
                  <c:v>85.299911499022997</c:v>
                </c:pt>
                <c:pt idx="41">
                  <c:v>85.299934387207003</c:v>
                </c:pt>
                <c:pt idx="42">
                  <c:v>85.306640625</c:v>
                </c:pt>
                <c:pt idx="43">
                  <c:v>85.306762695312003</c:v>
                </c:pt>
                <c:pt idx="44">
                  <c:v>85.309226989745994</c:v>
                </c:pt>
                <c:pt idx="45">
                  <c:v>85.311393737792997</c:v>
                </c:pt>
                <c:pt idx="46">
                  <c:v>85.313331604004006</c:v>
                </c:pt>
                <c:pt idx="47">
                  <c:v>85.313819885254006</c:v>
                </c:pt>
                <c:pt idx="48">
                  <c:v>85.31453704834</c:v>
                </c:pt>
                <c:pt idx="49">
                  <c:v>85.319160461425994</c:v>
                </c:pt>
                <c:pt idx="50">
                  <c:v>85.320266723632997</c:v>
                </c:pt>
                <c:pt idx="51">
                  <c:v>85.321487426757997</c:v>
                </c:pt>
                <c:pt idx="52">
                  <c:v>85.320991516112997</c:v>
                </c:pt>
                <c:pt idx="53">
                  <c:v>85.323692321777003</c:v>
                </c:pt>
                <c:pt idx="54">
                  <c:v>85.324760437012003</c:v>
                </c:pt>
                <c:pt idx="55">
                  <c:v>85.32398223877</c:v>
                </c:pt>
                <c:pt idx="56">
                  <c:v>85.331604003905994</c:v>
                </c:pt>
                <c:pt idx="57">
                  <c:v>85.330680847167997</c:v>
                </c:pt>
                <c:pt idx="58">
                  <c:v>85.332862854004006</c:v>
                </c:pt>
                <c:pt idx="59">
                  <c:v>85.327606201172003</c:v>
                </c:pt>
                <c:pt idx="60">
                  <c:v>85.327590942382997</c:v>
                </c:pt>
                <c:pt idx="61">
                  <c:v>85.333290100097997</c:v>
                </c:pt>
                <c:pt idx="62">
                  <c:v>85.332969665527003</c:v>
                </c:pt>
                <c:pt idx="63">
                  <c:v>85.331153869629006</c:v>
                </c:pt>
                <c:pt idx="64">
                  <c:v>85.331901550292997</c:v>
                </c:pt>
                <c:pt idx="65">
                  <c:v>85.334655761719006</c:v>
                </c:pt>
                <c:pt idx="66">
                  <c:v>85.334922790527003</c:v>
                </c:pt>
                <c:pt idx="67">
                  <c:v>85.335144042969006</c:v>
                </c:pt>
                <c:pt idx="68">
                  <c:v>85.334732055664006</c:v>
                </c:pt>
                <c:pt idx="69">
                  <c:v>85.336410522460994</c:v>
                </c:pt>
                <c:pt idx="70">
                  <c:v>85.337181091309006</c:v>
                </c:pt>
                <c:pt idx="71">
                  <c:v>85.338943481445</c:v>
                </c:pt>
                <c:pt idx="72">
                  <c:v>85.340621948242003</c:v>
                </c:pt>
                <c:pt idx="73">
                  <c:v>85.341819763184006</c:v>
                </c:pt>
                <c:pt idx="74">
                  <c:v>85.341026306152003</c:v>
                </c:pt>
                <c:pt idx="75">
                  <c:v>85.3408203125</c:v>
                </c:pt>
                <c:pt idx="76">
                  <c:v>85.342460632324006</c:v>
                </c:pt>
                <c:pt idx="77">
                  <c:v>85.342758178710994</c:v>
                </c:pt>
                <c:pt idx="78">
                  <c:v>85.342582702637003</c:v>
                </c:pt>
                <c:pt idx="79">
                  <c:v>85.343521118164006</c:v>
                </c:pt>
                <c:pt idx="80">
                  <c:v>85.343597412109006</c:v>
                </c:pt>
                <c:pt idx="81">
                  <c:v>85.34375</c:v>
                </c:pt>
                <c:pt idx="82">
                  <c:v>85.344078063965</c:v>
                </c:pt>
                <c:pt idx="83">
                  <c:v>85.344337463379006</c:v>
                </c:pt>
                <c:pt idx="84">
                  <c:v>85.344284057617003</c:v>
                </c:pt>
                <c:pt idx="85">
                  <c:v>85.344268798827997</c:v>
                </c:pt>
                <c:pt idx="86">
                  <c:v>85.345108032227003</c:v>
                </c:pt>
                <c:pt idx="87">
                  <c:v>85.34587097168</c:v>
                </c:pt>
                <c:pt idx="88">
                  <c:v>85.346145629882997</c:v>
                </c:pt>
                <c:pt idx="89">
                  <c:v>85.346664428710994</c:v>
                </c:pt>
                <c:pt idx="90">
                  <c:v>85.346519470215</c:v>
                </c:pt>
                <c:pt idx="91">
                  <c:v>85.347351074219006</c:v>
                </c:pt>
                <c:pt idx="92">
                  <c:v>85.348068237305</c:v>
                </c:pt>
                <c:pt idx="93">
                  <c:v>85.348419189452997</c:v>
                </c:pt>
                <c:pt idx="94">
                  <c:v>85.349021911620994</c:v>
                </c:pt>
                <c:pt idx="95">
                  <c:v>85.349487304687997</c:v>
                </c:pt>
                <c:pt idx="96">
                  <c:v>85.349830627440994</c:v>
                </c:pt>
                <c:pt idx="97">
                  <c:v>85.350280761719006</c:v>
                </c:pt>
                <c:pt idx="98">
                  <c:v>85.351036071777003</c:v>
                </c:pt>
                <c:pt idx="99">
                  <c:v>85.350761413574006</c:v>
                </c:pt>
                <c:pt idx="100">
                  <c:v>85.351707458495994</c:v>
                </c:pt>
                <c:pt idx="101">
                  <c:v>85.352058410645</c:v>
                </c:pt>
                <c:pt idx="102">
                  <c:v>85.352996826172003</c:v>
                </c:pt>
                <c:pt idx="103">
                  <c:v>85.353370666504006</c:v>
                </c:pt>
                <c:pt idx="104">
                  <c:v>85.35359954834</c:v>
                </c:pt>
                <c:pt idx="105">
                  <c:v>85.353965759277003</c:v>
                </c:pt>
                <c:pt idx="106">
                  <c:v>85.354637145995994</c:v>
                </c:pt>
                <c:pt idx="107">
                  <c:v>85.354667663574006</c:v>
                </c:pt>
                <c:pt idx="108">
                  <c:v>85.354919433594006</c:v>
                </c:pt>
                <c:pt idx="109">
                  <c:v>85.355270385742003</c:v>
                </c:pt>
                <c:pt idx="110">
                  <c:v>85.355354309082003</c:v>
                </c:pt>
                <c:pt idx="111">
                  <c:v>85.355773925780994</c:v>
                </c:pt>
                <c:pt idx="112">
                  <c:v>85.355949401855</c:v>
                </c:pt>
                <c:pt idx="113">
                  <c:v>85.356254577637003</c:v>
                </c:pt>
                <c:pt idx="114">
                  <c:v>85.356803894042997</c:v>
                </c:pt>
                <c:pt idx="115">
                  <c:v>85.357055664062003</c:v>
                </c:pt>
                <c:pt idx="116">
                  <c:v>85.357055664062003</c:v>
                </c:pt>
                <c:pt idx="117">
                  <c:v>85.357391357422003</c:v>
                </c:pt>
                <c:pt idx="118">
                  <c:v>85.357620239257997</c:v>
                </c:pt>
                <c:pt idx="119">
                  <c:v>85.358131408690994</c:v>
                </c:pt>
                <c:pt idx="120">
                  <c:v>85.358200073242003</c:v>
                </c:pt>
                <c:pt idx="121">
                  <c:v>85.358673095702997</c:v>
                </c:pt>
                <c:pt idx="122">
                  <c:v>85.358772277832003</c:v>
                </c:pt>
                <c:pt idx="123">
                  <c:v>85.359672546387003</c:v>
                </c:pt>
                <c:pt idx="124">
                  <c:v>85.360008239745994</c:v>
                </c:pt>
                <c:pt idx="125">
                  <c:v>85.360153198242003</c:v>
                </c:pt>
                <c:pt idx="126">
                  <c:v>85.360771179199006</c:v>
                </c:pt>
                <c:pt idx="127">
                  <c:v>85.361083984375</c:v>
                </c:pt>
                <c:pt idx="128">
                  <c:v>85.361106872559006</c:v>
                </c:pt>
                <c:pt idx="129">
                  <c:v>85.361114501952997</c:v>
                </c:pt>
                <c:pt idx="130">
                  <c:v>85.361488342285</c:v>
                </c:pt>
                <c:pt idx="131">
                  <c:v>85.361763000487997</c:v>
                </c:pt>
                <c:pt idx="132">
                  <c:v>85.362289428710994</c:v>
                </c:pt>
                <c:pt idx="133">
                  <c:v>85.362144470215</c:v>
                </c:pt>
                <c:pt idx="134">
                  <c:v>85.362159729004006</c:v>
                </c:pt>
                <c:pt idx="135">
                  <c:v>85.362846374512003</c:v>
                </c:pt>
                <c:pt idx="136">
                  <c:v>85.363006591797003</c:v>
                </c:pt>
                <c:pt idx="137">
                  <c:v>85.363021850585994</c:v>
                </c:pt>
                <c:pt idx="138">
                  <c:v>85.363296508789006</c:v>
                </c:pt>
                <c:pt idx="139">
                  <c:v>85.363258361815994</c:v>
                </c:pt>
                <c:pt idx="140">
                  <c:v>85.363754272460994</c:v>
                </c:pt>
                <c:pt idx="141">
                  <c:v>85.363784790039006</c:v>
                </c:pt>
                <c:pt idx="142">
                  <c:v>85.364013671875</c:v>
                </c:pt>
                <c:pt idx="143">
                  <c:v>85.364097595215</c:v>
                </c:pt>
                <c:pt idx="144">
                  <c:v>85.364143371582003</c:v>
                </c:pt>
                <c:pt idx="145">
                  <c:v>85.364707946777003</c:v>
                </c:pt>
                <c:pt idx="146">
                  <c:v>85.364715576172003</c:v>
                </c:pt>
                <c:pt idx="147">
                  <c:v>85.364723205565994</c:v>
                </c:pt>
                <c:pt idx="148">
                  <c:v>85.364585876465</c:v>
                </c:pt>
                <c:pt idx="149">
                  <c:v>85.364616394042997</c:v>
                </c:pt>
                <c:pt idx="150">
                  <c:v>85.364547729492003</c:v>
                </c:pt>
                <c:pt idx="151">
                  <c:v>85.364547729492003</c:v>
                </c:pt>
                <c:pt idx="152">
                  <c:v>85.364540100097997</c:v>
                </c:pt>
                <c:pt idx="153">
                  <c:v>85.364738464355</c:v>
                </c:pt>
                <c:pt idx="154">
                  <c:v>85.364723205565994</c:v>
                </c:pt>
                <c:pt idx="155">
                  <c:v>85.364692687987997</c:v>
                </c:pt>
                <c:pt idx="156">
                  <c:v>85.36483001709</c:v>
                </c:pt>
                <c:pt idx="157">
                  <c:v>85.364891052245994</c:v>
                </c:pt>
                <c:pt idx="158">
                  <c:v>85.36483001709</c:v>
                </c:pt>
                <c:pt idx="159">
                  <c:v>85.364707946777003</c:v>
                </c:pt>
                <c:pt idx="160">
                  <c:v>85.364921569824006</c:v>
                </c:pt>
                <c:pt idx="161">
                  <c:v>85.364967346190994</c:v>
                </c:pt>
                <c:pt idx="162">
                  <c:v>85.364967346190994</c:v>
                </c:pt>
                <c:pt idx="163">
                  <c:v>85.364822387695</c:v>
                </c:pt>
                <c:pt idx="164">
                  <c:v>85.36483001709</c:v>
                </c:pt>
                <c:pt idx="165">
                  <c:v>85.364860534667997</c:v>
                </c:pt>
                <c:pt idx="166">
                  <c:v>85.364860534667997</c:v>
                </c:pt>
                <c:pt idx="167">
                  <c:v>85.36506652832</c:v>
                </c:pt>
                <c:pt idx="168">
                  <c:v>85.36506652832</c:v>
                </c:pt>
                <c:pt idx="169">
                  <c:v>85.36499786377</c:v>
                </c:pt>
                <c:pt idx="170">
                  <c:v>85.36499786377</c:v>
                </c:pt>
                <c:pt idx="171">
                  <c:v>85.365020751952997</c:v>
                </c:pt>
                <c:pt idx="172">
                  <c:v>85.365058898925994</c:v>
                </c:pt>
                <c:pt idx="173">
                  <c:v>85.365089416504006</c:v>
                </c:pt>
                <c:pt idx="174">
                  <c:v>85.365196228027003</c:v>
                </c:pt>
                <c:pt idx="175">
                  <c:v>85.365173339844006</c:v>
                </c:pt>
                <c:pt idx="176">
                  <c:v>85.365196228027003</c:v>
                </c:pt>
                <c:pt idx="177">
                  <c:v>85.365226745605</c:v>
                </c:pt>
                <c:pt idx="178">
                  <c:v>85.365219116210994</c:v>
                </c:pt>
                <c:pt idx="179">
                  <c:v>85.365333557129006</c:v>
                </c:pt>
                <c:pt idx="180">
                  <c:v>85.365287780762003</c:v>
                </c:pt>
                <c:pt idx="181">
                  <c:v>85.365341186522997</c:v>
                </c:pt>
                <c:pt idx="182">
                  <c:v>85.365333557129006</c:v>
                </c:pt>
                <c:pt idx="183">
                  <c:v>85.365524291992003</c:v>
                </c:pt>
                <c:pt idx="184">
                  <c:v>85.365524291992003</c:v>
                </c:pt>
                <c:pt idx="185">
                  <c:v>85.365501403809006</c:v>
                </c:pt>
                <c:pt idx="186">
                  <c:v>85.365516662597997</c:v>
                </c:pt>
                <c:pt idx="187">
                  <c:v>85.365531921387003</c:v>
                </c:pt>
                <c:pt idx="188">
                  <c:v>85.365661621094006</c:v>
                </c:pt>
                <c:pt idx="189">
                  <c:v>85.365577697754006</c:v>
                </c:pt>
                <c:pt idx="190">
                  <c:v>85.365730285645</c:v>
                </c:pt>
                <c:pt idx="191">
                  <c:v>85.365951538085994</c:v>
                </c:pt>
                <c:pt idx="192">
                  <c:v>85.366012573242003</c:v>
                </c:pt>
                <c:pt idx="193">
                  <c:v>85.366241455077997</c:v>
                </c:pt>
                <c:pt idx="194">
                  <c:v>85.366333007812003</c:v>
                </c:pt>
                <c:pt idx="195">
                  <c:v>85.366584777832003</c:v>
                </c:pt>
                <c:pt idx="196">
                  <c:v>85.366737365722997</c:v>
                </c:pt>
                <c:pt idx="197">
                  <c:v>85.366851806640994</c:v>
                </c:pt>
                <c:pt idx="198">
                  <c:v>85.367050170897997</c:v>
                </c:pt>
                <c:pt idx="199">
                  <c:v>85.367172241210994</c:v>
                </c:pt>
                <c:pt idx="200">
                  <c:v>85.367202758789006</c:v>
                </c:pt>
                <c:pt idx="201">
                  <c:v>85.367141723632997</c:v>
                </c:pt>
                <c:pt idx="202">
                  <c:v>85.367149353027003</c:v>
                </c:pt>
                <c:pt idx="203">
                  <c:v>85.367233276367003</c:v>
                </c:pt>
                <c:pt idx="204">
                  <c:v>85.367301940917997</c:v>
                </c:pt>
                <c:pt idx="205">
                  <c:v>85.367301940917997</c:v>
                </c:pt>
                <c:pt idx="206">
                  <c:v>85.367515563965</c:v>
                </c:pt>
                <c:pt idx="207">
                  <c:v>85.367698669434006</c:v>
                </c:pt>
                <c:pt idx="208">
                  <c:v>85.367767333984006</c:v>
                </c:pt>
                <c:pt idx="209">
                  <c:v>85.367889404297003</c:v>
                </c:pt>
                <c:pt idx="210">
                  <c:v>85.367919921875</c:v>
                </c:pt>
                <c:pt idx="211">
                  <c:v>85.368148803710994</c:v>
                </c:pt>
                <c:pt idx="212">
                  <c:v>85.368347167969006</c:v>
                </c:pt>
                <c:pt idx="213">
                  <c:v>85.368461608887003</c:v>
                </c:pt>
                <c:pt idx="214">
                  <c:v>85.36856842041</c:v>
                </c:pt>
                <c:pt idx="215">
                  <c:v>85.368797302245994</c:v>
                </c:pt>
                <c:pt idx="216">
                  <c:v>85.369110107422003</c:v>
                </c:pt>
                <c:pt idx="217">
                  <c:v>85.369270324707003</c:v>
                </c:pt>
                <c:pt idx="218">
                  <c:v>85.369369506835994</c:v>
                </c:pt>
                <c:pt idx="219">
                  <c:v>85.369453430175994</c:v>
                </c:pt>
                <c:pt idx="220">
                  <c:v>85.369758605957003</c:v>
                </c:pt>
                <c:pt idx="221">
                  <c:v>85.369781494140994</c:v>
                </c:pt>
                <c:pt idx="222">
                  <c:v>85.36979675293</c:v>
                </c:pt>
                <c:pt idx="223">
                  <c:v>85.369789123535</c:v>
                </c:pt>
                <c:pt idx="224">
                  <c:v>85.369827270507997</c:v>
                </c:pt>
                <c:pt idx="225">
                  <c:v>85.369834899902003</c:v>
                </c:pt>
                <c:pt idx="226">
                  <c:v>85.369659423827997</c:v>
                </c:pt>
                <c:pt idx="227">
                  <c:v>85.369636535645</c:v>
                </c:pt>
                <c:pt idx="228">
                  <c:v>85.369682312012003</c:v>
                </c:pt>
                <c:pt idx="229">
                  <c:v>85.369689941405994</c:v>
                </c:pt>
                <c:pt idx="230">
                  <c:v>85.369697570800994</c:v>
                </c:pt>
                <c:pt idx="231">
                  <c:v>85.369674682617003</c:v>
                </c:pt>
                <c:pt idx="232">
                  <c:v>85.369560241699006</c:v>
                </c:pt>
                <c:pt idx="233">
                  <c:v>85.369621276855</c:v>
                </c:pt>
                <c:pt idx="234">
                  <c:v>85.369903564452997</c:v>
                </c:pt>
                <c:pt idx="235">
                  <c:v>85.369903564452997</c:v>
                </c:pt>
                <c:pt idx="236">
                  <c:v>85.369903564452997</c:v>
                </c:pt>
                <c:pt idx="237">
                  <c:v>85.369903564452997</c:v>
                </c:pt>
                <c:pt idx="238">
                  <c:v>85.370101928710994</c:v>
                </c:pt>
                <c:pt idx="239">
                  <c:v>85.370231628417997</c:v>
                </c:pt>
                <c:pt idx="240">
                  <c:v>85.370391845702997</c:v>
                </c:pt>
                <c:pt idx="241">
                  <c:v>85.370407104492003</c:v>
                </c:pt>
                <c:pt idx="242">
                  <c:v>85.370315551757997</c:v>
                </c:pt>
                <c:pt idx="243">
                  <c:v>85.370491027832003</c:v>
                </c:pt>
                <c:pt idx="244">
                  <c:v>85.370681762695</c:v>
                </c:pt>
                <c:pt idx="245">
                  <c:v>85.370933532715</c:v>
                </c:pt>
                <c:pt idx="246">
                  <c:v>85.370552062987997</c:v>
                </c:pt>
                <c:pt idx="247">
                  <c:v>85.370552062987997</c:v>
                </c:pt>
                <c:pt idx="248">
                  <c:v>85.370559692382997</c:v>
                </c:pt>
                <c:pt idx="249">
                  <c:v>85.371620178222997</c:v>
                </c:pt>
                <c:pt idx="250">
                  <c:v>85.371795654297003</c:v>
                </c:pt>
                <c:pt idx="251">
                  <c:v>85.371879577637003</c:v>
                </c:pt>
                <c:pt idx="252">
                  <c:v>85.371887207030994</c:v>
                </c:pt>
                <c:pt idx="253">
                  <c:v>85.371978759765994</c:v>
                </c:pt>
                <c:pt idx="254">
                  <c:v>85.371948242187997</c:v>
                </c:pt>
                <c:pt idx="255">
                  <c:v>85.371948242187997</c:v>
                </c:pt>
                <c:pt idx="256">
                  <c:v>85.371955871582003</c:v>
                </c:pt>
                <c:pt idx="257">
                  <c:v>85.372009277344006</c:v>
                </c:pt>
                <c:pt idx="258">
                  <c:v>85.372024536132997</c:v>
                </c:pt>
                <c:pt idx="259">
                  <c:v>85.371917724609006</c:v>
                </c:pt>
                <c:pt idx="260">
                  <c:v>85.371940612792997</c:v>
                </c:pt>
                <c:pt idx="261">
                  <c:v>85.372062683105</c:v>
                </c:pt>
                <c:pt idx="262">
                  <c:v>85.371994018555</c:v>
                </c:pt>
                <c:pt idx="263">
                  <c:v>85.371894836425994</c:v>
                </c:pt>
                <c:pt idx="264">
                  <c:v>85.371955871582003</c:v>
                </c:pt>
                <c:pt idx="265">
                  <c:v>85.371994018555</c:v>
                </c:pt>
                <c:pt idx="266">
                  <c:v>85.372161865234006</c:v>
                </c:pt>
                <c:pt idx="267">
                  <c:v>85.371810913085994</c:v>
                </c:pt>
                <c:pt idx="268">
                  <c:v>85.37181854248</c:v>
                </c:pt>
                <c:pt idx="269">
                  <c:v>85.371780395507997</c:v>
                </c:pt>
                <c:pt idx="270">
                  <c:v>85.372161865234006</c:v>
                </c:pt>
                <c:pt idx="271">
                  <c:v>85.372299194335994</c:v>
                </c:pt>
                <c:pt idx="272">
                  <c:v>85.372169494629006</c:v>
                </c:pt>
                <c:pt idx="273">
                  <c:v>85.371810913085994</c:v>
                </c:pt>
                <c:pt idx="274">
                  <c:v>85.372901916504006</c:v>
                </c:pt>
                <c:pt idx="275">
                  <c:v>85.372940063477003</c:v>
                </c:pt>
                <c:pt idx="276">
                  <c:v>85.371932983397997</c:v>
                </c:pt>
                <c:pt idx="277">
                  <c:v>85.372337341309006</c:v>
                </c:pt>
                <c:pt idx="278">
                  <c:v>85.372451782227003</c:v>
                </c:pt>
                <c:pt idx="279">
                  <c:v>85.372695922852003</c:v>
                </c:pt>
                <c:pt idx="280">
                  <c:v>85.372741699219006</c:v>
                </c:pt>
                <c:pt idx="281">
                  <c:v>85.372978210449006</c:v>
                </c:pt>
                <c:pt idx="282">
                  <c:v>85.373313903809006</c:v>
                </c:pt>
                <c:pt idx="283">
                  <c:v>85.372970581055</c:v>
                </c:pt>
                <c:pt idx="284">
                  <c:v>85.373565673827997</c:v>
                </c:pt>
                <c:pt idx="285">
                  <c:v>85.37385559082</c:v>
                </c:pt>
                <c:pt idx="286">
                  <c:v>85.373657226562003</c:v>
                </c:pt>
                <c:pt idx="287">
                  <c:v>85.374122619629006</c:v>
                </c:pt>
                <c:pt idx="288">
                  <c:v>85.37378692627</c:v>
                </c:pt>
                <c:pt idx="289">
                  <c:v>85.374618530272997</c:v>
                </c:pt>
                <c:pt idx="290">
                  <c:v>85.37532043457</c:v>
                </c:pt>
                <c:pt idx="291">
                  <c:v>85.37476348877</c:v>
                </c:pt>
                <c:pt idx="292">
                  <c:v>85.375343322754006</c:v>
                </c:pt>
                <c:pt idx="293">
                  <c:v>85.375450134277003</c:v>
                </c:pt>
                <c:pt idx="294">
                  <c:v>85.376731872559006</c:v>
                </c:pt>
                <c:pt idx="295">
                  <c:v>85.376991271972997</c:v>
                </c:pt>
                <c:pt idx="296">
                  <c:v>85.376937866210994</c:v>
                </c:pt>
                <c:pt idx="297">
                  <c:v>85.377792358397997</c:v>
                </c:pt>
                <c:pt idx="298">
                  <c:v>85.37686920166</c:v>
                </c:pt>
                <c:pt idx="299">
                  <c:v>85.376960754395</c:v>
                </c:pt>
                <c:pt idx="300">
                  <c:v>85.377616882324006</c:v>
                </c:pt>
                <c:pt idx="301">
                  <c:v>85.377662658690994</c:v>
                </c:pt>
                <c:pt idx="302">
                  <c:v>85.377029418945</c:v>
                </c:pt>
                <c:pt idx="303">
                  <c:v>85.377212524414006</c:v>
                </c:pt>
                <c:pt idx="304">
                  <c:v>85.377670288085994</c:v>
                </c:pt>
                <c:pt idx="305">
                  <c:v>85.377494812012003</c:v>
                </c:pt>
                <c:pt idx="306">
                  <c:v>85.377342224120994</c:v>
                </c:pt>
                <c:pt idx="307">
                  <c:v>85.37735748291</c:v>
                </c:pt>
                <c:pt idx="308">
                  <c:v>85.377967834472997</c:v>
                </c:pt>
                <c:pt idx="309">
                  <c:v>85.378074645995994</c:v>
                </c:pt>
                <c:pt idx="310">
                  <c:v>85.37818145752</c:v>
                </c:pt>
                <c:pt idx="311">
                  <c:v>85.378242492675994</c:v>
                </c:pt>
                <c:pt idx="312">
                  <c:v>85.378768920897997</c:v>
                </c:pt>
                <c:pt idx="313">
                  <c:v>85.378746032715</c:v>
                </c:pt>
                <c:pt idx="314">
                  <c:v>85.377998352050994</c:v>
                </c:pt>
                <c:pt idx="315">
                  <c:v>85.377777099609006</c:v>
                </c:pt>
                <c:pt idx="316">
                  <c:v>85.377899169922003</c:v>
                </c:pt>
                <c:pt idx="317">
                  <c:v>85.377662658690994</c:v>
                </c:pt>
                <c:pt idx="318">
                  <c:v>85.377784729004006</c:v>
                </c:pt>
                <c:pt idx="319">
                  <c:v>85.37858581543</c:v>
                </c:pt>
                <c:pt idx="320">
                  <c:v>85.37858581543</c:v>
                </c:pt>
                <c:pt idx="321">
                  <c:v>85.378616333007997</c:v>
                </c:pt>
                <c:pt idx="322">
                  <c:v>85.378486633300994</c:v>
                </c:pt>
                <c:pt idx="323">
                  <c:v>85.378494262695</c:v>
                </c:pt>
                <c:pt idx="324">
                  <c:v>85.37865447998</c:v>
                </c:pt>
                <c:pt idx="325">
                  <c:v>85.37866973877</c:v>
                </c:pt>
                <c:pt idx="326">
                  <c:v>85.378623962402003</c:v>
                </c:pt>
                <c:pt idx="327">
                  <c:v>85.378646850585994</c:v>
                </c:pt>
                <c:pt idx="328">
                  <c:v>85.378753662109006</c:v>
                </c:pt>
                <c:pt idx="329">
                  <c:v>85.378753662109006</c:v>
                </c:pt>
                <c:pt idx="330">
                  <c:v>85.37882232666</c:v>
                </c:pt>
                <c:pt idx="331">
                  <c:v>85.378890991210994</c:v>
                </c:pt>
                <c:pt idx="332">
                  <c:v>85.378944396972997</c:v>
                </c:pt>
                <c:pt idx="333">
                  <c:v>85.37931060791</c:v>
                </c:pt>
                <c:pt idx="334">
                  <c:v>85.380363464355</c:v>
                </c:pt>
                <c:pt idx="335">
                  <c:v>85.380561828612997</c:v>
                </c:pt>
                <c:pt idx="336">
                  <c:v>85.380584716797003</c:v>
                </c:pt>
                <c:pt idx="337">
                  <c:v>85.380546569824006</c:v>
                </c:pt>
                <c:pt idx="338">
                  <c:v>85.380027770995994</c:v>
                </c:pt>
                <c:pt idx="339">
                  <c:v>85.379890441895</c:v>
                </c:pt>
                <c:pt idx="340">
                  <c:v>85.380073547362997</c:v>
                </c:pt>
                <c:pt idx="341">
                  <c:v>85.37971496582</c:v>
                </c:pt>
                <c:pt idx="342">
                  <c:v>85.379486083984006</c:v>
                </c:pt>
                <c:pt idx="343">
                  <c:v>85.37964630127</c:v>
                </c:pt>
                <c:pt idx="344">
                  <c:v>85.37914276123</c:v>
                </c:pt>
                <c:pt idx="345">
                  <c:v>85.379104614257997</c:v>
                </c:pt>
                <c:pt idx="346">
                  <c:v>85.379173278809006</c:v>
                </c:pt>
                <c:pt idx="347">
                  <c:v>85.379867553710994</c:v>
                </c:pt>
                <c:pt idx="348">
                  <c:v>85.379981994629006</c:v>
                </c:pt>
                <c:pt idx="349">
                  <c:v>85.380477905272997</c:v>
                </c:pt>
                <c:pt idx="350">
                  <c:v>85.381469726562003</c:v>
                </c:pt>
                <c:pt idx="351">
                  <c:v>85.381729125977003</c:v>
                </c:pt>
                <c:pt idx="352">
                  <c:v>85.381172180175994</c:v>
                </c:pt>
                <c:pt idx="353">
                  <c:v>85.381233215332003</c:v>
                </c:pt>
                <c:pt idx="354">
                  <c:v>85.381393432617003</c:v>
                </c:pt>
                <c:pt idx="355">
                  <c:v>85.381416320800994</c:v>
                </c:pt>
                <c:pt idx="356">
                  <c:v>85.38232421875</c:v>
                </c:pt>
                <c:pt idx="357">
                  <c:v>85.382675170897997</c:v>
                </c:pt>
                <c:pt idx="358">
                  <c:v>85.38264465332</c:v>
                </c:pt>
                <c:pt idx="359">
                  <c:v>85.383178710937997</c:v>
                </c:pt>
                <c:pt idx="360">
                  <c:v>85.383438110352003</c:v>
                </c:pt>
                <c:pt idx="361">
                  <c:v>85.384033203125</c:v>
                </c:pt>
                <c:pt idx="362">
                  <c:v>85.384338378905994</c:v>
                </c:pt>
                <c:pt idx="363">
                  <c:v>85.384376525879006</c:v>
                </c:pt>
                <c:pt idx="364">
                  <c:v>85.384490966797003</c:v>
                </c:pt>
                <c:pt idx="365">
                  <c:v>85.384696960449006</c:v>
                </c:pt>
                <c:pt idx="366">
                  <c:v>85.385482788085994</c:v>
                </c:pt>
                <c:pt idx="367">
                  <c:v>85.386543273925994</c:v>
                </c:pt>
                <c:pt idx="368">
                  <c:v>85.384750366210994</c:v>
                </c:pt>
                <c:pt idx="369">
                  <c:v>85.385444641112997</c:v>
                </c:pt>
                <c:pt idx="370">
                  <c:v>85.38907623291</c:v>
                </c:pt>
                <c:pt idx="371">
                  <c:v>85.386352539062003</c:v>
                </c:pt>
                <c:pt idx="372">
                  <c:v>85.389289855957003</c:v>
                </c:pt>
                <c:pt idx="373">
                  <c:v>85.389266967772997</c:v>
                </c:pt>
                <c:pt idx="374">
                  <c:v>85.389251708984006</c:v>
                </c:pt>
                <c:pt idx="375">
                  <c:v>85.388900756835994</c:v>
                </c:pt>
                <c:pt idx="376">
                  <c:v>85.389869689940994</c:v>
                </c:pt>
                <c:pt idx="377">
                  <c:v>85.389625549315994</c:v>
                </c:pt>
                <c:pt idx="378">
                  <c:v>85.391151428222997</c:v>
                </c:pt>
                <c:pt idx="379">
                  <c:v>85.390907287597997</c:v>
                </c:pt>
                <c:pt idx="380">
                  <c:v>85.39208984375</c:v>
                </c:pt>
                <c:pt idx="381">
                  <c:v>85.390960693359006</c:v>
                </c:pt>
                <c:pt idx="382">
                  <c:v>85.391326904297003</c:v>
                </c:pt>
                <c:pt idx="383">
                  <c:v>85.392974853515994</c:v>
                </c:pt>
                <c:pt idx="384">
                  <c:v>85.392646789550994</c:v>
                </c:pt>
                <c:pt idx="385">
                  <c:v>85.392204284667997</c:v>
                </c:pt>
                <c:pt idx="386">
                  <c:v>85.393119812012003</c:v>
                </c:pt>
                <c:pt idx="387">
                  <c:v>85.393775939940994</c:v>
                </c:pt>
                <c:pt idx="388">
                  <c:v>85.393951416015994</c:v>
                </c:pt>
                <c:pt idx="389">
                  <c:v>85.393623352050994</c:v>
                </c:pt>
                <c:pt idx="390">
                  <c:v>85.395637512207003</c:v>
                </c:pt>
                <c:pt idx="391">
                  <c:v>85.395065307617003</c:v>
                </c:pt>
                <c:pt idx="392">
                  <c:v>85.395477294922003</c:v>
                </c:pt>
                <c:pt idx="393">
                  <c:v>85.39786529541</c:v>
                </c:pt>
                <c:pt idx="394">
                  <c:v>85.394798278809006</c:v>
                </c:pt>
                <c:pt idx="395">
                  <c:v>85.397247314452997</c:v>
                </c:pt>
                <c:pt idx="396">
                  <c:v>85.398559570312003</c:v>
                </c:pt>
                <c:pt idx="397">
                  <c:v>85.395431518555</c:v>
                </c:pt>
                <c:pt idx="398">
                  <c:v>85.398101806640994</c:v>
                </c:pt>
                <c:pt idx="399">
                  <c:v>85.397148132324006</c:v>
                </c:pt>
                <c:pt idx="400">
                  <c:v>85.398193359375</c:v>
                </c:pt>
                <c:pt idx="401">
                  <c:v>85.398536682129006</c:v>
                </c:pt>
                <c:pt idx="402">
                  <c:v>85.397789001465</c:v>
                </c:pt>
                <c:pt idx="403">
                  <c:v>85.397094726562003</c:v>
                </c:pt>
                <c:pt idx="404">
                  <c:v>85.40113067627</c:v>
                </c:pt>
                <c:pt idx="405">
                  <c:v>85.398818969727003</c:v>
                </c:pt>
                <c:pt idx="406">
                  <c:v>85.40013885498</c:v>
                </c:pt>
                <c:pt idx="407">
                  <c:v>85.402130126952997</c:v>
                </c:pt>
                <c:pt idx="408">
                  <c:v>85.394065856934006</c:v>
                </c:pt>
                <c:pt idx="409">
                  <c:v>85.406761169434006</c:v>
                </c:pt>
                <c:pt idx="410">
                  <c:v>85.411178588867003</c:v>
                </c:pt>
                <c:pt idx="411">
                  <c:v>85.406684875487997</c:v>
                </c:pt>
                <c:pt idx="412">
                  <c:v>85.422210693359006</c:v>
                </c:pt>
                <c:pt idx="413">
                  <c:v>85.428970336914006</c:v>
                </c:pt>
                <c:pt idx="414">
                  <c:v>85.414054870605</c:v>
                </c:pt>
                <c:pt idx="415">
                  <c:v>85.413963317870994</c:v>
                </c:pt>
                <c:pt idx="416">
                  <c:v>85.415107727050994</c:v>
                </c:pt>
                <c:pt idx="417">
                  <c:v>85.425216674805</c:v>
                </c:pt>
                <c:pt idx="418">
                  <c:v>85.427703857422003</c:v>
                </c:pt>
                <c:pt idx="419">
                  <c:v>85.436264038085994</c:v>
                </c:pt>
                <c:pt idx="420">
                  <c:v>85.470077514647997</c:v>
                </c:pt>
                <c:pt idx="421">
                  <c:v>85.439323425292997</c:v>
                </c:pt>
                <c:pt idx="422">
                  <c:v>85.453254699707003</c:v>
                </c:pt>
                <c:pt idx="423">
                  <c:v>85.431564331055</c:v>
                </c:pt>
                <c:pt idx="424">
                  <c:v>85.416198730469006</c:v>
                </c:pt>
                <c:pt idx="425">
                  <c:v>85.416137695312003</c:v>
                </c:pt>
                <c:pt idx="426">
                  <c:v>85.381385803222997</c:v>
                </c:pt>
                <c:pt idx="427">
                  <c:v>85.412750244140994</c:v>
                </c:pt>
                <c:pt idx="428">
                  <c:v>85.4169921875</c:v>
                </c:pt>
                <c:pt idx="429">
                  <c:v>85.428894042969006</c:v>
                </c:pt>
                <c:pt idx="430">
                  <c:v>85.443641662597997</c:v>
                </c:pt>
                <c:pt idx="431">
                  <c:v>85.4453125</c:v>
                </c:pt>
                <c:pt idx="432">
                  <c:v>85.45140838623</c:v>
                </c:pt>
                <c:pt idx="433">
                  <c:v>85.462005615234006</c:v>
                </c:pt>
                <c:pt idx="434">
                  <c:v>85.470748901367003</c:v>
                </c:pt>
                <c:pt idx="435">
                  <c:v>85.480888366699006</c:v>
                </c:pt>
                <c:pt idx="436">
                  <c:v>85.481437683105</c:v>
                </c:pt>
                <c:pt idx="437">
                  <c:v>85.487434387207003</c:v>
                </c:pt>
                <c:pt idx="438">
                  <c:v>85.496887207030994</c:v>
                </c:pt>
                <c:pt idx="439">
                  <c:v>85.507507324219006</c:v>
                </c:pt>
                <c:pt idx="440">
                  <c:v>85.515502929687997</c:v>
                </c:pt>
                <c:pt idx="441">
                  <c:v>85.523971557617003</c:v>
                </c:pt>
                <c:pt idx="442">
                  <c:v>85.525146484375</c:v>
                </c:pt>
                <c:pt idx="443">
                  <c:v>85.536666870117003</c:v>
                </c:pt>
                <c:pt idx="444">
                  <c:v>85.552139282227003</c:v>
                </c:pt>
                <c:pt idx="445">
                  <c:v>85.555137634277003</c:v>
                </c:pt>
                <c:pt idx="446">
                  <c:v>85.562957763672003</c:v>
                </c:pt>
                <c:pt idx="447">
                  <c:v>85.577766418457003</c:v>
                </c:pt>
                <c:pt idx="448">
                  <c:v>85.590194702147997</c:v>
                </c:pt>
                <c:pt idx="449">
                  <c:v>85.601150512695</c:v>
                </c:pt>
                <c:pt idx="450">
                  <c:v>85.61206817627</c:v>
                </c:pt>
                <c:pt idx="451">
                  <c:v>85.62434387207</c:v>
                </c:pt>
                <c:pt idx="452">
                  <c:v>85.626045227050994</c:v>
                </c:pt>
                <c:pt idx="453">
                  <c:v>85.630722045897997</c:v>
                </c:pt>
                <c:pt idx="454">
                  <c:v>85.644676208495994</c:v>
                </c:pt>
                <c:pt idx="455">
                  <c:v>85.650283813477003</c:v>
                </c:pt>
                <c:pt idx="456">
                  <c:v>85.661811828612997</c:v>
                </c:pt>
                <c:pt idx="457">
                  <c:v>85.668907165527003</c:v>
                </c:pt>
                <c:pt idx="458">
                  <c:v>85.682914733887003</c:v>
                </c:pt>
                <c:pt idx="459">
                  <c:v>85.664512634277003</c:v>
                </c:pt>
                <c:pt idx="460">
                  <c:v>85.683715820312003</c:v>
                </c:pt>
                <c:pt idx="461">
                  <c:v>85.697364807129006</c:v>
                </c:pt>
                <c:pt idx="462">
                  <c:v>85.708251953125</c:v>
                </c:pt>
                <c:pt idx="463">
                  <c:v>85.718482971190994</c:v>
                </c:pt>
                <c:pt idx="464">
                  <c:v>85.725730895995994</c:v>
                </c:pt>
                <c:pt idx="465">
                  <c:v>85.734268188477003</c:v>
                </c:pt>
                <c:pt idx="466">
                  <c:v>85.734558105469006</c:v>
                </c:pt>
                <c:pt idx="467">
                  <c:v>85.741279602050994</c:v>
                </c:pt>
                <c:pt idx="468">
                  <c:v>85.745788574219006</c:v>
                </c:pt>
                <c:pt idx="469">
                  <c:v>85.752883911132997</c:v>
                </c:pt>
                <c:pt idx="470">
                  <c:v>85.756568908690994</c:v>
                </c:pt>
                <c:pt idx="471">
                  <c:v>85.758033752440994</c:v>
                </c:pt>
                <c:pt idx="472">
                  <c:v>85.765899658202997</c:v>
                </c:pt>
                <c:pt idx="473">
                  <c:v>85.773880004882997</c:v>
                </c:pt>
                <c:pt idx="474">
                  <c:v>85.771255493164006</c:v>
                </c:pt>
                <c:pt idx="475">
                  <c:v>85.775260925292997</c:v>
                </c:pt>
                <c:pt idx="476">
                  <c:v>85.775688171387003</c:v>
                </c:pt>
                <c:pt idx="477">
                  <c:v>85.792022705077997</c:v>
                </c:pt>
                <c:pt idx="478">
                  <c:v>85.801368713379006</c:v>
                </c:pt>
                <c:pt idx="479">
                  <c:v>85.79662322998</c:v>
                </c:pt>
                <c:pt idx="480">
                  <c:v>85.799171447754006</c:v>
                </c:pt>
                <c:pt idx="481">
                  <c:v>85.80574798584</c:v>
                </c:pt>
                <c:pt idx="482">
                  <c:v>85.814903259277003</c:v>
                </c:pt>
                <c:pt idx="483">
                  <c:v>85.794471740722997</c:v>
                </c:pt>
                <c:pt idx="484">
                  <c:v>85.804100036620994</c:v>
                </c:pt>
                <c:pt idx="485">
                  <c:v>85.804046630859006</c:v>
                </c:pt>
                <c:pt idx="486">
                  <c:v>85.80485534668</c:v>
                </c:pt>
                <c:pt idx="487">
                  <c:v>85.816986083984006</c:v>
                </c:pt>
                <c:pt idx="488">
                  <c:v>85.810661315917997</c:v>
                </c:pt>
                <c:pt idx="489">
                  <c:v>85.815093994140994</c:v>
                </c:pt>
                <c:pt idx="490">
                  <c:v>85.816909790039006</c:v>
                </c:pt>
                <c:pt idx="491">
                  <c:v>85.821708679199006</c:v>
                </c:pt>
                <c:pt idx="492">
                  <c:v>85.821800231934006</c:v>
                </c:pt>
                <c:pt idx="493">
                  <c:v>85.820465087890994</c:v>
                </c:pt>
                <c:pt idx="494">
                  <c:v>85.836212158202997</c:v>
                </c:pt>
                <c:pt idx="495">
                  <c:v>85.832405090332003</c:v>
                </c:pt>
                <c:pt idx="496">
                  <c:v>85.845260620117003</c:v>
                </c:pt>
                <c:pt idx="497">
                  <c:v>85.849388122559006</c:v>
                </c:pt>
                <c:pt idx="498">
                  <c:v>85.856781005859006</c:v>
                </c:pt>
                <c:pt idx="499">
                  <c:v>85.85033416748</c:v>
                </c:pt>
                <c:pt idx="500">
                  <c:v>85.851844787597997</c:v>
                </c:pt>
                <c:pt idx="501">
                  <c:v>85.843727111815994</c:v>
                </c:pt>
                <c:pt idx="502">
                  <c:v>85.843124389647997</c:v>
                </c:pt>
                <c:pt idx="503">
                  <c:v>85.83650970459</c:v>
                </c:pt>
                <c:pt idx="504">
                  <c:v>85.818649291992003</c:v>
                </c:pt>
                <c:pt idx="505">
                  <c:v>85.841087341309006</c:v>
                </c:pt>
                <c:pt idx="506">
                  <c:v>85.841590881347997</c:v>
                </c:pt>
                <c:pt idx="507">
                  <c:v>85.816230773925994</c:v>
                </c:pt>
                <c:pt idx="508">
                  <c:v>85.847213745117003</c:v>
                </c:pt>
                <c:pt idx="509">
                  <c:v>85.855987548827997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10-4C60-409B-91A2-0F0710BFE3B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71359248"/>
        <c:axId val="864217856"/>
        <c:extLst/>
      </c:scatterChart>
      <c:valAx>
        <c:axId val="871359248"/>
        <c:scaling>
          <c:orientation val="minMax"/>
          <c:max val="100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de-DE"/>
                  <a:t>Station [m]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864217856"/>
        <c:crosses val="autoZero"/>
        <c:crossBetween val="midCat"/>
      </c:valAx>
      <c:valAx>
        <c:axId val="864217856"/>
        <c:scaling>
          <c:orientation val="minMax"/>
          <c:max val="86"/>
          <c:min val="8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de-DE"/>
                  <a:t>Höhe [m NHN]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0.0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871359248"/>
        <c:crosses val="autoZero"/>
        <c:crossBetween val="midCat"/>
        <c:majorUnit val="0.5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"/>
          <c:y val="7.9726802383867063E-2"/>
          <c:w val="0.99531023670316632"/>
          <c:h val="0.185004206485875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de-DE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/>
      </a:pPr>
      <a:endParaRPr lang="de-DE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F6E97EAF121443D8A2488B2FAC274163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57362668-A258-4583-8107-6B2CC41CC386}"/>
      </w:docPartPr>
      <w:docPartBody>
        <w:p w:rsidR="00E06F9C" w:rsidRDefault="00E06F9C" w:rsidP="00E06F9C">
          <w:pPr>
            <w:pStyle w:val="F6E97EAF121443D8A2488B2FAC274163"/>
          </w:pPr>
          <w:r w:rsidRPr="00497229">
            <w:rPr>
              <w:rStyle w:val="Platzhaltertext"/>
              <w:rFonts w:ascii="Arial" w:hAnsi="Arial" w:cs="Arial"/>
              <w:sz w:val="20"/>
            </w:rPr>
            <w:t>Datum eingeben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2A35"/>
    <w:rsid w:val="00027397"/>
    <w:rsid w:val="001E59D9"/>
    <w:rsid w:val="00234927"/>
    <w:rsid w:val="00241ACC"/>
    <w:rsid w:val="00312A35"/>
    <w:rsid w:val="0035686B"/>
    <w:rsid w:val="00475111"/>
    <w:rsid w:val="0068102E"/>
    <w:rsid w:val="0078433F"/>
    <w:rsid w:val="007D143D"/>
    <w:rsid w:val="008A5467"/>
    <w:rsid w:val="00A04ED6"/>
    <w:rsid w:val="00AB63C5"/>
    <w:rsid w:val="00AC74B8"/>
    <w:rsid w:val="00B23E5E"/>
    <w:rsid w:val="00BC08EE"/>
    <w:rsid w:val="00BE09E0"/>
    <w:rsid w:val="00C864B0"/>
    <w:rsid w:val="00C9593E"/>
    <w:rsid w:val="00CA2AF7"/>
    <w:rsid w:val="00CD1116"/>
    <w:rsid w:val="00CD435E"/>
    <w:rsid w:val="00D01CD0"/>
    <w:rsid w:val="00D76BAE"/>
    <w:rsid w:val="00DB21A3"/>
    <w:rsid w:val="00DF6271"/>
    <w:rsid w:val="00E06F9C"/>
    <w:rsid w:val="00E96520"/>
    <w:rsid w:val="00FF0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de-DE" w:eastAsia="de-DE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sid w:val="00E06F9C"/>
    <w:rPr>
      <w:color w:val="808080"/>
    </w:rPr>
  </w:style>
  <w:style w:type="paragraph" w:customStyle="1" w:styleId="F6E97EAF121443D8A2488B2FAC274163">
    <w:name w:val="F6E97EAF121443D8A2488B2FAC274163"/>
    <w:rsid w:val="00E06F9C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EBB0C1-32DB-42B5-A55B-C6D2D13323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Erläuterungsbericht-mit Deckblatt.dotx</Template>
  <TotalTime>0</TotalTime>
  <Pages>10</Pages>
  <Words>1202</Words>
  <Characters>10379</Characters>
  <Application>Microsoft Office Word</Application>
  <DocSecurity>0</DocSecurity>
  <Lines>86</Lines>
  <Paragraphs>23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6437_ES_SiBe-DIN19700_Hydrol</vt:lpstr>
    </vt:vector>
  </TitlesOfParts>
  <Company/>
  <LinksUpToDate>false</LinksUpToDate>
  <CharactersWithSpaces>11558</CharactersWithSpaces>
  <SharedDoc>false</SharedDoc>
  <HLinks>
    <vt:vector size="24" baseType="variant">
      <vt:variant>
        <vt:i4>1703987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_Toc230066781</vt:lpwstr>
      </vt:variant>
      <vt:variant>
        <vt:i4>1703987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_Toc230066780</vt:lpwstr>
      </vt:variant>
      <vt:variant>
        <vt:i4>1376307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_Toc230066779</vt:lpwstr>
      </vt:variant>
      <vt:variant>
        <vt:i4>1376307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_Toc230066778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6437_ES_SiBe-DIN19700_Hydrol</dc:title>
  <dc:subject/>
  <dc:creator>Stefan Glorius</dc:creator>
  <cp:keywords/>
  <dc:description/>
  <cp:lastModifiedBy>Shutian Tang</cp:lastModifiedBy>
  <cp:revision>11</cp:revision>
  <cp:lastPrinted>2023-10-05T11:56:00Z</cp:lastPrinted>
  <dcterms:created xsi:type="dcterms:W3CDTF">2024-03-20T08:48:00Z</dcterms:created>
  <dcterms:modified xsi:type="dcterms:W3CDTF">2024-03-20T13:03:00Z</dcterms:modified>
</cp:coreProperties>
</file>